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63978" w14:textId="77777777" w:rsidR="00E368AA" w:rsidRPr="002069FF" w:rsidRDefault="00E368AA" w:rsidP="00E368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僑務委員會主管</w:t>
      </w:r>
    </w:p>
    <w:p w14:paraId="64178663" w14:textId="77777777" w:rsidR="00E368AA" w:rsidRDefault="00E368AA" w:rsidP="00E368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758B5CFA" w14:textId="77777777" w:rsidR="00E368AA" w:rsidRDefault="00E368AA" w:rsidP="00E368A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E368AA" w14:paraId="57B46E56" w14:textId="77777777" w:rsidTr="00334D3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ADAED" w14:textId="186388E0" w:rsidR="00E368AA" w:rsidRPr="002069FF" w:rsidRDefault="00E368AA" w:rsidP="00334D33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4A2DBCE5" w14:textId="77777777" w:rsidR="00E368AA" w:rsidRPr="00A27DD2" w:rsidRDefault="00E368AA" w:rsidP="00334D33">
            <w:pPr>
              <w:jc w:val="distribute"/>
              <w:rPr>
                <w:sz w:val="24"/>
                <w:szCs w:val="24"/>
              </w:rPr>
            </w:pPr>
          </w:p>
        </w:tc>
      </w:tr>
      <w:tr w:rsidR="00E368AA" w14:paraId="6D76EED6" w14:textId="77777777" w:rsidTr="00334D3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3FF9CE95" w14:textId="77777777" w:rsidR="00E368AA" w:rsidRPr="00A27DD2" w:rsidRDefault="00E368AA" w:rsidP="00334D33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368AA" w14:paraId="1A412CD8" w14:textId="77777777" w:rsidTr="00334D33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06B5773D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7AAC1D6C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37F1B644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4EEA1642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0564CDBA" w14:textId="77777777" w:rsidR="00E368AA" w:rsidRPr="00A27DD2" w:rsidRDefault="00E368AA" w:rsidP="00334D33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073513B1" w14:textId="77777777" w:rsidR="00E368AA" w:rsidRPr="00A27DD2" w:rsidRDefault="00E368AA" w:rsidP="00334D33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368AA" w14:paraId="09FD4932" w14:textId="77777777" w:rsidTr="00334D33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51620F25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9EBCC84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611C822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13379493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564B852C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2A40C48C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11C1075A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3543CF07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056A1664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51E99B72" w14:textId="77777777" w:rsidR="00E368AA" w:rsidRPr="00A27DD2" w:rsidRDefault="00E368AA" w:rsidP="00334D33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68AA" w:rsidRPr="00A40186" w14:paraId="0E5E7612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4EDC267" w14:textId="77777777" w:rsidR="00E368AA" w:rsidRPr="00A40186" w:rsidRDefault="00E368AA" w:rsidP="00334D33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4018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47CEF2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9,232,000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DAF87A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14,199,886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47B1CA2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2067B86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BD8325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14,199,886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5CF683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B69D1C9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14,199,886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5A1EFD3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4,967,886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A4965" w14:textId="77777777" w:rsidR="00E368AA" w:rsidRPr="00A40186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4018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53.81</w:t>
            </w:r>
          </w:p>
        </w:tc>
      </w:tr>
      <w:tr w:rsidR="00E368AA" w14:paraId="72189AAA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8E443DD" w14:textId="77777777" w:rsidR="00E368AA" w:rsidRPr="00A27DD2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0C5F62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B4143C" w14:textId="77777777" w:rsidR="00E368AA" w:rsidRPr="00A27DD2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178,521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0790F46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F4BC339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8D56E4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178,521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4B6C53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87A3F7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178,521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A9FF37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178,521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0BB92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68AA" w14:paraId="0BA494F2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4F268AA" w14:textId="77777777" w:rsidR="00E368AA" w:rsidRPr="00A27DD2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A613CE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29BB4" w14:textId="77777777" w:rsidR="00E368AA" w:rsidRPr="00A27DD2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30,066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42C2860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D15B880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53E73B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DAAF62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686FA1F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30,066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3667F4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6,066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EDCAC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25.28</w:t>
            </w:r>
          </w:p>
        </w:tc>
      </w:tr>
      <w:tr w:rsidR="00E368AA" w14:paraId="77265BD4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3F2AEF4" w14:textId="77777777" w:rsidR="00E368AA" w:rsidRPr="00A27DD2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2E9278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8,583,000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5D88B" w14:textId="77777777" w:rsidR="00E368AA" w:rsidRPr="00A27DD2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8,747,047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4102E5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518E015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597E1D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8,747,047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47FB5F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83475F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8,747,047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55FBDF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164,047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AC9D97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1.91</w:t>
            </w:r>
          </w:p>
        </w:tc>
      </w:tr>
      <w:tr w:rsidR="00E368AA" w14:paraId="62E6F821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59DDA24" w14:textId="77777777" w:rsidR="00E368AA" w:rsidRPr="00A27DD2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C64FF2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F5F1F2" w14:textId="77777777" w:rsidR="00E368AA" w:rsidRPr="00A27DD2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5,244,252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B4FB47E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BCC2EF9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32E133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5,244,252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F613BA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85FBB3D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5,244,252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9EBF97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4,619,252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28F90A" w14:textId="77777777" w:rsidR="00E368AA" w:rsidRPr="00A27DD2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739.08</w:t>
            </w:r>
          </w:p>
        </w:tc>
      </w:tr>
    </w:tbl>
    <w:p w14:paraId="51CA01CC" w14:textId="77777777" w:rsidR="00E368AA" w:rsidRDefault="00E368AA" w:rsidP="00E368AA">
      <w:pPr>
        <w:jc w:val="left"/>
      </w:pPr>
    </w:p>
    <w:p w14:paraId="3249BEFB" w14:textId="77777777" w:rsidR="00E368AA" w:rsidRPr="00AA056F" w:rsidRDefault="00E368AA" w:rsidP="00E368A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E368AA" w14:paraId="39AFC8BE" w14:textId="77777777" w:rsidTr="00334D3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62DF" w14:textId="77777777" w:rsidR="00E368AA" w:rsidRDefault="00E368AA" w:rsidP="00334D33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254DEDFD" w14:textId="77777777" w:rsidR="00E368AA" w:rsidRDefault="00E368AA" w:rsidP="00334D33">
            <w:pPr>
              <w:jc w:val="distribute"/>
              <w:rPr>
                <w:spacing w:val="-16"/>
                <w:sz w:val="20"/>
              </w:rPr>
            </w:pPr>
          </w:p>
        </w:tc>
      </w:tr>
      <w:tr w:rsidR="00E368AA" w14:paraId="66B22ED1" w14:textId="77777777" w:rsidTr="00334D33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7B505F4" w14:textId="77777777" w:rsidR="00E368AA" w:rsidRPr="00AA056F" w:rsidRDefault="00E368AA" w:rsidP="00334D33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368AA" w14:paraId="2A10F27F" w14:textId="77777777" w:rsidTr="00334D33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5CBAE536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08F827EE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33208ABC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02772DC2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1232EB0" w14:textId="77777777" w:rsidR="00E368AA" w:rsidRPr="00AA056F" w:rsidRDefault="00E368AA" w:rsidP="00334D33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2DC2ED28" w14:textId="77777777" w:rsidR="00E368AA" w:rsidRPr="00AA056F" w:rsidRDefault="00E368AA" w:rsidP="00334D33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368AA" w14:paraId="245B1A22" w14:textId="77777777" w:rsidTr="00334D33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6733B93E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465667D3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7BD9DD7E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01334CA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BDD19B4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5C2FCCA8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30CB20B3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7BB23A6E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7F789222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4F8B0C13" w14:textId="77777777" w:rsidR="00E368AA" w:rsidRPr="00AA056F" w:rsidRDefault="00E368AA" w:rsidP="00334D33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68AA" w:rsidRPr="009819CC" w14:paraId="697A7709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6064D09" w14:textId="77777777" w:rsidR="00E368AA" w:rsidRPr="009819CC" w:rsidRDefault="00E368AA" w:rsidP="00334D33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819C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C6456F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1,788,968,000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629422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1,761,651,023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D9A9E6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57DCAF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B9F047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1,756,798,830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43B14E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4,852,193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F5CB30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1,761,651,023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80BFB6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- 27,316,977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4789B4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- 1.53</w:t>
            </w:r>
          </w:p>
        </w:tc>
      </w:tr>
      <w:tr w:rsidR="00E368AA" w:rsidRPr="009819CC" w14:paraId="590985A0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A357A66" w14:textId="77777777" w:rsidR="00E368AA" w:rsidRPr="009819CC" w:rsidRDefault="00E368AA" w:rsidP="00334D33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819C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A564A3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1,732,389,000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1282EE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1,705,409,613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35A367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CA7013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3A5195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1,700,557,420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58A251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4,852,193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57A118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1,705,409,613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CBDAE1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- 26,979,387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98CD52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- 1.56</w:t>
            </w:r>
          </w:p>
        </w:tc>
      </w:tr>
      <w:tr w:rsidR="00E368AA" w:rsidRPr="009819CC" w14:paraId="2AF11538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D5825DD" w14:textId="77777777" w:rsidR="00E368AA" w:rsidRPr="009819CC" w:rsidRDefault="00E368AA" w:rsidP="00334D33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819C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B167DA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56,579,000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E9E47F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EFAEDC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13F5C7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EC8B48D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C35639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CF89BF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E43156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- 337,590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459EFD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- 0.60</w:t>
            </w:r>
          </w:p>
        </w:tc>
      </w:tr>
      <w:tr w:rsidR="00E368AA" w:rsidRPr="009819CC" w14:paraId="08B1C5EB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DC7DFDB" w14:textId="77777777" w:rsidR="00E368AA" w:rsidRPr="009819CC" w:rsidRDefault="00E368AA" w:rsidP="00334D33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819C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E3BE94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1,788,968,000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1334DD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1,761,651,023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E0014A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9E493A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6C0BA4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1,756,798,830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0756B1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4,852,193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957C0C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1,761,651,023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C4B799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- 27,316,977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C416F7" w14:textId="77777777" w:rsidR="00E368AA" w:rsidRPr="009819CC" w:rsidRDefault="00E368AA" w:rsidP="00334D33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819C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- 1.53</w:t>
            </w:r>
          </w:p>
        </w:tc>
      </w:tr>
      <w:tr w:rsidR="00E368AA" w14:paraId="090D7E48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7028717" w14:textId="77777777" w:rsidR="00E368AA" w:rsidRPr="00AA056F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05321B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426,394,000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600ADB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404,512,782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8D2D41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0DEB3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0052CDF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404,512,782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97079B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A0B9FA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404,512,782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F9736F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- 21,881,218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CE3D2B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- 5.13</w:t>
            </w:r>
          </w:p>
        </w:tc>
      </w:tr>
      <w:tr w:rsidR="00E368AA" w14:paraId="099E3E9A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5B23398" w14:textId="77777777" w:rsidR="00E368AA" w:rsidRPr="00AA056F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724B34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47,741,000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BBBC78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47,691,779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3A1260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DFB674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367683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47,691,779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15EB49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F0192D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47,691,779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029C0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- 49,221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2899BA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E368AA" w14:paraId="59BA4A81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D45F1B" w14:textId="77777777" w:rsidR="00E368AA" w:rsidRPr="00AA056F" w:rsidRDefault="00E368AA" w:rsidP="004873C7">
            <w:pPr>
              <w:ind w:leftChars="100" w:left="160"/>
              <w:jc w:val="left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僑民僑團聯繫接待暨僑教中心服務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515B62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210,537,000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2BB0DF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206,061,663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2D0EA4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9762D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0B709CD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202,431,663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FFCC7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3,630,000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531C7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206,061,663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78B08B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- 4,475,337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1982C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- 2.13</w:t>
            </w:r>
          </w:p>
        </w:tc>
      </w:tr>
      <w:tr w:rsidR="00E368AA" w14:paraId="7F86931C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AC924A2" w14:textId="77777777" w:rsidR="00E368AA" w:rsidRPr="00AA056F" w:rsidRDefault="00E368AA" w:rsidP="002628BC">
            <w:pPr>
              <w:ind w:leftChars="100" w:left="160"/>
              <w:jc w:val="left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僑校發展暨文化社教輔助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8F38A9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283,656,000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7D951F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283,618,144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CE8520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D605A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8A48AA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283,092,729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67E31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525,415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809D17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283,618,144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172ED4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- 37,856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C730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E368AA" w14:paraId="20476C1D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8C68DD5" w14:textId="77777777" w:rsidR="00E368AA" w:rsidRPr="00AA056F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僑商經濟業務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3C1D8A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61,044,000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4605F5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60,972,837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5F652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B7E77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370AA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60,972,837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A0ADD1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38FC2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60,972,837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2E13BF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- 71,163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B86D5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- 0.12</w:t>
            </w:r>
          </w:p>
        </w:tc>
      </w:tr>
      <w:tr w:rsidR="00E368AA" w14:paraId="70D44524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F0B4F47" w14:textId="77777777" w:rsidR="00E368AA" w:rsidRPr="00AA056F" w:rsidRDefault="00E368AA" w:rsidP="002628BC">
            <w:pPr>
              <w:ind w:leftChars="100" w:left="160"/>
              <w:jc w:val="left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僑生回國升學暨僑青培訓研習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ED403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677,651,000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C56DB2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677,472,137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0E3F33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9B52FC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ACB3DA7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676,775,359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08FAAD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696,778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856B82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677,472,137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A179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- 178,863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E809FE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E368AA" w14:paraId="577136AA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A6D5730" w14:textId="77777777" w:rsidR="00E368AA" w:rsidRPr="00AA056F" w:rsidRDefault="00E368AA" w:rsidP="002628BC">
            <w:pPr>
              <w:ind w:leftChars="100" w:left="160"/>
              <w:jc w:val="left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僑務新聞資訊及傳媒服務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B68F7F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25,366,000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ABEAC8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25,080,271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5AC702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917517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345B344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25,080,271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FB359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4374F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25,080,271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EAE76B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- 285,729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BCDCD9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- 1.13</w:t>
            </w:r>
          </w:p>
        </w:tc>
      </w:tr>
      <w:tr w:rsidR="00E368AA" w14:paraId="5E432CC6" w14:textId="77777777" w:rsidTr="00334D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D4AFCB0" w14:textId="77777777" w:rsidR="00E368AA" w:rsidRPr="00AA056F" w:rsidRDefault="00E368AA" w:rsidP="00334D33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660A86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僑務支出（機密預算）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CCB91D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z w:val="22"/>
                <w:szCs w:val="22"/>
              </w:rPr>
              <w:t>56,579,000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E66AD2" w14:textId="77777777" w:rsidR="00E368AA" w:rsidRPr="00AA056F" w:rsidRDefault="00E368AA" w:rsidP="00334D33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9CD99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549E38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46A9E1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4EFE6FF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7D7856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56,241,410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E61D2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- 337,590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7B8251" w14:textId="77777777" w:rsidR="00E368AA" w:rsidRPr="00AA056F" w:rsidRDefault="00E368AA" w:rsidP="00334D33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660A8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- 0.60</w:t>
            </w:r>
          </w:p>
        </w:tc>
      </w:tr>
    </w:tbl>
    <w:p w14:paraId="52198F7B" w14:textId="77777777" w:rsidR="00E368AA" w:rsidRDefault="00E368AA" w:rsidP="00E368AA">
      <w:pPr>
        <w:jc w:val="left"/>
      </w:pPr>
    </w:p>
    <w:p w14:paraId="743AFEB4" w14:textId="77777777" w:rsidR="00E368AA" w:rsidRPr="000B5B89" w:rsidRDefault="00E368AA" w:rsidP="00E368AA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E368AA" w14:paraId="6894F4E4" w14:textId="77777777" w:rsidTr="00334D33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A2DEA" w14:textId="77777777" w:rsidR="00E368AA" w:rsidRPr="006001BA" w:rsidRDefault="00E368AA" w:rsidP="00334D33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01A7D" w14:textId="77777777" w:rsidR="00E368AA" w:rsidRPr="006001BA" w:rsidRDefault="00E368AA" w:rsidP="00334D33">
            <w:pPr>
              <w:rPr>
                <w:rFonts w:hAnsi="標楷體"/>
                <w:sz w:val="18"/>
                <w:szCs w:val="18"/>
              </w:rPr>
            </w:pPr>
          </w:p>
        </w:tc>
      </w:tr>
      <w:tr w:rsidR="00E368AA" w14:paraId="188E26EA" w14:textId="77777777" w:rsidTr="00334D33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583B39C" w14:textId="77777777" w:rsidR="00E368AA" w:rsidRPr="006001BA" w:rsidRDefault="00E368AA" w:rsidP="00334D33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E368AA" w14:paraId="663A6747" w14:textId="77777777" w:rsidTr="00334D33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20779E2D" w14:textId="77777777" w:rsidR="00E368AA" w:rsidRPr="006001BA" w:rsidRDefault="00E368AA" w:rsidP="00334D3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27FBDC8C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0448A32E" w14:textId="77777777" w:rsidR="00E368AA" w:rsidRPr="006001BA" w:rsidRDefault="00E368AA" w:rsidP="00334D3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71A8D7A7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7566077E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368AA" w14:paraId="31B70B88" w14:textId="77777777" w:rsidTr="00334D33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69990E65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2FCA1F58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782146F6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2FAC3CF6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DAB6AED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343203D4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DC9AE0F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3D2771AE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2D410058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E368AA" w14:paraId="4048FC79" w14:textId="77777777" w:rsidTr="00334D33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564238E5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58D96E3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3E2594E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7D88F32D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9E6107E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A137116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6E6457D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3B04A6D9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C81B5E3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72BA43F" w14:textId="77777777" w:rsidR="00E368AA" w:rsidRPr="006001BA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68AA" w:rsidRPr="001F2CA8" w14:paraId="67B1FA44" w14:textId="77777777" w:rsidTr="00334D33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B0A83E6" w14:textId="77777777" w:rsidR="00E368AA" w:rsidRPr="001F2CA8" w:rsidRDefault="00E368AA" w:rsidP="00334D33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D72F581" w14:textId="77777777" w:rsidR="00E368AA" w:rsidRPr="001F2CA8" w:rsidRDefault="00E368AA" w:rsidP="00334D33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F2CA8">
              <w:rPr>
                <w:rFonts w:ascii="標楷體"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4145BB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2,912,468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1CF81D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676101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012F7D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C87BD3B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88,972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E734CB7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2,823,496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52B882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7D3DA0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368AA" w:rsidRPr="001F2CA8" w14:paraId="50C0D8A1" w14:textId="77777777" w:rsidTr="00334D33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1DAE60F" w14:textId="77777777" w:rsidR="00E368AA" w:rsidRPr="001F2CA8" w:rsidRDefault="00E368AA" w:rsidP="00334D3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F2CA8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B8A1BF" w14:textId="77777777" w:rsidR="00E368AA" w:rsidRPr="001F2CA8" w:rsidRDefault="00E368AA" w:rsidP="00334D33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F2CA8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1DD21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2,912,468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2CEC11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B69210B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2566CE" w14:textId="77777777" w:rsidR="00E368AA" w:rsidRPr="001F2CA8" w:rsidRDefault="00E368AA" w:rsidP="00334D33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E5D570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88,972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039F30B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/>
                <w:b/>
                <w:noProof/>
                <w:sz w:val="22"/>
                <w:szCs w:val="22"/>
              </w:rPr>
              <w:t>2,823,496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2DC02C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31FCED" w14:textId="77777777" w:rsidR="00E368AA" w:rsidRPr="001F2CA8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F2CA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368AA" w:rsidRPr="001F2CA8" w14:paraId="6B0C52BF" w14:textId="77777777" w:rsidTr="00334D33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1436BBD" w14:textId="77777777" w:rsidR="00E368AA" w:rsidRPr="001F2CA8" w:rsidRDefault="00E368AA" w:rsidP="00334D3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288DD91" w14:textId="77777777" w:rsidR="00E368AA" w:rsidRPr="001F2CA8" w:rsidRDefault="00E368AA" w:rsidP="00334D3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F2CA8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A8EE73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/>
                <w:noProof/>
                <w:sz w:val="22"/>
                <w:szCs w:val="22"/>
              </w:rPr>
              <w:t>2,162,468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D08565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9A68CD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B37D02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ECF64DC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55D0910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/>
                <w:noProof/>
                <w:sz w:val="22"/>
                <w:szCs w:val="22"/>
              </w:rPr>
              <w:t>2,162,468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318D0B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FCBDDB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368AA" w:rsidRPr="001F2CA8" w14:paraId="0B4114F6" w14:textId="77777777" w:rsidTr="00334D33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2CF6192" w14:textId="77777777" w:rsidR="00E368AA" w:rsidRPr="001F2CA8" w:rsidRDefault="00E368AA" w:rsidP="00334D33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8DF055D" w14:textId="77777777" w:rsidR="00E368AA" w:rsidRPr="001F2CA8" w:rsidRDefault="00E368AA" w:rsidP="00334D33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F2CA8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僑校發展暨文化社教輔助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DDAD22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/>
                <w:noProof/>
                <w:sz w:val="22"/>
                <w:szCs w:val="22"/>
              </w:rPr>
              <w:t>750,000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47BE01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50FF3D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5C7698" w14:textId="77777777" w:rsidR="00E368AA" w:rsidRPr="001F2CA8" w:rsidRDefault="00E368AA" w:rsidP="00334D33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F2CA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3E57E0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/>
                <w:noProof/>
                <w:sz w:val="22"/>
                <w:szCs w:val="22"/>
              </w:rPr>
              <w:t>88,972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EBDD7C2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/>
                <w:noProof/>
                <w:sz w:val="22"/>
                <w:szCs w:val="22"/>
              </w:rPr>
              <w:t>661,028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0B0DD5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1E94D9" w14:textId="77777777" w:rsidR="00E368AA" w:rsidRPr="001F2CA8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1F2CA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5ACDE9D2" w14:textId="77777777" w:rsidR="00E368AA" w:rsidRDefault="00E368AA" w:rsidP="00E368AA">
      <w:pPr>
        <w:pStyle w:val="a7"/>
        <w:spacing w:before="72" w:after="72"/>
        <w:ind w:left="832" w:hanging="672"/>
        <w:rPr>
          <w:b w:val="0"/>
          <w:bCs w:val="0"/>
          <w:szCs w:val="28"/>
        </w:rPr>
      </w:pPr>
    </w:p>
    <w:p w14:paraId="187FF48A" w14:textId="2FA0979C" w:rsidR="00E368AA" w:rsidRDefault="00E368AA" w:rsidP="00E368A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  <w:r w:rsidR="00573318" w:rsidRPr="00573318">
        <w:rPr>
          <w:rFonts w:hint="eastAsia"/>
          <w:sz w:val="36"/>
        </w:rPr>
        <w:t>－</w:t>
      </w:r>
      <w:r w:rsidR="00522DC5" w:rsidRPr="00522DC5">
        <w:rPr>
          <w:rFonts w:hint="eastAsia"/>
          <w:sz w:val="36"/>
        </w:rPr>
        <w:t>歲入部分</w:t>
      </w:r>
    </w:p>
    <w:p w14:paraId="2C41CC74" w14:textId="77777777" w:rsidR="00E368AA" w:rsidRPr="00522DC5" w:rsidRDefault="00E368AA" w:rsidP="00E368AA"/>
    <w:p w14:paraId="20EC7604" w14:textId="77777777" w:rsidR="00E368AA" w:rsidRPr="00C159BC" w:rsidRDefault="00E368AA" w:rsidP="00E368AA">
      <w:pPr>
        <w:rPr>
          <w:sz w:val="20"/>
        </w:rPr>
      </w:pPr>
    </w:p>
    <w:tbl>
      <w:tblPr>
        <w:tblW w:w="2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9084"/>
      </w:tblGrid>
      <w:tr w:rsidR="00E368AA" w:rsidRPr="00017050" w14:paraId="51C3D711" w14:textId="77777777" w:rsidTr="002628BC">
        <w:trPr>
          <w:cantSplit/>
          <w:trHeight w:val="284"/>
          <w:tblHeader/>
        </w:trPr>
        <w:tc>
          <w:tcPr>
            <w:tcW w:w="202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A7846CE" w14:textId="15C8265C" w:rsidR="00E368AA" w:rsidRPr="004A0712" w:rsidRDefault="00E368AA" w:rsidP="00334D33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63410E06" w14:textId="77777777" w:rsidR="00E368AA" w:rsidRPr="00017050" w:rsidRDefault="00E368AA" w:rsidP="00334D33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368AA" w:rsidRPr="00CA093B" w14:paraId="0A1F54AE" w14:textId="77777777" w:rsidTr="002628BC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611E8DAD" w14:textId="77777777" w:rsidR="00E368AA" w:rsidRPr="00410A8E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6C2E1244" w14:textId="77777777" w:rsidR="00E368AA" w:rsidRPr="00410A8E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3E7FB489" w14:textId="77777777" w:rsidR="00E368AA" w:rsidRPr="00410A8E" w:rsidRDefault="00E368AA" w:rsidP="00334D33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443DD319" w14:textId="77777777" w:rsidR="00E368AA" w:rsidRPr="00410A8E" w:rsidRDefault="00E368AA" w:rsidP="00334D33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9084" w:type="dxa"/>
            <w:vMerge w:val="restart"/>
            <w:tcBorders>
              <w:right w:val="nil"/>
            </w:tcBorders>
            <w:vAlign w:val="center"/>
          </w:tcPr>
          <w:p w14:paraId="12D82C11" w14:textId="77777777" w:rsidR="00E368AA" w:rsidRPr="00410A8E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368AA" w:rsidRPr="00CA093B" w14:paraId="5CC95EFF" w14:textId="77777777" w:rsidTr="002628BC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F005C24" w14:textId="77777777" w:rsidR="00E368AA" w:rsidRPr="00410A8E" w:rsidRDefault="00E368AA" w:rsidP="00334D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BDBD579" w14:textId="77777777" w:rsidR="00E368AA" w:rsidRPr="00410A8E" w:rsidRDefault="00E368AA" w:rsidP="00334D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B9981A9" w14:textId="77777777" w:rsidR="00E368AA" w:rsidRPr="00410A8E" w:rsidRDefault="00E368AA" w:rsidP="00334D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B10103B" w14:textId="77777777" w:rsidR="00E368AA" w:rsidRPr="00410A8E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4B6720" w14:textId="77777777" w:rsidR="00E368AA" w:rsidRPr="00410A8E" w:rsidRDefault="00E368AA" w:rsidP="00334D33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8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1BFF93D" w14:textId="77777777" w:rsidR="00E368AA" w:rsidRPr="00410A8E" w:rsidRDefault="00E368AA" w:rsidP="00334D33">
            <w:pPr>
              <w:jc w:val="center"/>
              <w:rPr>
                <w:sz w:val="22"/>
                <w:szCs w:val="22"/>
              </w:rPr>
            </w:pPr>
          </w:p>
        </w:tc>
      </w:tr>
      <w:tr w:rsidR="00E368AA" w:rsidRPr="0038054D" w14:paraId="717CB15A" w14:textId="77777777" w:rsidTr="002628B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44E3235" w14:textId="77777777" w:rsidR="00E368AA" w:rsidRPr="0038054D" w:rsidRDefault="00E368AA" w:rsidP="00334D33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38054D">
              <w:rPr>
                <w:rFonts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E8DF5D" w14:textId="77777777" w:rsidR="00E368AA" w:rsidRPr="0038054D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CDD0E6" w14:textId="77777777" w:rsidR="00E368AA" w:rsidRPr="0038054D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D3C06D" w14:textId="77777777" w:rsidR="00E368AA" w:rsidRPr="0038054D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89EA44" w14:textId="77777777" w:rsidR="00E368AA" w:rsidRPr="0038054D" w:rsidRDefault="00E368AA" w:rsidP="00334D33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84" w:type="dxa"/>
            <w:shd w:val="clear" w:color="auto" w:fill="auto"/>
            <w:vAlign w:val="center"/>
          </w:tcPr>
          <w:p w14:paraId="1BED1649" w14:textId="77777777" w:rsidR="00E368AA" w:rsidRPr="0038054D" w:rsidRDefault="00E368AA" w:rsidP="00334D33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368AA" w:rsidRPr="0038054D" w14:paraId="599AE477" w14:textId="77777777" w:rsidTr="002628B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7ACCACC" w14:textId="77777777" w:rsidR="00E368AA" w:rsidRPr="0038054D" w:rsidRDefault="00E368AA" w:rsidP="00334D33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8054D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ECCCC1" w14:textId="77777777" w:rsidR="00E368AA" w:rsidRPr="0038054D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38054D">
              <w:rPr>
                <w:rFonts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77B706" w14:textId="77777777" w:rsidR="00E368AA" w:rsidRPr="0038054D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38054D">
              <w:rPr>
                <w:rFonts w:hAnsi="細明體"/>
                <w:noProof/>
                <w:sz w:val="22"/>
                <w:szCs w:val="22"/>
              </w:rPr>
              <w:t>5,244,252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B5096A" w14:textId="77777777" w:rsidR="00E368AA" w:rsidRPr="0038054D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38054D">
              <w:rPr>
                <w:rFonts w:hAnsi="細明體"/>
                <w:noProof/>
                <w:sz w:val="22"/>
                <w:szCs w:val="22"/>
              </w:rPr>
              <w:t>4,619,252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7161A" w14:textId="77777777" w:rsidR="00E368AA" w:rsidRPr="0038054D" w:rsidRDefault="00E368AA" w:rsidP="00334D33">
            <w:pPr>
              <w:pStyle w:val="3"/>
              <w:rPr>
                <w:rFonts w:hAnsi="細明體"/>
                <w:sz w:val="22"/>
                <w:szCs w:val="22"/>
              </w:rPr>
            </w:pPr>
            <w:r w:rsidRPr="0038054D">
              <w:rPr>
                <w:rFonts w:hAnsi="細明體"/>
                <w:noProof/>
                <w:sz w:val="22"/>
                <w:szCs w:val="22"/>
              </w:rPr>
              <w:t>739.08</w:t>
            </w:r>
          </w:p>
        </w:tc>
        <w:tc>
          <w:tcPr>
            <w:tcW w:w="9084" w:type="dxa"/>
            <w:shd w:val="clear" w:color="auto" w:fill="auto"/>
            <w:vAlign w:val="center"/>
          </w:tcPr>
          <w:p w14:paraId="7857C12D" w14:textId="4E385E85" w:rsidR="00E368AA" w:rsidRPr="0038054D" w:rsidRDefault="003A6914" w:rsidP="00334D33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原未編列預算之</w:t>
            </w:r>
            <w:r w:rsidR="00D42F78" w:rsidRPr="0038054D">
              <w:rPr>
                <w:rFonts w:hAnsi="標楷體" w:hint="eastAsia"/>
                <w:noProof/>
                <w:sz w:val="22"/>
                <w:szCs w:val="22"/>
              </w:rPr>
              <w:t>113年海外青年文化大使</w:t>
            </w:r>
            <w:r w:rsidR="007D514D">
              <w:rPr>
                <w:rFonts w:hAnsi="標楷體" w:hint="eastAsia"/>
                <w:noProof/>
                <w:sz w:val="22"/>
                <w:szCs w:val="22"/>
              </w:rPr>
              <w:t>培育計畫</w:t>
            </w:r>
            <w:r w:rsidR="00D42F78" w:rsidRPr="0038054D">
              <w:rPr>
                <w:rFonts w:hAnsi="標楷體" w:hint="eastAsia"/>
                <w:noProof/>
                <w:sz w:val="22"/>
                <w:szCs w:val="22"/>
              </w:rPr>
              <w:t>新生培訓報名費收入</w:t>
            </w:r>
            <w:r w:rsidR="007D514D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D42F78"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="00E368AA" w:rsidRPr="0038054D">
              <w:rPr>
                <w:rFonts w:hAnsi="標楷體" w:hint="eastAsia"/>
                <w:noProof/>
                <w:sz w:val="22"/>
                <w:szCs w:val="22"/>
              </w:rPr>
              <w:t>洛杉磯華僑文教服務中心冷暖氣機</w:t>
            </w:r>
            <w:r w:rsidR="00431F65">
              <w:rPr>
                <w:rFonts w:hAnsi="標楷體" w:hint="eastAsia"/>
                <w:noProof/>
                <w:sz w:val="22"/>
                <w:szCs w:val="22"/>
              </w:rPr>
              <w:t>零件遭竊之</w:t>
            </w:r>
            <w:r w:rsidR="00E368AA" w:rsidRPr="0038054D">
              <w:rPr>
                <w:rFonts w:hAnsi="標楷體" w:hint="eastAsia"/>
                <w:noProof/>
                <w:sz w:val="22"/>
                <w:szCs w:val="22"/>
              </w:rPr>
              <w:t>保險理賠收入。</w:t>
            </w:r>
          </w:p>
        </w:tc>
      </w:tr>
    </w:tbl>
    <w:p w14:paraId="263B92A8" w14:textId="77777777" w:rsidR="00E368AA" w:rsidRDefault="00E368AA" w:rsidP="00E368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5676004F" w14:textId="77777777" w:rsidR="00E368AA" w:rsidRPr="00017050" w:rsidRDefault="00E368AA" w:rsidP="00E368AA"/>
    <w:p w14:paraId="7FF6F609" w14:textId="6E292E12" w:rsidR="00E368AA" w:rsidRPr="00F33C00" w:rsidRDefault="00E368AA" w:rsidP="00E368AA">
      <w:pPr>
        <w:jc w:val="left"/>
      </w:pPr>
    </w:p>
    <w:sectPr w:rsidR="00E368AA" w:rsidRPr="00F33C00" w:rsidSect="00BB7DFE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CBFE" w14:textId="77777777" w:rsidR="00E368AA" w:rsidRDefault="00E368AA" w:rsidP="005F138F">
      <w:r>
        <w:separator/>
      </w:r>
    </w:p>
  </w:endnote>
  <w:endnote w:type="continuationSeparator" w:id="0">
    <w:p w14:paraId="27355126" w14:textId="77777777" w:rsidR="00E368AA" w:rsidRDefault="00E368AA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50A27" w14:textId="298A6351" w:rsidR="00552AAA" w:rsidRPr="00552AAA" w:rsidRDefault="00C32D0B">
    <w:pPr>
      <w:pStyle w:val="a5"/>
      <w:jc w:val="center"/>
      <w:rPr>
        <w:sz w:val="22"/>
      </w:rPr>
    </w:pPr>
    <w:r>
      <w:rPr>
        <w:rFonts w:hint="eastAsia"/>
        <w:sz w:val="22"/>
      </w:rPr>
      <w:t>16-21-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01F35403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C428B" w14:textId="77777777" w:rsidR="00E368AA" w:rsidRDefault="00E368AA" w:rsidP="005F138F">
      <w:r>
        <w:separator/>
      </w:r>
    </w:p>
  </w:footnote>
  <w:footnote w:type="continuationSeparator" w:id="0">
    <w:p w14:paraId="2765AE6E" w14:textId="77777777" w:rsidR="00E368AA" w:rsidRDefault="00E368AA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AA"/>
    <w:rsid w:val="000C1183"/>
    <w:rsid w:val="001D2099"/>
    <w:rsid w:val="00240C83"/>
    <w:rsid w:val="002628BC"/>
    <w:rsid w:val="0026573E"/>
    <w:rsid w:val="00267C44"/>
    <w:rsid w:val="002C0AB3"/>
    <w:rsid w:val="003A6914"/>
    <w:rsid w:val="00402AAD"/>
    <w:rsid w:val="00431F65"/>
    <w:rsid w:val="004873C7"/>
    <w:rsid w:val="00503E22"/>
    <w:rsid w:val="00522DC5"/>
    <w:rsid w:val="00543B82"/>
    <w:rsid w:val="00552AAA"/>
    <w:rsid w:val="00566294"/>
    <w:rsid w:val="00573318"/>
    <w:rsid w:val="005F138F"/>
    <w:rsid w:val="006714D6"/>
    <w:rsid w:val="00754BCD"/>
    <w:rsid w:val="00761C7F"/>
    <w:rsid w:val="00767633"/>
    <w:rsid w:val="007D514D"/>
    <w:rsid w:val="007E2EB3"/>
    <w:rsid w:val="008B4E5E"/>
    <w:rsid w:val="009A0F1E"/>
    <w:rsid w:val="00A27DD2"/>
    <w:rsid w:val="00A343F8"/>
    <w:rsid w:val="00A70D8E"/>
    <w:rsid w:val="00B14B16"/>
    <w:rsid w:val="00B55A84"/>
    <w:rsid w:val="00BA0A16"/>
    <w:rsid w:val="00BB7DFE"/>
    <w:rsid w:val="00C3041B"/>
    <w:rsid w:val="00C32D0B"/>
    <w:rsid w:val="00D42F78"/>
    <w:rsid w:val="00D76056"/>
    <w:rsid w:val="00DB324C"/>
    <w:rsid w:val="00DE0D5E"/>
    <w:rsid w:val="00E005BE"/>
    <w:rsid w:val="00E13F71"/>
    <w:rsid w:val="00E34D36"/>
    <w:rsid w:val="00E35F55"/>
    <w:rsid w:val="00E368AA"/>
    <w:rsid w:val="00E659D6"/>
    <w:rsid w:val="00E87430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37B2AA0"/>
  <w15:chartTrackingRefBased/>
  <w15:docId w15:val="{87F4D195-D7AE-4728-B836-814925DC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E368A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368A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E368A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E368AA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E368AA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E368AA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E368A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MaUrLeTsDo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(x86)\NAO\Report\MaUrLeTsDo歲入機關別決算審定明細表A3_1.dot</Template>
  <TotalTime>4</TotalTime>
  <Pages>2</Pages>
  <Words>743</Words>
  <Characters>1333</Characters>
  <Application>Microsoft Office Word</Application>
  <DocSecurity>0</DocSecurity>
  <Lines>11</Lines>
  <Paragraphs>4</Paragraphs>
  <ScaleCrop>false</ScaleCrop>
  <Company>N.A.O.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鄧佳詞</dc:creator>
  <cp:keywords/>
  <dc:description/>
  <cp:lastModifiedBy>羿每 陳</cp:lastModifiedBy>
  <cp:revision>13</cp:revision>
  <dcterms:created xsi:type="dcterms:W3CDTF">2025-06-16T04:05:00Z</dcterms:created>
  <dcterms:modified xsi:type="dcterms:W3CDTF">2025-06-30T01:06:00Z</dcterms:modified>
</cp:coreProperties>
</file>