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1212" w14:textId="77777777" w:rsidR="001847B5" w:rsidRPr="00935986" w:rsidRDefault="001847B5" w:rsidP="001847B5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935986">
        <w:rPr>
          <w:sz w:val="36"/>
        </w:rPr>
        <w:t>環境部主管</w:t>
      </w:r>
    </w:p>
    <w:p w14:paraId="4284E813" w14:textId="77777777" w:rsidR="001847B5" w:rsidRPr="00935986" w:rsidRDefault="001847B5" w:rsidP="001847B5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935986">
        <w:rPr>
          <w:rFonts w:hint="eastAsia"/>
          <w:sz w:val="36"/>
        </w:rPr>
        <w:t>一、決算審定數簡明表</w:t>
      </w:r>
    </w:p>
    <w:p w14:paraId="7FC7E8D4" w14:textId="77777777" w:rsidR="001847B5" w:rsidRPr="00935986" w:rsidRDefault="001847B5" w:rsidP="001847B5">
      <w:pPr>
        <w:pStyle w:val="a7"/>
        <w:spacing w:before="72" w:after="72"/>
        <w:ind w:leftChars="0" w:left="0" w:firstLineChars="0" w:firstLine="0"/>
        <w:jc w:val="left"/>
      </w:pPr>
      <w:r w:rsidRPr="00935986"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935986" w:rsidRPr="00935986" w14:paraId="0F5790B9" w14:textId="77777777" w:rsidTr="0056199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C1B9B" w14:textId="77777777" w:rsidR="001847B5" w:rsidRPr="00935986" w:rsidRDefault="001847B5" w:rsidP="0056199E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935986">
              <w:rPr>
                <w:rFonts w:ascii="標楷體" w:hAnsi="標楷體" w:hint="eastAsia"/>
                <w:b w:val="0"/>
                <w:sz w:val="28"/>
              </w:rPr>
              <w:t>1.　113年度部分</w:t>
            </w:r>
          </w:p>
          <w:p w14:paraId="23FBD643" w14:textId="77777777" w:rsidR="001847B5" w:rsidRPr="00935986" w:rsidRDefault="001847B5" w:rsidP="0056199E">
            <w:pPr>
              <w:jc w:val="distribute"/>
              <w:rPr>
                <w:sz w:val="24"/>
                <w:szCs w:val="24"/>
              </w:rPr>
            </w:pPr>
          </w:p>
        </w:tc>
      </w:tr>
      <w:tr w:rsidR="00935986" w:rsidRPr="00935986" w14:paraId="1C9A7878" w14:textId="77777777" w:rsidTr="0056199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D57CE84" w14:textId="77777777" w:rsidR="001847B5" w:rsidRPr="00935986" w:rsidRDefault="001847B5" w:rsidP="0056199E">
            <w:pPr>
              <w:rPr>
                <w:spacing w:val="-16"/>
                <w:sz w:val="22"/>
                <w:szCs w:val="22"/>
              </w:rPr>
            </w:pPr>
            <w:r w:rsidRPr="00935986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935986" w:rsidRPr="00935986" w14:paraId="536F3CE2" w14:textId="77777777" w:rsidTr="0056199E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6D0C5740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0D7C3348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70C7FC89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43301A7E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27751E07" w14:textId="77777777" w:rsidR="001847B5" w:rsidRPr="00935986" w:rsidRDefault="001847B5" w:rsidP="0056199E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530DCC9B" w14:textId="77777777" w:rsidR="001847B5" w:rsidRPr="00935986" w:rsidRDefault="001847B5" w:rsidP="0056199E">
            <w:pPr>
              <w:jc w:val="distribute"/>
              <w:rPr>
                <w:spacing w:val="-16"/>
                <w:sz w:val="22"/>
                <w:szCs w:val="22"/>
              </w:rPr>
            </w:pPr>
            <w:r w:rsidRPr="00935986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935986" w:rsidRPr="00935986" w14:paraId="34322109" w14:textId="77777777" w:rsidTr="0056199E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6D7F9D7D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53C9BA1F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CF61EE2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090BCC53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24AA4852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33A54629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66815A99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0B7D9945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6C6D9EF1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44776A34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35986" w:rsidRPr="00935986" w14:paraId="0339D8AA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022A2F70" w14:textId="77777777" w:rsidR="001847B5" w:rsidRPr="00935986" w:rsidRDefault="001847B5" w:rsidP="0056199E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6A950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166,099,000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E345D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199,138,953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FFB515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76BBF8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9FB13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195,949,953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85DE7D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3,189,000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593F5A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199,138,953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44CE2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33,039,953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A4B17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19.89</w:t>
            </w:r>
          </w:p>
        </w:tc>
      </w:tr>
      <w:tr w:rsidR="00935986" w:rsidRPr="00935986" w14:paraId="18008BF3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D39937A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DB961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61,372,000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1AD72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42,625,687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BBE218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81A2B9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07F68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42,595,687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88B63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C31F6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42,625,687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9911A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- 18,746,313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462B8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- 30.55</w:t>
            </w:r>
          </w:p>
        </w:tc>
      </w:tr>
      <w:tr w:rsidR="00935986" w:rsidRPr="00935986" w14:paraId="34091929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68059BB4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332B9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9,002,000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1C52F0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1,717,977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1A6B08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2CF281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4226F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1,687,977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DEA4E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6A3A5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1,717,977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4C18E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- 7,284,023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6544B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- 80.92</w:t>
            </w:r>
          </w:p>
        </w:tc>
      </w:tr>
      <w:tr w:rsidR="00935986" w:rsidRPr="00935986" w14:paraId="2CDB4ADD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C171215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1DA7C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42,938,000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BBBDE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37,731,634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57099E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BCC6CE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7BF42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37,731,634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52423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C37E9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37,731,634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DD3B2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- 5,206,366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342E2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- 12.13</w:t>
            </w:r>
          </w:p>
        </w:tc>
      </w:tr>
      <w:tr w:rsidR="00935986" w:rsidRPr="00935986" w14:paraId="0794E1BD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73D3B8B4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61C8F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804,000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67F4C3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111,244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525C3C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4D50C6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49941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111,244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C3644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EA4EC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111,244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DE275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- 692,756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9789F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- 86.16</w:t>
            </w:r>
          </w:p>
        </w:tc>
      </w:tr>
      <w:tr w:rsidR="00935986" w:rsidRPr="00935986" w14:paraId="4D83BD29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75A4BFB0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5AAD5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8,628,000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B89362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3,064,832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CFAF9F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354004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9C4AB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3,064,832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EAFF9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85B00D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3,064,832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3B330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- 5,563,168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21A35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- 64.48</w:t>
            </w:r>
          </w:p>
        </w:tc>
      </w:tr>
      <w:tr w:rsidR="00935986" w:rsidRPr="00935986" w14:paraId="6D9A43D3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1FC9A19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氣候變遷署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B0808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3EC36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164,772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ADA5D5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63CC60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85BD1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164,772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B38D7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4803D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164,772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C7827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31,772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E47CF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23.89</w:t>
            </w:r>
          </w:p>
        </w:tc>
      </w:tr>
      <w:tr w:rsidR="00935986" w:rsidRPr="00935986" w14:paraId="1EF3E303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5228F5C7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69C48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133,000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A49AAC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163,066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1CEA47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F87EC8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89D09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163,066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13C04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C4C0E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163,066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295EF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2C3B8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22.61</w:t>
            </w:r>
          </w:p>
        </w:tc>
      </w:tr>
      <w:tr w:rsidR="00935986" w:rsidRPr="00935986" w14:paraId="3F47CCD7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0D58BC71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41E01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3DBBAD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D55AAF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A8CE51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3DFDB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3A7B0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8F259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A3095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A9705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35986" w:rsidRPr="00935986" w14:paraId="4BCA49DB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408A2B06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A153A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122825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29AF96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E5F5FE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BEE04B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536DED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510484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B0D78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484D4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35986" w:rsidRPr="00935986" w14:paraId="74781024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2A8029F5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資源循環署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D655D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8485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1,923,564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0ECEC2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C2C823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8D317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1,923,564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B014E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1F886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1,923,564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C011F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1,368,564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7DD599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246.59</w:t>
            </w:r>
          </w:p>
        </w:tc>
      </w:tr>
      <w:tr w:rsidR="00935986" w:rsidRPr="00935986" w14:paraId="1FB59D1E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3D1032CF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7A013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365,000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EA3C1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1,715,829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B2D031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DCA3B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81377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1,715,829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3A7CF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D9FA2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1,715,829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5EC13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1,350,829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2788B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370.09</w:t>
            </w:r>
          </w:p>
        </w:tc>
      </w:tr>
      <w:tr w:rsidR="00935986" w:rsidRPr="00935986" w14:paraId="7C65C358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15595574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2FF68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190,000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11FD3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70,300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32B6B0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3B62C7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D5605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70,300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DD0A5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CE3BD8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EA7D7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- 119,700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DB47F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- 63.00</w:t>
            </w:r>
          </w:p>
        </w:tc>
      </w:tr>
      <w:tr w:rsidR="00935986" w:rsidRPr="00935986" w14:paraId="58FB05B3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2296" w:type="dxa"/>
            <w:shd w:val="clear" w:color="auto" w:fill="auto"/>
            <w:vAlign w:val="center"/>
          </w:tcPr>
          <w:p w14:paraId="670412A2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4BC0D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32F3B1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137,435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0BBAE7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B21951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60E56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137,435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4E533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DC912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137,435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B83F0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137,435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7F26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935986" w:rsidRPr="00935986" w14:paraId="2F0DE111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31168B48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化學物質管理署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EA082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44,981,000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48509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80,889,796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249353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D8BF9F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E024BC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80,889,796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220E9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A95EBD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80,889,796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85EAD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35,908,796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F932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79.83</w:t>
            </w:r>
          </w:p>
        </w:tc>
      </w:tr>
      <w:tr w:rsidR="00935986" w:rsidRPr="00935986" w14:paraId="20367DA4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42801A19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76118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296,000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8AC607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62,866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1DBC28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6C3640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E235D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62,866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38614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F7E6E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62,866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61581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- 233,134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CA0E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- 78.76</w:t>
            </w:r>
          </w:p>
        </w:tc>
      </w:tr>
      <w:tr w:rsidR="00935986" w:rsidRPr="00935986" w14:paraId="190B1796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657EB260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8DF6C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44,505,000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3FF07B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78,135,020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4F9522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BD1C09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D5543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78,135,020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B0C9E2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1BB4F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78,135,020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F9C15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33,630,020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7C0CF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75.56</w:t>
            </w:r>
          </w:p>
        </w:tc>
      </w:tr>
      <w:tr w:rsidR="00935986" w:rsidRPr="00935986" w14:paraId="4A5C5679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59948884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46248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F4B440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54,936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1B3C73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EEDCF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9F512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54,936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F9678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05E43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54,936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10C59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48,936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79B68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815.60</w:t>
            </w:r>
          </w:p>
        </w:tc>
      </w:tr>
      <w:tr w:rsidR="00935986" w:rsidRPr="00935986" w14:paraId="05D0F62E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536E3C58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0DD46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174,000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999A53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2,636,974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7C2637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76F2CF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1BE96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2,636,974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D6C63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67E76E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2,636,974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A5719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2,462,974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035B4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1,415.50</w:t>
            </w:r>
          </w:p>
        </w:tc>
      </w:tr>
      <w:tr w:rsidR="00935986" w:rsidRPr="00935986" w14:paraId="3C78A0CF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3C80F849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環境管理署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C1DD7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24,880,000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5ADD8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47,098,724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AF0503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0422A39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55A70D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43,939,724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9A7174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3,159,000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34279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47,098,724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DE984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22,218,724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83C06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89.30</w:t>
            </w:r>
          </w:p>
        </w:tc>
      </w:tr>
      <w:tr w:rsidR="00935986" w:rsidRPr="00935986" w14:paraId="4DD4896A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7ABDEEED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83F01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22,700,000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9F3F4E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39,740,140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34C8B1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A80156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C2889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36,581,140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FE866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3,159,000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7637A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39,740,140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425B5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17,040,140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6BF4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75.07</w:t>
            </w:r>
          </w:p>
        </w:tc>
      </w:tr>
      <w:tr w:rsidR="00935986" w:rsidRPr="00935986" w14:paraId="0CC77014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6DA88F0E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850D5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195,000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5D82D1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3,800,617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3707F6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DD3F5A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839E5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3,800,617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5F7DC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68F7E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3,800,617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FB7D8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3,605,617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0BCD1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1,849.03</w:t>
            </w:r>
          </w:p>
        </w:tc>
      </w:tr>
      <w:tr w:rsidR="00935986" w:rsidRPr="00935986" w14:paraId="3205970D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2296" w:type="dxa"/>
            <w:shd w:val="clear" w:color="auto" w:fill="auto"/>
            <w:vAlign w:val="center"/>
          </w:tcPr>
          <w:p w14:paraId="5A2373C0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1C675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1,985,000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B53F3B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3,557,967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547B75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B51569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733AD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3,557,967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A42F9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C3125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3,557,967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A2926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1,572,967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D85A1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79.24</w:t>
            </w:r>
          </w:p>
        </w:tc>
      </w:tr>
      <w:tr w:rsidR="00935986" w:rsidRPr="00935986" w14:paraId="799025CD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2296" w:type="dxa"/>
            <w:shd w:val="clear" w:color="auto" w:fill="auto"/>
            <w:vAlign w:val="center"/>
          </w:tcPr>
          <w:p w14:paraId="1B808E04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國家環境研究院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D4DD1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34,178,000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32603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26,436,410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9A22C4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D892A6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2DB63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26,436,410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B470A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52057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26,436,410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A78CE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- 7,741,590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D647E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- 22.65</w:t>
            </w:r>
          </w:p>
        </w:tc>
      </w:tr>
      <w:tr w:rsidR="00935986" w:rsidRPr="00935986" w14:paraId="26A32424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2296" w:type="dxa"/>
            <w:shd w:val="clear" w:color="auto" w:fill="auto"/>
            <w:vAlign w:val="center"/>
          </w:tcPr>
          <w:p w14:paraId="2A0729FA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E2231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6,000,000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688623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4,707,877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1EEDED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3E75D5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F54CF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4,707,877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958E1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2781E2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4,707,877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2ABC2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- 1,292,123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80FE2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- 21.54</w:t>
            </w:r>
          </w:p>
        </w:tc>
      </w:tr>
      <w:tr w:rsidR="00935986" w:rsidRPr="00935986" w14:paraId="5509E389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2296" w:type="dxa"/>
            <w:shd w:val="clear" w:color="auto" w:fill="auto"/>
            <w:vAlign w:val="center"/>
          </w:tcPr>
          <w:p w14:paraId="5BAE4A39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62620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23,435,000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582B13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15,170,980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E791AA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700F6B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0706E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15,170,980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A13B7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7312D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15,170,980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A63D9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- 8,264,020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96676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- 35.26</w:t>
            </w:r>
          </w:p>
        </w:tc>
      </w:tr>
      <w:tr w:rsidR="00935986" w:rsidRPr="00935986" w14:paraId="6E273390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2296" w:type="dxa"/>
            <w:shd w:val="clear" w:color="auto" w:fill="auto"/>
            <w:vAlign w:val="center"/>
          </w:tcPr>
          <w:p w14:paraId="776AE831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5A8F7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1,223,000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DD4C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1,804,531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18409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71BA9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2100A6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1,804,531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6ABE5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6151C0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1,804,531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E0D4C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581,531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035A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47.55</w:t>
            </w:r>
          </w:p>
        </w:tc>
      </w:tr>
      <w:tr w:rsidR="001847B5" w:rsidRPr="00935986" w14:paraId="252C292C" w14:textId="77777777" w:rsidTr="00C83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2296" w:type="dxa"/>
            <w:shd w:val="clear" w:color="auto" w:fill="auto"/>
            <w:vAlign w:val="center"/>
          </w:tcPr>
          <w:p w14:paraId="70F20ABA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9285A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3,520,000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1ED3F3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4,753,022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9B6018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66528E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DEFAB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4,753,022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45EFD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0DDF8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4,753,022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44CCC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1,233,022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71E35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35.03</w:t>
            </w:r>
          </w:p>
        </w:tc>
      </w:tr>
    </w:tbl>
    <w:p w14:paraId="362374F4" w14:textId="77777777" w:rsidR="001847B5" w:rsidRPr="009823E3" w:rsidRDefault="001847B5" w:rsidP="001847B5">
      <w:pPr>
        <w:pStyle w:val="10"/>
        <w:ind w:right="1440"/>
        <w:rPr>
          <w:sz w:val="2"/>
          <w:szCs w:val="2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935986" w:rsidRPr="00935986" w14:paraId="7F12BA79" w14:textId="77777777" w:rsidTr="0056199E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94A863E" w14:textId="77777777" w:rsidR="001847B5" w:rsidRPr="00935986" w:rsidRDefault="001847B5" w:rsidP="0056199E">
            <w:pPr>
              <w:rPr>
                <w:rFonts w:hAnsi="標楷體"/>
                <w:sz w:val="28"/>
              </w:rPr>
            </w:pPr>
            <w:r w:rsidRPr="00935986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0B0CA496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935986" w:rsidRPr="00935986" w14:paraId="714993AC" w14:textId="77777777" w:rsidTr="0056199E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0C88A5B4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935986" w:rsidRPr="00935986" w14:paraId="22D96CA9" w14:textId="77777777" w:rsidTr="0056199E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2EB330E9" w14:textId="77777777" w:rsidR="001847B5" w:rsidRPr="00935986" w:rsidRDefault="001847B5" w:rsidP="0056199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2B682533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5567E51A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0DCCEC8B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099B38A9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935986" w:rsidRPr="00935986" w14:paraId="746A892B" w14:textId="77777777" w:rsidTr="0056199E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0A2A4AE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1387C8D9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5B30F343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7FF147A6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6656A43D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24E79898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63D5D04A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1CA49541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70FEA771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935986" w:rsidRPr="00935986" w14:paraId="4F9D9AE4" w14:textId="77777777" w:rsidTr="0056199E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361D1ED9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3537C9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2A9E267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1A5F4EBB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555C1015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47E1DFA7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3F4DE455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2A3D627A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FF7B4B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CDDAF5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35986" w:rsidRPr="00935986" w14:paraId="771BDD24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6C4BEC53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B621A4" w14:textId="77777777" w:rsidR="001847B5" w:rsidRPr="00935986" w:rsidRDefault="001847B5" w:rsidP="0056199E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35633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17,862,263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82C68F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AC3646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4EED439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5079A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2,956,829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56F71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884,303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532DB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14,021,131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0E7E9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78.50</w:t>
            </w:r>
          </w:p>
        </w:tc>
      </w:tr>
      <w:tr w:rsidR="00935986" w:rsidRPr="00935986" w14:paraId="765C4950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02FFB06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61E4E49" w14:textId="77777777" w:rsidR="001847B5" w:rsidRPr="00935986" w:rsidRDefault="001847B5" w:rsidP="0056199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AE003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1,260,251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4B299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F86E64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53E52E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FFE2A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A60B7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407,090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137B7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853,161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73B7B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67.70</w:t>
            </w:r>
          </w:p>
        </w:tc>
      </w:tr>
      <w:tr w:rsidR="00935986" w:rsidRPr="00935986" w14:paraId="4FC2CD85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4D756DB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FF9FE3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A5921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1,260,251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BE27943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A52D14F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634B8F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A8997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14843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407,090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20C98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853,161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DF5B6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67.70</w:t>
            </w:r>
          </w:p>
        </w:tc>
      </w:tr>
      <w:tr w:rsidR="00935986" w:rsidRPr="00935986" w14:paraId="3B4657CB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7F534340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47E995" w14:textId="77777777" w:rsidR="001847B5" w:rsidRPr="00935986" w:rsidRDefault="001847B5" w:rsidP="0056199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資源循環署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D8D25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11,826,920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E0B46C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1A7FA7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44098D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33983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634D5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9B216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11,826,920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5C5C1B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935986" w:rsidRPr="00935986" w14:paraId="0BFE1E5D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14A2D460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BA213E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A347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6DBBD7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00E203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7EB6E1F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EC7DB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9FC93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F841B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FDDC6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935986" w:rsidRPr="00935986" w14:paraId="0551BE39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2EDF8451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E3E98C" w14:textId="77777777" w:rsidR="001847B5" w:rsidRPr="00935986" w:rsidRDefault="001847B5" w:rsidP="0056199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環境管理署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837CB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4,775,092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053948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175CD3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F4DBBF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30296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2,956,829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B0286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477,213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0A0FA5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1,341,050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06F0D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28.08</w:t>
            </w:r>
          </w:p>
        </w:tc>
      </w:tr>
      <w:tr w:rsidR="00935986" w:rsidRPr="00935986" w14:paraId="3622AF76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2BFB55F1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1CD218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B4D0D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432,329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BD889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92D448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8AA895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63C57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432,329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9A5D0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F00C2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0EB42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120CC273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6BB21389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A46E86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30D8F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2,524,500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100E7E9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CD7724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7605AF9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8EDEF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2,524,500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0C2CB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1CBF9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EF3D3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0F56AE94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0E8C6A3B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D4129B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DA8E7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615,000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99248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61A5390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0487F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E0E19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3BA6B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106,500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7879A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508,500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E0B39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82.68</w:t>
            </w:r>
          </w:p>
        </w:tc>
      </w:tr>
      <w:tr w:rsidR="00935986" w:rsidRPr="00935986" w14:paraId="38961C8A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0B742DE0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3109025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767D8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5BABD0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F362C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F20677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2D586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A4648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CB10FA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B1F1C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1847B5" w:rsidRPr="00935986" w14:paraId="05B21CF6" w14:textId="77777777" w:rsidTr="00C831BF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737" w:type="dxa"/>
            <w:shd w:val="clear" w:color="auto" w:fill="auto"/>
            <w:vAlign w:val="center"/>
          </w:tcPr>
          <w:p w14:paraId="71D1B684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53E4BC" w14:textId="77777777" w:rsidR="001847B5" w:rsidRPr="00935986" w:rsidRDefault="001847B5" w:rsidP="0056199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7AC0A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1,053,263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63DEE5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0EE0688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67D515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A670D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42BF3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370,713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AE914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682,550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08F52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64.80</w:t>
            </w:r>
          </w:p>
        </w:tc>
      </w:tr>
    </w:tbl>
    <w:p w14:paraId="1D0DAE89" w14:textId="77777777" w:rsidR="001847B5" w:rsidRPr="00935986" w:rsidRDefault="001847B5" w:rsidP="001847B5">
      <w:pPr>
        <w:rPr>
          <w:rFonts w:cs="新細明體"/>
          <w:b/>
          <w:bCs/>
          <w:sz w:val="32"/>
          <w:szCs w:val="28"/>
        </w:rPr>
      </w:pPr>
    </w:p>
    <w:p w14:paraId="52C09D43" w14:textId="77777777" w:rsidR="001847B5" w:rsidRPr="00935986" w:rsidRDefault="001847B5" w:rsidP="001847B5">
      <w:pPr>
        <w:jc w:val="left"/>
        <w:rPr>
          <w:rFonts w:hAnsi="標楷體" w:cs="新細明體"/>
          <w:b/>
          <w:bCs/>
          <w:sz w:val="56"/>
          <w:szCs w:val="28"/>
        </w:rPr>
      </w:pPr>
      <w:r w:rsidRPr="00935986">
        <w:rPr>
          <w:rFonts w:hAnsi="標楷體" w:hint="eastAsia"/>
          <w:b/>
          <w:sz w:val="32"/>
        </w:rPr>
        <w:t>（二）　歲出部分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935986" w:rsidRPr="00935986" w14:paraId="079F934A" w14:textId="77777777" w:rsidTr="0056199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DE6CF" w14:textId="77777777" w:rsidR="001847B5" w:rsidRPr="00935986" w:rsidRDefault="001847B5" w:rsidP="0056199E">
            <w:pPr>
              <w:jc w:val="left"/>
              <w:rPr>
                <w:rFonts w:hAnsi="標楷體"/>
                <w:sz w:val="28"/>
              </w:rPr>
            </w:pPr>
            <w:r w:rsidRPr="00935986">
              <w:rPr>
                <w:rFonts w:hAnsi="標楷體" w:hint="eastAsia"/>
                <w:sz w:val="28"/>
              </w:rPr>
              <w:t>1.　113年度部分</w:t>
            </w:r>
          </w:p>
          <w:p w14:paraId="276C7A61" w14:textId="77777777" w:rsidR="001847B5" w:rsidRPr="00935986" w:rsidRDefault="001847B5" w:rsidP="0056199E">
            <w:pPr>
              <w:jc w:val="distribute"/>
              <w:rPr>
                <w:spacing w:val="-16"/>
                <w:sz w:val="20"/>
              </w:rPr>
            </w:pPr>
          </w:p>
        </w:tc>
      </w:tr>
      <w:tr w:rsidR="00935986" w:rsidRPr="00935986" w14:paraId="72C8F0E3" w14:textId="77777777" w:rsidTr="0056199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FE22C44" w14:textId="77777777" w:rsidR="001847B5" w:rsidRPr="00935986" w:rsidRDefault="001847B5" w:rsidP="0056199E">
            <w:pPr>
              <w:rPr>
                <w:spacing w:val="-16"/>
                <w:sz w:val="24"/>
                <w:szCs w:val="24"/>
              </w:rPr>
            </w:pPr>
            <w:r w:rsidRPr="00935986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935986" w:rsidRPr="00935986" w14:paraId="61A6A7F0" w14:textId="77777777" w:rsidTr="0056199E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21CE198C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7AB6C4AE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50A44996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49A7DB6E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4799DFEE" w14:textId="77777777" w:rsidR="001847B5" w:rsidRPr="00935986" w:rsidRDefault="001847B5" w:rsidP="0056199E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7530868C" w14:textId="77777777" w:rsidR="001847B5" w:rsidRPr="00935986" w:rsidRDefault="001847B5" w:rsidP="0056199E">
            <w:pPr>
              <w:jc w:val="distribute"/>
              <w:rPr>
                <w:spacing w:val="-16"/>
                <w:sz w:val="22"/>
                <w:szCs w:val="22"/>
              </w:rPr>
            </w:pPr>
            <w:r w:rsidRPr="00935986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935986" w:rsidRPr="00935986" w14:paraId="7E43A8FE" w14:textId="77777777" w:rsidTr="0056199E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51857E6C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094FE614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593A55DF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2DFD263A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63B04D38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7D8F487D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7CDCD9DE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F9F2098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56B2464D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103FE512" w14:textId="77777777" w:rsidR="001847B5" w:rsidRPr="00935986" w:rsidRDefault="001847B5" w:rsidP="0056199E">
            <w:pPr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35986" w:rsidRPr="00935986" w14:paraId="48145C17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4B72717" w14:textId="77777777" w:rsidR="001847B5" w:rsidRPr="00935986" w:rsidRDefault="001847B5" w:rsidP="0056199E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6358E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7,797,392,000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573F1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7,609,426,166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1BF14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05191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2A1A7A9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6,287,815,276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A9B95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1,321,610,890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038FCC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7,609,426,166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454C0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- 187,965,834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82B98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- 2.41</w:t>
            </w:r>
          </w:p>
        </w:tc>
      </w:tr>
      <w:tr w:rsidR="00935986" w:rsidRPr="00935986" w14:paraId="20D16062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01DB559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C2ECC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1,307,101,000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015E4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1,249,512,157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8AFCD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13D57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0F244D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1,012,459,108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481F4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237,053,049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E40C6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1,249,512,157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DBB0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- 57,588,843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BC673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- 4.41</w:t>
            </w:r>
          </w:p>
        </w:tc>
      </w:tr>
      <w:tr w:rsidR="00935986" w:rsidRPr="00935986" w14:paraId="16542849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B6B658C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236C7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237,970,000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044149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229,073,033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49484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6632C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BB66FC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173,423,172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EB18A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55,649,861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1EC0E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229,073,033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DC054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- 8,896,967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C39C6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- 3.74</w:t>
            </w:r>
          </w:p>
        </w:tc>
      </w:tr>
      <w:tr w:rsidR="00935986" w:rsidRPr="00935986" w14:paraId="52B7542B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59A3E94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5F873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491,042,000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D3EFF9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454,387,132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AA01F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19564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D0F2EC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454,387,132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A81FAA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79D6C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454,387,132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31386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- 36,654,868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4CC1E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- 7.46</w:t>
            </w:r>
          </w:p>
        </w:tc>
      </w:tr>
      <w:tr w:rsidR="00935986" w:rsidRPr="00935986" w14:paraId="7B37DDD7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E24D7A0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pacing w:val="-14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14"/>
                <w:sz w:val="22"/>
                <w:szCs w:val="22"/>
              </w:rPr>
              <w:t>綜合企劃及管制考核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71057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79,661,000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EAA49A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72,899,481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B99F0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15DB5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8C09E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54,677,511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C65657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18,221,970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F38CE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72,899,481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17D1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- 6,761,519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D9C3C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- 8.49</w:t>
            </w:r>
          </w:p>
        </w:tc>
      </w:tr>
      <w:tr w:rsidR="00935986" w:rsidRPr="00935986" w14:paraId="093EE6A0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9467552" w14:textId="0D17FC86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空氣品質保護</w:t>
            </w:r>
            <w:r w:rsidR="00A41646" w:rsidRPr="00935986">
              <w:rPr>
                <w:rFonts w:hAnsi="標楷體"/>
                <w:noProof/>
                <w:spacing w:val="-4"/>
                <w:sz w:val="22"/>
                <w:szCs w:val="22"/>
              </w:rPr>
              <w:br/>
            </w: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及噪音管制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0F9A2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142,940,000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99184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141,178,930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44C39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105E5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00B57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111,804,900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A3F032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29,374,030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68D65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141,178,930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3CC7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- 1,761,070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F759D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- 1.23</w:t>
            </w:r>
          </w:p>
        </w:tc>
      </w:tr>
      <w:tr w:rsidR="00935986" w:rsidRPr="00935986" w14:paraId="503585AE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D224737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水質保護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12F79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243,909,000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B04420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242,394,989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32604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A4904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D400A1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109,332,801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D0492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133,062,188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9368E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242,394,989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2C834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- 1,514,011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B4B2A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- 0.62</w:t>
            </w:r>
          </w:p>
        </w:tc>
      </w:tr>
      <w:tr w:rsidR="00935986" w:rsidRPr="00935986" w14:paraId="5AB7D1CE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0565115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環境監測資訊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71698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109,579,000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EAEE4F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109,578,592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C52D6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6CC1F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5A9F0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108,833,592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9408D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745,000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24018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109,578,592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5ADD8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F13CD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935986" w:rsidRPr="00935986" w14:paraId="683B30F4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8F8B39C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0F577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9B4A5E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80E5B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F8A69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1AFEC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EAC62D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659CB5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DBC47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0DEC9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35986" w:rsidRPr="00935986" w14:paraId="5DDD4691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1D1EC63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氣候變遷署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66737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621,341,000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67C25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601,199,022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96787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983B4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B2803A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560,309,004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2172E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40,890,018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4252E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601,199,022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31DD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- 20,141,978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4D9F19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- 3.24</w:t>
            </w:r>
          </w:p>
        </w:tc>
      </w:tr>
      <w:tr w:rsidR="00935986" w:rsidRPr="00935986" w14:paraId="4817D542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CE91A45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A18AA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91,083,000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5019DC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91,083,000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FCB87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3D287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F451E1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59,003,000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A0242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32,080,000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98F20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91,083,000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89869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CB0D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935986" w:rsidRPr="00935986" w14:paraId="0A3867CC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55D1992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AAD2A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114,602,000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6017A1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97,425,225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772F9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688A5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9116E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97,425,225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29A00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EDC24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97,425,225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43EAE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- 17,176,775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984FC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- 14.99</w:t>
            </w:r>
          </w:p>
        </w:tc>
      </w:tr>
      <w:tr w:rsidR="00935986" w:rsidRPr="00935986" w14:paraId="62842CF6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0F2B7EE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氣候變遷業務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86EF7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415,156,000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9E79EE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412,690,797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B8926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D5455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AD134B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403,880,779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DFB60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8,810,018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F57262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412,690,797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605AF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- 2,465,203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8DE48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- 0.59</w:t>
            </w:r>
          </w:p>
        </w:tc>
      </w:tr>
      <w:tr w:rsidR="00935986" w:rsidRPr="00935986" w14:paraId="79E37A4D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3BDBC20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E6DA8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5A9B7A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0B6BC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320CE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E24E2F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22EAC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969D9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2902B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595A2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35986" w:rsidRPr="00935986" w14:paraId="4F833DA8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6D7E5C5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資源循環署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966B8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1,531,269,000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A8771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1,516,173,291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ED345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FD29F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3F01E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1,074,268,026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39D93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441,905,265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4EA69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1,516,173,291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5A9F2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- 15,095,709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97F44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- 0.99</w:t>
            </w:r>
          </w:p>
        </w:tc>
      </w:tr>
      <w:tr w:rsidR="00935986" w:rsidRPr="00935986" w14:paraId="0CECE40A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8E12527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5B422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408,528,000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069FAC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406,280,358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2875E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4018D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0544C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374,480,358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2D208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31,800,000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D467DE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406,280,358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5958C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- 2,247,642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B034F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- 0.55</w:t>
            </w:r>
          </w:p>
        </w:tc>
      </w:tr>
      <w:tr w:rsidR="00935986" w:rsidRPr="00935986" w14:paraId="5DF98758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6F51438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15983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212,072,000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7D30CC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205,193,316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C5F28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F5040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1A826C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123,362,194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E3AC6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81,831,122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58DF2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205,193,316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75B3C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- 6,878,684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7FE17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- 3.24</w:t>
            </w:r>
          </w:p>
        </w:tc>
      </w:tr>
      <w:tr w:rsidR="00935986" w:rsidRPr="00935986" w14:paraId="038DA099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8CA1136" w14:textId="77777777" w:rsidR="001847B5" w:rsidRPr="00935986" w:rsidRDefault="001847B5" w:rsidP="00A41646">
            <w:pPr>
              <w:ind w:leftChars="200" w:left="320" w:rightChars="27" w:right="43"/>
              <w:jc w:val="distribute"/>
              <w:rPr>
                <w:rFonts w:hAnsi="標楷體"/>
                <w:spacing w:val="-24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24"/>
                <w:sz w:val="22"/>
                <w:szCs w:val="22"/>
              </w:rPr>
              <w:lastRenderedPageBreak/>
              <w:t>資源循環及廢棄物管理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03211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910,169,000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18DBA7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904,699,617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AF51E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E632F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83EB12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576,425,474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1E390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328,274,143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7F571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904,699,617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3C6C4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- 5,469,383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140EE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- 0.60</w:t>
            </w:r>
          </w:p>
        </w:tc>
      </w:tr>
      <w:tr w:rsidR="00935986" w:rsidRPr="00935986" w14:paraId="744A5325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B56C2C7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7B4B2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FEB836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EDCD8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F1983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6870D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BD7DD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91484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8F3F1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7400A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35986" w:rsidRPr="00935986" w14:paraId="16644B90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264A707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化學物質管理署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68A9A9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976,046,000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41846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963,853,271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80116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28243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302014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856,846,639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F7326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107,006,632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560CD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963,853,271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83388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- 12,192,729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DB98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- 1.25</w:t>
            </w:r>
          </w:p>
        </w:tc>
      </w:tr>
      <w:tr w:rsidR="00935986" w:rsidRPr="00935986" w14:paraId="5895994D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0B39806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DBE75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29,515,000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45A65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29,515,000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0ABC2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E21E7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DB8327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29,515,000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75F57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57EE5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29,515,000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04ED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BD348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935986" w:rsidRPr="00935986" w14:paraId="7ED391E1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E2712E2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0C683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177,923,000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076A49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170,208,034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855DF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72B8B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524A16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170,208,034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51390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065D8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170,208,034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3EA13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- 7,714,966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BAA18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- 4.34</w:t>
            </w:r>
          </w:p>
        </w:tc>
      </w:tr>
      <w:tr w:rsidR="00935986" w:rsidRPr="00935986" w14:paraId="0CB4E820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5905CC7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化學物質管理業務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43F17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768,108,000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9364C1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764,130,237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8D29F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909BB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4B275E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657,123,605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62D2A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107,006,632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38041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764,130,237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00F13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- 3,977,763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33B50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- 0.52</w:t>
            </w:r>
          </w:p>
        </w:tc>
      </w:tr>
      <w:tr w:rsidR="00935986" w:rsidRPr="00935986" w14:paraId="4D7B9CA2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339BC8A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02B45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CDBFB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40428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44B1E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569864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C50C40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17C4A6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E5A4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1A5D5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35986" w:rsidRPr="00935986" w14:paraId="275B66B3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A34DE60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環境管理署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43D57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2,846,074,000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608F0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2,784,292,129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5C72F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B40D2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46988A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2,290,004,161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AD4A2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494,287,968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603D82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2,784,292,129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87F30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- 61,781,871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827F5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- 2.17</w:t>
            </w:r>
          </w:p>
        </w:tc>
      </w:tr>
      <w:tr w:rsidR="00935986" w:rsidRPr="00935986" w14:paraId="618A1569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87FA8CE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7BE77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376,028,000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6C7B9B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370,710,143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CEB0F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66D9E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4C2504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344,832,609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D8E9A1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25,877,534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B97C2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370,710,143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DBE4C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- 5,317,857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E4FB5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- 1.41</w:t>
            </w:r>
          </w:p>
        </w:tc>
      </w:tr>
      <w:tr w:rsidR="00935986" w:rsidRPr="00935986" w14:paraId="40AC956D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96445F9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DD195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2,469,546,000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227EDE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2,413,581,986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69D71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6CD83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2B0319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1,945,171,552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6B45C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468,410,434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5F8CB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2,413,581,986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A5807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- 55,964,014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3E8CC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- 2.27</w:t>
            </w:r>
          </w:p>
        </w:tc>
      </w:tr>
      <w:tr w:rsidR="00935986" w:rsidRPr="00935986" w14:paraId="744F5D88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7ED414D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EF047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8BD6E6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C004D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86199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690E19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2B43F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9DBE42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CB87B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21C35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935986" w:rsidRPr="00935986" w14:paraId="3F0B7377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3C41974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國家環境研究院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11321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515,561,000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BC342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494,396,296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2905F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D7D50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514AC7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493,928,338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28FDD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467,958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9DF15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494,396,296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3FD20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- 21,164,704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69E88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- 4.11</w:t>
            </w:r>
          </w:p>
        </w:tc>
      </w:tr>
      <w:tr w:rsidR="00935986" w:rsidRPr="00935986" w14:paraId="17D933D6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5597AF1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CE39C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30,029,000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8C6DE7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30,028,996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60F72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F5A06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8167897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30,028,996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1CFA0C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FB152E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30,028,996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C58E9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CA1D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935986" w:rsidRPr="00935986" w14:paraId="3983C020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2A648DA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4577D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237,425,000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131FC4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216,796,132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B67693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EFAD1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BD0DE7D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216,796,132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F4610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3A96D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216,796,132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B8AAE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- 20,628,868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80B3E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- 8.69</w:t>
            </w:r>
          </w:p>
        </w:tc>
      </w:tr>
      <w:tr w:rsidR="00935986" w:rsidRPr="00935986" w14:paraId="21D9ED07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E6E5F79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51624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247,807,000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32FB0E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247,571,168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D61EB5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64B85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A005FA8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247,103,210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62948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467,958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E82F51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247,571,168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C2C70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- 235,832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F1A1D4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- 0.10</w:t>
            </w:r>
          </w:p>
        </w:tc>
      </w:tr>
      <w:tr w:rsidR="001847B5" w:rsidRPr="00935986" w14:paraId="59AD8394" w14:textId="77777777" w:rsidTr="00561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066E30F" w14:textId="77777777" w:rsidR="001847B5" w:rsidRPr="00935986" w:rsidRDefault="001847B5" w:rsidP="0056199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21952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641027" w14:textId="77777777" w:rsidR="001847B5" w:rsidRPr="00935986" w:rsidRDefault="001847B5" w:rsidP="0056199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CC5BDE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ED3A3A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FDF9019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A7DE6F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0D0982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32C17B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354BE6" w14:textId="77777777" w:rsidR="001847B5" w:rsidRPr="00935986" w:rsidRDefault="001847B5" w:rsidP="0056199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709DBA7A" w14:textId="77777777" w:rsidR="001847B5" w:rsidRPr="00935986" w:rsidRDefault="001847B5" w:rsidP="001847B5">
      <w:pPr>
        <w:jc w:val="left"/>
      </w:pPr>
    </w:p>
    <w:p w14:paraId="1B2C4858" w14:textId="77777777" w:rsidR="001847B5" w:rsidRPr="00935986" w:rsidRDefault="001847B5" w:rsidP="001847B5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935986" w:rsidRPr="00935986" w14:paraId="0898380B" w14:textId="77777777" w:rsidTr="0056199E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00B00" w14:textId="77777777" w:rsidR="001847B5" w:rsidRPr="00935986" w:rsidRDefault="001847B5" w:rsidP="0056199E">
            <w:pPr>
              <w:rPr>
                <w:rFonts w:hAnsi="標楷體"/>
                <w:sz w:val="18"/>
                <w:szCs w:val="18"/>
              </w:rPr>
            </w:pPr>
            <w:r w:rsidRPr="00935986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2A6DE" w14:textId="77777777" w:rsidR="001847B5" w:rsidRPr="00935986" w:rsidRDefault="001847B5" w:rsidP="0056199E">
            <w:pPr>
              <w:rPr>
                <w:rFonts w:hAnsi="標楷體"/>
                <w:sz w:val="18"/>
                <w:szCs w:val="18"/>
              </w:rPr>
            </w:pPr>
          </w:p>
        </w:tc>
      </w:tr>
      <w:tr w:rsidR="00935986" w:rsidRPr="00935986" w14:paraId="7753788D" w14:textId="77777777" w:rsidTr="0056199E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52AAA39C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935986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935986" w:rsidRPr="00935986" w14:paraId="2DE11C8F" w14:textId="77777777" w:rsidTr="0056199E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5844B41B" w14:textId="77777777" w:rsidR="001847B5" w:rsidRPr="00935986" w:rsidRDefault="001847B5" w:rsidP="0056199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5EBE4573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447B3E38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470EC455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1C8ED07D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935986" w:rsidRPr="00935986" w14:paraId="0FA6BC0F" w14:textId="77777777" w:rsidTr="0056199E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301168ED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26F310C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5D89E5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723EE12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150201B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29EC99BB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4D2606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45C8C4C7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4231E839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935986" w:rsidRPr="00935986" w14:paraId="6BA4BC0A" w14:textId="77777777" w:rsidTr="0056199E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0A894DC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079022A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D54D44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4A61A660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1F389C40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59CF01E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75885BF8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0B3D38A0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6B20B98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773AC46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935986" w:rsidRPr="00935986" w14:paraId="7716BB10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9CEB7D5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A6F24F1" w14:textId="77777777" w:rsidR="001847B5" w:rsidRPr="00935986" w:rsidRDefault="001847B5" w:rsidP="0056199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環境部主管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E9251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962,446,857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40C0C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230F2A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D8DDE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CC5074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34,746,638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DB65B3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688,872,130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D6D81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238,828,089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2D25F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24.81</w:t>
            </w:r>
          </w:p>
        </w:tc>
      </w:tr>
      <w:tr w:rsidR="00935986" w:rsidRPr="00935986" w14:paraId="5898E482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E134D8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591D923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環境部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43C3D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509,821,355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BC1A4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49824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174E7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028C91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20,636,234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7B7969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287,628,438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18851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201,556,683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B64C45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39.53</w:t>
            </w:r>
          </w:p>
        </w:tc>
      </w:tr>
      <w:tr w:rsidR="00935986" w:rsidRPr="00935986" w14:paraId="45E8F7D2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C83293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ED10297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5D2C0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146,292,769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6DF156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D05B50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04BFB8E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DFE5B3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3,525,967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1FE24A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58,037,741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D0BBB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84,729,061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BE12E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57.92</w:t>
            </w:r>
          </w:p>
        </w:tc>
      </w:tr>
      <w:tr w:rsidR="00935986" w:rsidRPr="00935986" w14:paraId="4BDE519A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5781885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B516901" w14:textId="77777777" w:rsidR="001847B5" w:rsidRPr="00935986" w:rsidRDefault="001847B5" w:rsidP="0056199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36182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363,528,586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49E41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0BF2DB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4A1256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1AE37F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17,110,267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3A51C6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229,590,697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404F7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116,827,622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34D50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32.14</w:t>
            </w:r>
          </w:p>
        </w:tc>
      </w:tr>
      <w:tr w:rsidR="00935986" w:rsidRPr="00935986" w14:paraId="669DCFC4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AED60C8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FA69858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2F50F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52,959,336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4119D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88792F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9DEF7E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6F9927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297,932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F73881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52,661,404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39879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12A70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740E8F4A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F387C74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50B44FC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623F0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49,568,684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18D45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96336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3E68D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949781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59,955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291F99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49,508,729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20851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9DE95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28E719F5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D9C097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624C0C7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0446F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256,371,411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E23662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1363C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5E883B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410FD6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16,752,380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AD766E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122,855,889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92EAF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116,763,142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4C806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45.54</w:t>
            </w:r>
          </w:p>
        </w:tc>
      </w:tr>
      <w:tr w:rsidR="00935986" w:rsidRPr="00935986" w14:paraId="1A9CC65B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4DB8F5E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617DEF1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管制考核及糾紛處理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09C9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512,720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13386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68679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5AFC7A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B94880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C330E6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448,240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BC05B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64,480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34333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12.58</w:t>
            </w:r>
          </w:p>
        </w:tc>
      </w:tr>
      <w:tr w:rsidR="00935986" w:rsidRPr="00935986" w14:paraId="19BD6A64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B72459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9E44BA2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環境監測資訊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364BE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4,116,435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0AFD1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C9D28B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2FAC9A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3FD6BB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C1AD25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4,116,435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03C1D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3079C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4F99D16F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2A74BBB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71110C3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氣候變遷署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BCDBC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46,119,581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C488AC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600EF8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CF2C66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8B2DAA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146,705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07BF69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45,972,876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AFCD3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612A1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65E6746C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B0477E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5798874" w14:textId="77777777" w:rsidR="001847B5" w:rsidRPr="00935986" w:rsidRDefault="001847B5" w:rsidP="0056199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749D5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46,119,581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C3D15E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43CBA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8E9A57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7D4BD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146,705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FD3B59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45,972,876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E9980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B07C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2029A061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50D3B3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7A64B21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9D252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21,197,516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A62B7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DD80B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D9EDCB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2855CB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100,782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142162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21,096,734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5952F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D1154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7BC52535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7FA789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EF0FA0B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B5530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18,205,000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3F4E59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AD6A2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2CE080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516AE5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7,230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22A0EA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18,197,770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7FFF9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7E350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71176DBD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531500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FD7D410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EF5A8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468,000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6FE7E4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201EB9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4773A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12C9C5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776AB2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468,000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916A4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A842C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54BF0A6B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AD9DF80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3600473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環境衛生管理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97662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6,249,065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37A13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D3199A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E02BC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CFC4D2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38,693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628C58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6,210,372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2ECF9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FB8B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173ABE56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FFF89F5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95C42BC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資源循環署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79121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62,350,657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6B8F15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00FC54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80F84B0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6623C9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5,236,783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1BC311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52,076,902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B357C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5,036,972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3C52A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8.08</w:t>
            </w:r>
          </w:p>
        </w:tc>
      </w:tr>
      <w:tr w:rsidR="00935986" w:rsidRPr="00935986" w14:paraId="7B886622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3A4A689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E959F94" w14:textId="77777777" w:rsidR="001847B5" w:rsidRPr="00935986" w:rsidRDefault="001847B5" w:rsidP="0056199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17A10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62,350,657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8915C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C147E5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93F47F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BB8945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5,236,783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31F9DA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52,076,902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EF030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5,036,972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53FFC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8.08</w:t>
            </w:r>
          </w:p>
        </w:tc>
      </w:tr>
      <w:tr w:rsidR="00935986" w:rsidRPr="00935986" w14:paraId="58F2F66B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AC3155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915C513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36656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13,550,500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8DC47A0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B4BBF7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19BC05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F2F43C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209,001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348895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13,341,499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C9396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ABEEB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26A0685C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BE454CA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195B522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52949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13,661,157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1C653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64B36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43FD0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F4F5B6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1,931,829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273229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11,729,328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01D07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A7637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5BF3AB76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2D062DE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6DC97F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廢棄物管理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D7E7D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35,139,000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E754F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B26FFF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B7F90A8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DD7A1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3,095,953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6A17DF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27,006,075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6AAD7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5,036,972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8CCF2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14.33</w:t>
            </w:r>
          </w:p>
        </w:tc>
      </w:tr>
      <w:tr w:rsidR="00935986" w:rsidRPr="00935986" w14:paraId="1419FEFB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E05B2B9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BA6296B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8FA8EB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94,752,903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24FF7F1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E7B7B7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7F8ED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C96CFA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63,883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0A815F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90,834,901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5EE98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3,854,119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3219F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4.07</w:t>
            </w:r>
          </w:p>
        </w:tc>
      </w:tr>
      <w:tr w:rsidR="00935986" w:rsidRPr="00935986" w14:paraId="7D327242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457A12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0CE10F5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6D854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4,128,000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09E115E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B0CF533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B278C4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73C800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5,289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708E51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4,122,711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49549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3EBF0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001BC51F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356599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2B6F8CC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73A43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4,189,889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F70BB5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2D0945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6D86264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6436F6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416349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3,568,637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EC3AB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621,252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95E26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14.83</w:t>
            </w:r>
          </w:p>
        </w:tc>
      </w:tr>
      <w:tr w:rsidR="00935986" w:rsidRPr="00935986" w14:paraId="3387D89C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465DAC0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285E334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9EF8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16B2E9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DA563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C2A069F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34CD3A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560C25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0BD26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92B71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935986" w:rsidRPr="00935986" w14:paraId="5949A616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D8DA2E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DB03829" w14:textId="77777777" w:rsidR="001847B5" w:rsidRPr="00935986" w:rsidRDefault="001847B5" w:rsidP="0056199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67639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84,740,603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65A5B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9397A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2EB025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E2875A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58,594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136450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83,143,553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033B0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1,538,456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FCE77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1.82</w:t>
            </w:r>
          </w:p>
        </w:tc>
      </w:tr>
      <w:tr w:rsidR="00935986" w:rsidRPr="00935986" w14:paraId="51E8916B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975879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CE061E9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18F36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1,301,800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3E5C08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5D7FC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FC3CE8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AB93F8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FC8426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1,301,800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A7D05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EF930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460E54E6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21F84D8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383D8A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綜合企劃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9DC69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1,097,000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5D9CCC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90DFD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3E8A2EF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EBF848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44B7FB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1,097,000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6E649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15028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0E6DA965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EDBD851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3067052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0FCBE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82,341,803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E0E867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E49F88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6D0E0D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4F352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58,594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7B631B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80,744,753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9D332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1,538,456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BF856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1.87</w:t>
            </w:r>
          </w:p>
        </w:tc>
      </w:tr>
      <w:tr w:rsidR="00935986" w:rsidRPr="00935986" w14:paraId="4F99C031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0084D87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992F29B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7217D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197,502,274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09BD44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AEC6F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9132BA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F7F45C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8,607,694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0A459B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164,040,633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121EA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24,853,947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E41A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12.58</w:t>
            </w:r>
          </w:p>
        </w:tc>
      </w:tr>
      <w:tr w:rsidR="00935986" w:rsidRPr="00935986" w14:paraId="5F050A83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86F02DF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5CE1482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F57D7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9,053,899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DC227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1221075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2DE365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1D684C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DB0F82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3,817,500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2D921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5,236,399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49671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57.84</w:t>
            </w:r>
          </w:p>
        </w:tc>
      </w:tr>
      <w:tr w:rsidR="00935986" w:rsidRPr="00935986" w14:paraId="026F4408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F713B0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5F2438D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16410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730,751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2CA7ED8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70E64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3E37E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0F2C51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714,358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C7F3A0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16,393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E0F28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C43D4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6FF08EE9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19190B8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869A3F5" w14:textId="77777777" w:rsidR="001847B5" w:rsidRPr="00935986" w:rsidRDefault="001847B5" w:rsidP="0056199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C3D8E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187,717,624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65A42F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587FB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290EEA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92DE2A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7,893,336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05CEA9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160,206,740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A1BA6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19,617,548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78661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10.45</w:t>
            </w:r>
          </w:p>
        </w:tc>
      </w:tr>
      <w:tr w:rsidR="00935986" w:rsidRPr="00935986" w14:paraId="2220817E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AA780B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70116D7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5F86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23,825,500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A7F13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BDCDA36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2AC3BA9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479878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4,879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5521F2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6,777,073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825A4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17,043,548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CF70A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71.53</w:t>
            </w:r>
          </w:p>
        </w:tc>
      </w:tr>
      <w:tr w:rsidR="00935986" w:rsidRPr="00935986" w14:paraId="063A1F87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41490AB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3FEDE6B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A770B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156,196,624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9CA92C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12E4C2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DED644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CCEEF3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7,888,457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9BB8B8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145,734,167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E3F07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2,574,000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8CD0F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1.65</w:t>
            </w:r>
          </w:p>
        </w:tc>
      </w:tr>
      <w:tr w:rsidR="00935986" w:rsidRPr="00935986" w14:paraId="4189CADF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ED8388F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7FEC0D5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區域環境管理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38810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7,695,500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9BA8E41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F053F8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2D20A6B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EE65CA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67C30F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7,695,500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6FD24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E266A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5986" w:rsidRPr="00935986" w14:paraId="2024F2F7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E38A68D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E5A4B63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noProof/>
                <w:sz w:val="22"/>
                <w:szCs w:val="22"/>
              </w:rPr>
              <w:t>國家環境研究院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0AD87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51,900,087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1F8D0D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572DF32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E97933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1DB731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55,339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DA2F5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48,318,380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56E01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3,526,368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E0ABA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35986">
              <w:rPr>
                <w:rFonts w:hAnsi="細明體"/>
                <w:b/>
                <w:noProof/>
                <w:sz w:val="22"/>
                <w:szCs w:val="22"/>
              </w:rPr>
              <w:t>6.79</w:t>
            </w:r>
          </w:p>
        </w:tc>
      </w:tr>
      <w:tr w:rsidR="001847B5" w:rsidRPr="00935986" w14:paraId="5BAF4017" w14:textId="77777777" w:rsidTr="0056199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489BF67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380ABCE" w14:textId="77777777" w:rsidR="001847B5" w:rsidRPr="00935986" w:rsidRDefault="001847B5" w:rsidP="0056199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4BF26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51,900,087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A00B5A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CE047A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32A725D" w14:textId="77777777" w:rsidR="001847B5" w:rsidRPr="00935986" w:rsidRDefault="001847B5" w:rsidP="0056199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3598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E7254A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55,339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326F9C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48,318,380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489F5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3,526,368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16470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6.79</w:t>
            </w:r>
          </w:p>
        </w:tc>
      </w:tr>
    </w:tbl>
    <w:p w14:paraId="6D3A91E3" w14:textId="77777777" w:rsidR="001847B5" w:rsidRPr="00935986" w:rsidRDefault="001847B5" w:rsidP="001847B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59453917" w14:textId="77777777" w:rsidR="001847B5" w:rsidRPr="00935986" w:rsidRDefault="001847B5" w:rsidP="001847B5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935986">
        <w:rPr>
          <w:rFonts w:hint="eastAsia"/>
          <w:sz w:val="36"/>
        </w:rPr>
        <w:t>二、各項差異原因分析簡明表</w:t>
      </w:r>
    </w:p>
    <w:p w14:paraId="4FAC017E" w14:textId="77777777" w:rsidR="001847B5" w:rsidRPr="00935986" w:rsidRDefault="001847B5" w:rsidP="001847B5">
      <w:pPr>
        <w:pStyle w:val="a7"/>
        <w:spacing w:before="72" w:after="72"/>
        <w:ind w:leftChars="0" w:left="0" w:firstLineChars="0" w:firstLine="0"/>
        <w:jc w:val="left"/>
      </w:pPr>
      <w:r w:rsidRPr="00935986">
        <w:rPr>
          <w:rFonts w:hint="eastAsia"/>
        </w:rPr>
        <w:t>（一）　歲入部分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79"/>
        <w:gridCol w:w="2309"/>
        <w:gridCol w:w="2309"/>
        <w:gridCol w:w="2309"/>
        <w:gridCol w:w="1302"/>
        <w:gridCol w:w="8812"/>
      </w:tblGrid>
      <w:tr w:rsidR="00935986" w:rsidRPr="00935986" w14:paraId="2C204B71" w14:textId="77777777" w:rsidTr="008B5ABB">
        <w:trPr>
          <w:cantSplit/>
          <w:trHeight w:val="284"/>
          <w:tblHeader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626C647" w14:textId="0B8869A4" w:rsidR="001847B5" w:rsidRPr="00935986" w:rsidRDefault="00935986" w:rsidP="0056199E">
            <w:pPr>
              <w:jc w:val="left"/>
              <w:rPr>
                <w:rFonts w:hAnsi="標楷體"/>
                <w:sz w:val="28"/>
                <w:szCs w:val="24"/>
              </w:rPr>
            </w:pPr>
            <w:r w:rsidRPr="00935986">
              <w:rPr>
                <w:rFonts w:hAnsi="標楷體" w:hint="eastAsia"/>
                <w:sz w:val="28"/>
                <w:szCs w:val="24"/>
              </w:rPr>
              <w:t>1</w:t>
            </w:r>
            <w:r w:rsidR="001847B5" w:rsidRPr="00935986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1847B5" w:rsidRPr="00935986">
              <w:rPr>
                <w:rFonts w:hAnsi="標楷體"/>
                <w:sz w:val="28"/>
                <w:szCs w:val="24"/>
              </w:rPr>
              <w:t xml:space="preserve"> </w:t>
            </w:r>
            <w:r w:rsidR="001847B5" w:rsidRPr="00935986">
              <w:rPr>
                <w:rFonts w:hAnsi="標楷體" w:hint="eastAsia"/>
                <w:sz w:val="28"/>
                <w:szCs w:val="24"/>
              </w:rPr>
              <w:t>113年度歲入超（短）收數簡明表</w:t>
            </w:r>
          </w:p>
          <w:p w14:paraId="68916017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5986">
              <w:rPr>
                <w:rFonts w:ascii="標楷體" w:hAnsi="標楷體"/>
                <w:sz w:val="24"/>
                <w:szCs w:val="24"/>
              </w:rPr>
              <w:t>：</w:t>
            </w:r>
            <w:r w:rsidRPr="0093598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704559AE" w14:textId="77777777" w:rsidTr="008B5ABB">
        <w:trPr>
          <w:cantSplit/>
          <w:trHeight w:val="284"/>
          <w:tblHeader/>
        </w:trPr>
        <w:tc>
          <w:tcPr>
            <w:tcW w:w="786" w:type="pct"/>
            <w:vMerge w:val="restart"/>
            <w:tcBorders>
              <w:left w:val="nil"/>
            </w:tcBorders>
            <w:vAlign w:val="center"/>
          </w:tcPr>
          <w:p w14:paraId="6DFAF5E8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571" w:type="pct"/>
            <w:vMerge w:val="restart"/>
            <w:vAlign w:val="center"/>
          </w:tcPr>
          <w:p w14:paraId="4FB8A68A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571" w:type="pct"/>
            <w:vMerge w:val="restart"/>
            <w:vAlign w:val="center"/>
          </w:tcPr>
          <w:p w14:paraId="79D9CD47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893" w:type="pct"/>
            <w:gridSpan w:val="2"/>
            <w:vAlign w:val="center"/>
          </w:tcPr>
          <w:p w14:paraId="33A51222" w14:textId="77777777" w:rsidR="001847B5" w:rsidRPr="00935986" w:rsidRDefault="001847B5" w:rsidP="0056199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超</w:t>
            </w:r>
            <w:r w:rsidRPr="00935986">
              <w:rPr>
                <w:rFonts w:hint="eastAsia"/>
                <w:sz w:val="22"/>
                <w:szCs w:val="22"/>
              </w:rPr>
              <w:t xml:space="preserve">  </w:t>
            </w:r>
            <w:r w:rsidRPr="00935986">
              <w:rPr>
                <w:rFonts w:hint="eastAsia"/>
                <w:sz w:val="22"/>
                <w:szCs w:val="22"/>
              </w:rPr>
              <w:t>（短）</w:t>
            </w:r>
            <w:r w:rsidRPr="00935986">
              <w:rPr>
                <w:rFonts w:hint="eastAsia"/>
                <w:sz w:val="22"/>
                <w:szCs w:val="22"/>
              </w:rPr>
              <w:t xml:space="preserve">  </w:t>
            </w:r>
            <w:r w:rsidRPr="00935986">
              <w:rPr>
                <w:rFonts w:hint="eastAsia"/>
                <w:sz w:val="22"/>
                <w:szCs w:val="22"/>
              </w:rPr>
              <w:t>收</w:t>
            </w:r>
            <w:r w:rsidRPr="00935986">
              <w:rPr>
                <w:rFonts w:hint="eastAsia"/>
                <w:sz w:val="22"/>
                <w:szCs w:val="22"/>
              </w:rPr>
              <w:t xml:space="preserve">  </w:t>
            </w:r>
            <w:r w:rsidRPr="00935986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2179" w:type="pct"/>
            <w:vMerge w:val="restart"/>
            <w:tcBorders>
              <w:right w:val="nil"/>
            </w:tcBorders>
            <w:vAlign w:val="center"/>
          </w:tcPr>
          <w:p w14:paraId="5EB56736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4C146C84" w14:textId="77777777" w:rsidTr="008B5ABB">
        <w:trPr>
          <w:cantSplit/>
          <w:trHeight w:val="284"/>
          <w:tblHeader/>
        </w:trPr>
        <w:tc>
          <w:tcPr>
            <w:tcW w:w="78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F8E6AF6" w14:textId="77777777" w:rsidR="001847B5" w:rsidRPr="00935986" w:rsidRDefault="001847B5" w:rsidP="005619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14:paraId="05AA37DD" w14:textId="77777777" w:rsidR="001847B5" w:rsidRPr="00935986" w:rsidRDefault="001847B5" w:rsidP="005619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14:paraId="6E2DBA40" w14:textId="77777777" w:rsidR="001847B5" w:rsidRPr="00935986" w:rsidRDefault="001847B5" w:rsidP="005619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6B4F2674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vAlign w:val="center"/>
          </w:tcPr>
          <w:p w14:paraId="56831E0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2179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F251144" w14:textId="77777777" w:rsidR="001847B5" w:rsidRPr="00935986" w:rsidRDefault="001847B5" w:rsidP="0056199E">
            <w:pPr>
              <w:jc w:val="center"/>
              <w:rPr>
                <w:sz w:val="22"/>
                <w:szCs w:val="22"/>
              </w:rPr>
            </w:pPr>
          </w:p>
        </w:tc>
      </w:tr>
      <w:tr w:rsidR="00935986" w:rsidRPr="00935986" w14:paraId="1FB391A0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4693E5E2" w14:textId="77777777" w:rsidR="001847B5" w:rsidRPr="00935986" w:rsidRDefault="001847B5" w:rsidP="0056199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環境部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2E6F87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1D63C7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72D9FE7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003EA4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  <w:vAlign w:val="center"/>
          </w:tcPr>
          <w:p w14:paraId="213F97E9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3D8F8FCE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46E661A5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F3CCB7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9,002,000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A56438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1,717,977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68C3A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- 7,284,023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027511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- 80.92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6F5F7EC7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廠商違約罰款收入較預計減少。</w:t>
            </w:r>
          </w:p>
        </w:tc>
      </w:tr>
      <w:tr w:rsidR="00935986" w:rsidRPr="00935986" w14:paraId="488D962D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478CA0E3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904F02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8,628,000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D7D807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3,064,832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2B5A0D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- 5,563,168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CE8CCA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- 64.48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3A00B787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收回以前年度補助計畫經費賸餘款較預計減少。</w:t>
            </w:r>
          </w:p>
        </w:tc>
      </w:tr>
      <w:tr w:rsidR="00935986" w:rsidRPr="00935986" w14:paraId="47B94DDB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7AC717E8" w14:textId="77777777" w:rsidR="001847B5" w:rsidRPr="00935986" w:rsidRDefault="001847B5" w:rsidP="0056199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資源循環署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2ED1E2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1DA9EC2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1AD43F1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B847F4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  <w:vAlign w:val="center"/>
          </w:tcPr>
          <w:p w14:paraId="0513127F" w14:textId="77777777" w:rsidR="001847B5" w:rsidRPr="00935986" w:rsidRDefault="001847B5" w:rsidP="008B5ABB">
            <w:pPr>
              <w:pStyle w:val="ab"/>
            </w:pPr>
          </w:p>
        </w:tc>
      </w:tr>
      <w:tr w:rsidR="00935986" w:rsidRPr="00935986" w14:paraId="1CDAA3D4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2AEC9B7C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2159E1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365,000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25FB5F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1,715,829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CD4D97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1,350,829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CA7731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370.09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5EF5F591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廠商違約罰款收入較預計增加。</w:t>
            </w:r>
          </w:p>
        </w:tc>
      </w:tr>
      <w:tr w:rsidR="00935986" w:rsidRPr="00935986" w14:paraId="12B4318D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0ACBC1ED" w14:textId="77777777" w:rsidR="001847B5" w:rsidRPr="00935986" w:rsidRDefault="001847B5" w:rsidP="0056199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5DB66A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CFD1DE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5712AF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1893B5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  <w:vAlign w:val="center"/>
          </w:tcPr>
          <w:p w14:paraId="48B63FA3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12D17EDE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25DD9FD4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24944E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44,505,000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FE6522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78,135,020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1EA670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33,630,020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87F4E9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75.56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76F7930E" w14:textId="374F38F6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化學物質登錄審查</w:t>
            </w:r>
            <w:r w:rsidR="00C21441" w:rsidRPr="00935986">
              <w:rPr>
                <w:rFonts w:hAnsi="標楷體" w:hint="eastAsia"/>
                <w:noProof/>
                <w:sz w:val="22"/>
                <w:szCs w:val="22"/>
              </w:rPr>
              <w:t>費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收入較預計增加。</w:t>
            </w:r>
          </w:p>
        </w:tc>
      </w:tr>
      <w:tr w:rsidR="00935986" w:rsidRPr="00935986" w14:paraId="788CB3EF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09FCCB04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2050D0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174,000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6D2993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2,636,974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84BD51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2,462,974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03B1A4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1,415.50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366C6C8A" w14:textId="38B5DE36" w:rsidR="001847B5" w:rsidRPr="00935986" w:rsidRDefault="00C21441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以前年度勞工退休準備金帳戶餘額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結清並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繳庫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935986" w:rsidRPr="00935986" w14:paraId="4C5B8A49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48DFD4CE" w14:textId="77777777" w:rsidR="001847B5" w:rsidRPr="00935986" w:rsidRDefault="001847B5" w:rsidP="0056199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lastRenderedPageBreak/>
              <w:t>環境管理署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DF3BBC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1A778C13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7745730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E5A508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  <w:vAlign w:val="center"/>
          </w:tcPr>
          <w:p w14:paraId="29D0DA83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400154FE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6ED50349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CEBEF8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22,700,000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509FA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39,740,140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A09978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17,040,140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D06989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75.07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5118D071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違反環境影響評估法及水污染防治法之罰鍰收入較預計增加。</w:t>
            </w:r>
          </w:p>
        </w:tc>
      </w:tr>
      <w:tr w:rsidR="00935986" w:rsidRPr="00935986" w14:paraId="29923501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0E267B3A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552299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195,000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C11CD8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3,800,617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05DDA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3,605,617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615190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1,849.03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626DCE5A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場地租金收入較預計增加。</w:t>
            </w:r>
          </w:p>
        </w:tc>
      </w:tr>
      <w:tr w:rsidR="00935986" w:rsidRPr="00935986" w14:paraId="27AD09EC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690826D3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8C6671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1,985,000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E6D893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3,557,967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B34DA5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1,572,967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5A8343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79.24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10E7CCEB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收回以前年度補助計畫經費賸餘款較預計增加。</w:t>
            </w:r>
          </w:p>
        </w:tc>
      </w:tr>
      <w:tr w:rsidR="00935986" w:rsidRPr="00935986" w14:paraId="3341660F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34625F34" w14:textId="77777777" w:rsidR="001847B5" w:rsidRPr="00935986" w:rsidRDefault="001847B5" w:rsidP="0056199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國家環境研究院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CEB17C5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1FBBE2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51BAB2F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2715F1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  <w:vAlign w:val="center"/>
          </w:tcPr>
          <w:p w14:paraId="5258C9C5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32C67C67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6EF50F9C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64BC6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6,000,000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59D52A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4,707,877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F798FB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- 1,292,123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8B234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- 21.54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45D5B67C" w14:textId="0F0B6201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環境檢驗測定機構違法</w:t>
            </w:r>
            <w:r w:rsidR="00C21441" w:rsidRPr="00935986">
              <w:rPr>
                <w:rFonts w:hAnsi="標楷體" w:hint="eastAsia"/>
                <w:noProof/>
                <w:sz w:val="22"/>
                <w:szCs w:val="22"/>
              </w:rPr>
              <w:t>之罰鍰收入較預計減少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935986" w:rsidRPr="00935986" w14:paraId="14BB2DF2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039F4E98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196C22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23,435,000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FA3676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15,170,980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AC393D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- 8,264,020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C0B97B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- 35.26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43C9186F" w14:textId="758431ED" w:rsidR="001847B5" w:rsidRPr="00935986" w:rsidRDefault="00E0620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環境檢驗測定機構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審查費收入及專責人員證照費收入較預計減少。</w:t>
            </w:r>
          </w:p>
        </w:tc>
      </w:tr>
      <w:tr w:rsidR="00935986" w:rsidRPr="00935986" w14:paraId="589108F8" w14:textId="77777777" w:rsidTr="008B5A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6" w:type="pct"/>
            <w:shd w:val="clear" w:color="auto" w:fill="auto"/>
            <w:vAlign w:val="center"/>
          </w:tcPr>
          <w:p w14:paraId="6BDE6BA9" w14:textId="77777777" w:rsidR="001847B5" w:rsidRPr="00935986" w:rsidRDefault="001847B5" w:rsidP="0056199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ED52EE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3,520,000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3760FB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4,753,022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346B71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1,233,022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AEB3A7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35.03</w:t>
            </w:r>
          </w:p>
        </w:tc>
        <w:tc>
          <w:tcPr>
            <w:tcW w:w="2179" w:type="pct"/>
            <w:shd w:val="clear" w:color="auto" w:fill="auto"/>
            <w:vAlign w:val="center"/>
          </w:tcPr>
          <w:p w14:paraId="7D2D93EE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訓練費收入較預計增加。</w:t>
            </w:r>
          </w:p>
        </w:tc>
      </w:tr>
    </w:tbl>
    <w:p w14:paraId="4F120781" w14:textId="77777777" w:rsidR="001847B5" w:rsidRPr="00935986" w:rsidRDefault="001847B5" w:rsidP="001847B5">
      <w:pPr>
        <w:pStyle w:val="aa"/>
      </w:pPr>
      <w:r w:rsidRPr="00935986">
        <w:rPr>
          <w:rFonts w:hint="eastAsia"/>
        </w:rPr>
        <w:t>註</w:t>
      </w:r>
      <w:r w:rsidRPr="00935986">
        <w:t>：</w:t>
      </w:r>
      <w:r w:rsidRPr="00935986">
        <w:rPr>
          <w:rFonts w:hint="eastAsia"/>
        </w:rPr>
        <w:t>本表所列項目係指超（短）收數達20％且百萬元以上</w:t>
      </w:r>
      <w:r w:rsidRPr="00935986">
        <w:t>，</w:t>
      </w:r>
      <w:r w:rsidRPr="00935986">
        <w:rPr>
          <w:rFonts w:hint="eastAsia"/>
        </w:rPr>
        <w:t>或3千萬元以上者</w:t>
      </w:r>
      <w:r w:rsidRPr="00935986">
        <w:t>。</w:t>
      </w:r>
    </w:p>
    <w:p w14:paraId="01B6D1E9" w14:textId="77777777" w:rsidR="001847B5" w:rsidRPr="00935986" w:rsidRDefault="001847B5" w:rsidP="001847B5"/>
    <w:p w14:paraId="4152FF59" w14:textId="77777777" w:rsidR="001847B5" w:rsidRPr="00935986" w:rsidRDefault="001847B5" w:rsidP="001847B5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2"/>
        <w:gridCol w:w="2863"/>
        <w:gridCol w:w="3296"/>
        <w:gridCol w:w="3292"/>
        <w:gridCol w:w="1290"/>
        <w:gridCol w:w="8877"/>
      </w:tblGrid>
      <w:tr w:rsidR="00935986" w:rsidRPr="00935986" w14:paraId="70ED58BC" w14:textId="77777777" w:rsidTr="00953A02">
        <w:trPr>
          <w:cantSplit/>
          <w:trHeight w:val="210"/>
          <w:tblHeader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81AD712" w14:textId="1AFCA42D" w:rsidR="001847B5" w:rsidRPr="00935986" w:rsidRDefault="00935986" w:rsidP="0056199E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935986">
              <w:rPr>
                <w:rFonts w:hint="eastAsia"/>
                <w:sz w:val="28"/>
                <w:szCs w:val="24"/>
              </w:rPr>
              <w:t>2</w:t>
            </w:r>
            <w:r w:rsidR="001847B5" w:rsidRPr="00935986">
              <w:rPr>
                <w:rFonts w:hint="eastAsia"/>
                <w:sz w:val="28"/>
                <w:szCs w:val="24"/>
              </w:rPr>
              <w:t>.  以前年度歲入減免（註銷）數簡明表</w:t>
            </w:r>
          </w:p>
          <w:p w14:paraId="28B989EF" w14:textId="77777777" w:rsidR="001847B5" w:rsidRPr="00935986" w:rsidRDefault="001847B5" w:rsidP="0056199E">
            <w:pPr>
              <w:ind w:left="70" w:right="60"/>
              <w:rPr>
                <w:sz w:val="22"/>
                <w:szCs w:val="22"/>
              </w:rPr>
            </w:pPr>
            <w:r w:rsidRPr="00935986">
              <w:rPr>
                <w:rFonts w:hint="eastAsia"/>
                <w:sz w:val="24"/>
                <w:szCs w:val="24"/>
              </w:rPr>
              <w:t>單位</w:t>
            </w:r>
            <w:r w:rsidRPr="00935986">
              <w:rPr>
                <w:sz w:val="24"/>
                <w:szCs w:val="24"/>
              </w:rPr>
              <w:t>：</w:t>
            </w:r>
            <w:r w:rsidRPr="00935986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392319E2" w14:textId="77777777" w:rsidTr="00953A02">
        <w:trPr>
          <w:cantSplit/>
          <w:trHeight w:val="210"/>
          <w:tblHeader/>
        </w:trPr>
        <w:tc>
          <w:tcPr>
            <w:tcW w:w="149" w:type="pct"/>
            <w:vMerge w:val="restart"/>
            <w:tcBorders>
              <w:left w:val="nil"/>
            </w:tcBorders>
            <w:vAlign w:val="center"/>
          </w:tcPr>
          <w:p w14:paraId="5C720601" w14:textId="77777777" w:rsidR="001847B5" w:rsidRPr="00935986" w:rsidRDefault="001847B5" w:rsidP="0056199E">
            <w:pPr>
              <w:ind w:right="-16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708" w:type="pct"/>
            <w:vMerge w:val="restart"/>
            <w:tcBorders>
              <w:left w:val="nil"/>
            </w:tcBorders>
            <w:vAlign w:val="center"/>
          </w:tcPr>
          <w:p w14:paraId="1D5D28CF" w14:textId="77777777" w:rsidR="001847B5" w:rsidRPr="00935986" w:rsidRDefault="001847B5" w:rsidP="0056199E">
            <w:pPr>
              <w:ind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815" w:type="pct"/>
            <w:vMerge w:val="restart"/>
            <w:vAlign w:val="center"/>
          </w:tcPr>
          <w:p w14:paraId="19F35BE0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以前年度</w:t>
            </w:r>
          </w:p>
          <w:p w14:paraId="28186F93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1133" w:type="pct"/>
            <w:gridSpan w:val="2"/>
            <w:vAlign w:val="center"/>
          </w:tcPr>
          <w:p w14:paraId="4C7D3404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2195" w:type="pct"/>
            <w:vMerge w:val="restart"/>
            <w:tcBorders>
              <w:right w:val="nil"/>
            </w:tcBorders>
            <w:vAlign w:val="center"/>
          </w:tcPr>
          <w:p w14:paraId="7A416094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2405CF9F" w14:textId="77777777" w:rsidTr="00953A02">
        <w:trPr>
          <w:cantSplit/>
          <w:trHeight w:val="210"/>
          <w:tblHeader/>
        </w:trPr>
        <w:tc>
          <w:tcPr>
            <w:tcW w:w="149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2A4C05B" w14:textId="77777777" w:rsidR="001847B5" w:rsidRPr="00935986" w:rsidRDefault="001847B5" w:rsidP="0056199E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57420F3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14:paraId="6320E577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14:paraId="000FE23F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7C674075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2195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020C3D7" w14:textId="77777777" w:rsidR="001847B5" w:rsidRPr="00935986" w:rsidRDefault="001847B5" w:rsidP="0056199E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935986" w:rsidRPr="00935986" w14:paraId="419CA740" w14:textId="77777777" w:rsidTr="00E75F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49" w:type="pct"/>
            <w:shd w:val="clear" w:color="auto" w:fill="auto"/>
            <w:vAlign w:val="center"/>
          </w:tcPr>
          <w:p w14:paraId="0DFAC94D" w14:textId="77777777" w:rsidR="001847B5" w:rsidRPr="00935986" w:rsidRDefault="001847B5" w:rsidP="0056199E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69094DD6" w14:textId="77777777" w:rsidR="001847B5" w:rsidRPr="00935986" w:rsidRDefault="001847B5" w:rsidP="0056199E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環境管理署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4FBF3C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70C47F8C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D5DFEAB" w14:textId="77777777" w:rsidR="001847B5" w:rsidRPr="00935986" w:rsidRDefault="001847B5" w:rsidP="0056199E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2195" w:type="pct"/>
            <w:shd w:val="clear" w:color="auto" w:fill="auto"/>
            <w:vAlign w:val="center"/>
          </w:tcPr>
          <w:p w14:paraId="59FFB3AC" w14:textId="77777777" w:rsidR="001847B5" w:rsidRPr="00935986" w:rsidRDefault="001847B5" w:rsidP="0056199E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3CDCD74B" w14:textId="77777777" w:rsidTr="00E75F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49" w:type="pct"/>
            <w:shd w:val="clear" w:color="auto" w:fill="auto"/>
            <w:vAlign w:val="center"/>
          </w:tcPr>
          <w:p w14:paraId="31C90CF4" w14:textId="77777777" w:rsidR="001847B5" w:rsidRPr="00935986" w:rsidRDefault="001847B5" w:rsidP="0056199E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935986">
              <w:rPr>
                <w:rFonts w:hAnsi="標楷體"/>
                <w:noProof/>
                <w:spacing w:val="-12"/>
                <w:sz w:val="22"/>
                <w:szCs w:val="22"/>
              </w:rPr>
              <w:t>108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902CA28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4B120805" w14:textId="77777777" w:rsidR="001847B5" w:rsidRPr="00935986" w:rsidRDefault="001847B5" w:rsidP="0056199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432,329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0DCA7718" w14:textId="77777777" w:rsidR="001847B5" w:rsidRPr="00935986" w:rsidRDefault="001847B5" w:rsidP="0056199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432,329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B478DF1" w14:textId="77777777" w:rsidR="001847B5" w:rsidRPr="00935986" w:rsidRDefault="001847B5" w:rsidP="0056199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731D0F32" w14:textId="77777777" w:rsidR="001847B5" w:rsidRPr="00935986" w:rsidRDefault="001847B5" w:rsidP="007E72AA">
            <w:pPr>
              <w:pStyle w:val="4"/>
              <w:rPr>
                <w:rFonts w:hAnsi="標楷體"/>
                <w:noProof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108及109年度均係依法取得債權憑證，核定註銷違反水污染防治法案件之應收罰鍰收入。</w:t>
            </w:r>
          </w:p>
        </w:tc>
      </w:tr>
      <w:tr w:rsidR="00935986" w:rsidRPr="00935986" w14:paraId="1F202D8E" w14:textId="77777777" w:rsidTr="00E75F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49" w:type="pct"/>
            <w:shd w:val="clear" w:color="auto" w:fill="auto"/>
            <w:vAlign w:val="center"/>
          </w:tcPr>
          <w:p w14:paraId="7F3C21E6" w14:textId="77777777" w:rsidR="001847B5" w:rsidRPr="00935986" w:rsidRDefault="001847B5" w:rsidP="0056199E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935986">
              <w:rPr>
                <w:rFonts w:hAnsi="標楷體"/>
                <w:noProof/>
                <w:spacing w:val="-12"/>
                <w:sz w:val="22"/>
                <w:szCs w:val="22"/>
              </w:rPr>
              <w:t>109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0ED6399" w14:textId="77777777" w:rsidR="001847B5" w:rsidRPr="00935986" w:rsidRDefault="001847B5" w:rsidP="0056199E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E12C5E9" w14:textId="77777777" w:rsidR="001847B5" w:rsidRPr="00935986" w:rsidRDefault="001847B5" w:rsidP="0056199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2,524,500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613F79F9" w14:textId="77777777" w:rsidR="001847B5" w:rsidRPr="00935986" w:rsidRDefault="001847B5" w:rsidP="0056199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2,524,500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B3728E3" w14:textId="77777777" w:rsidR="001847B5" w:rsidRPr="00935986" w:rsidRDefault="001847B5" w:rsidP="0056199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935986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6E2867BA" w14:textId="77777777" w:rsidR="001847B5" w:rsidRPr="00935986" w:rsidRDefault="001847B5" w:rsidP="0056199E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</w:tbl>
    <w:p w14:paraId="3080521D" w14:textId="77777777" w:rsidR="001847B5" w:rsidRPr="00935986" w:rsidRDefault="001847B5" w:rsidP="001847B5">
      <w:pPr>
        <w:jc w:val="left"/>
        <w:rPr>
          <w:sz w:val="20"/>
        </w:rPr>
      </w:pPr>
      <w:r w:rsidRPr="00935986">
        <w:rPr>
          <w:rFonts w:hint="eastAsia"/>
          <w:sz w:val="20"/>
        </w:rPr>
        <w:t>註</w:t>
      </w:r>
      <w:r w:rsidRPr="00935986">
        <w:rPr>
          <w:sz w:val="20"/>
        </w:rPr>
        <w:t>：</w:t>
      </w:r>
      <w:r w:rsidRPr="00935986">
        <w:rPr>
          <w:rFonts w:hint="eastAsia"/>
          <w:sz w:val="20"/>
        </w:rPr>
        <w:t>本表所列項目係指減免（註銷）數達20％</w:t>
      </w:r>
      <w:r w:rsidRPr="00935986">
        <w:rPr>
          <w:sz w:val="20"/>
        </w:rPr>
        <w:t>，</w:t>
      </w:r>
      <w:r w:rsidRPr="00935986">
        <w:rPr>
          <w:rFonts w:hint="eastAsia"/>
          <w:sz w:val="20"/>
        </w:rPr>
        <w:t>或3千萬元以上者</w:t>
      </w:r>
      <w:r w:rsidRPr="00935986">
        <w:rPr>
          <w:sz w:val="20"/>
        </w:rPr>
        <w:t>。</w:t>
      </w:r>
    </w:p>
    <w:p w14:paraId="45DAFED9" w14:textId="77777777" w:rsidR="001847B5" w:rsidRPr="00935986" w:rsidRDefault="001847B5" w:rsidP="001847B5">
      <w:pPr>
        <w:jc w:val="left"/>
        <w:rPr>
          <w:sz w:val="20"/>
        </w:rPr>
      </w:pPr>
    </w:p>
    <w:p w14:paraId="1B053BF8" w14:textId="77777777" w:rsidR="001847B5" w:rsidRPr="00935986" w:rsidRDefault="001847B5" w:rsidP="001847B5">
      <w:pPr>
        <w:rPr>
          <w:rFonts w:hAnsi="標楷體"/>
          <w:sz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"/>
        <w:gridCol w:w="2883"/>
        <w:gridCol w:w="3316"/>
        <w:gridCol w:w="3316"/>
        <w:gridCol w:w="1298"/>
        <w:gridCol w:w="8800"/>
      </w:tblGrid>
      <w:tr w:rsidR="00935986" w:rsidRPr="00935986" w14:paraId="6E843ECD" w14:textId="77777777" w:rsidTr="00953A02">
        <w:trPr>
          <w:cantSplit/>
          <w:trHeight w:val="34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2DA4FCB" w14:textId="64878BED" w:rsidR="001847B5" w:rsidRPr="00935986" w:rsidRDefault="00935986" w:rsidP="0056199E">
            <w:pPr>
              <w:jc w:val="left"/>
              <w:rPr>
                <w:rFonts w:hAnsi="標楷體"/>
                <w:sz w:val="28"/>
                <w:szCs w:val="24"/>
              </w:rPr>
            </w:pPr>
            <w:r w:rsidRPr="00935986">
              <w:rPr>
                <w:rFonts w:hAnsi="標楷體" w:hint="eastAsia"/>
                <w:sz w:val="28"/>
                <w:szCs w:val="24"/>
              </w:rPr>
              <w:t>3</w:t>
            </w:r>
            <w:r w:rsidR="001847B5" w:rsidRPr="00935986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1847B5" w:rsidRPr="00935986">
              <w:rPr>
                <w:rFonts w:hAnsi="標楷體"/>
                <w:sz w:val="28"/>
                <w:szCs w:val="24"/>
              </w:rPr>
              <w:t xml:space="preserve"> </w:t>
            </w:r>
            <w:r w:rsidR="001847B5" w:rsidRPr="00935986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7C33E926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5986">
              <w:rPr>
                <w:rFonts w:ascii="標楷體" w:hAnsi="標楷體"/>
                <w:sz w:val="24"/>
                <w:szCs w:val="24"/>
              </w:rPr>
              <w:t>：</w:t>
            </w:r>
            <w:r w:rsidRPr="0093598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28440351" w14:textId="77777777" w:rsidTr="00953A02">
        <w:trPr>
          <w:cantSplit/>
          <w:trHeight w:val="340"/>
          <w:tblHeader/>
        </w:trPr>
        <w:tc>
          <w:tcPr>
            <w:tcW w:w="1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6A432B" w14:textId="77777777" w:rsidR="001847B5" w:rsidRPr="00935986" w:rsidRDefault="001847B5" w:rsidP="0056199E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BCD6" w14:textId="77777777" w:rsidR="001847B5" w:rsidRPr="00935986" w:rsidRDefault="001847B5" w:rsidP="0056199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C2D05" w14:textId="77777777" w:rsidR="001847B5" w:rsidRPr="00935986" w:rsidRDefault="001847B5" w:rsidP="0056199E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3BF7D309" w14:textId="77777777" w:rsidR="001847B5" w:rsidRPr="00935986" w:rsidRDefault="001847B5" w:rsidP="0056199E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DF48" w14:textId="77777777" w:rsidR="001847B5" w:rsidRPr="00935986" w:rsidRDefault="001847B5" w:rsidP="0056199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2175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D8CED" w14:textId="77777777" w:rsidR="001847B5" w:rsidRPr="00935986" w:rsidRDefault="001847B5" w:rsidP="0056199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5DC69126" w14:textId="77777777" w:rsidTr="00953A02">
        <w:trPr>
          <w:cantSplit/>
          <w:trHeight w:val="340"/>
          <w:tblHeader/>
        </w:trPr>
        <w:tc>
          <w:tcPr>
            <w:tcW w:w="150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3FFC23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B005" w14:textId="77777777" w:rsidR="001847B5" w:rsidRPr="00935986" w:rsidRDefault="001847B5" w:rsidP="0056199E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7979" w14:textId="77777777" w:rsidR="001847B5" w:rsidRPr="00935986" w:rsidRDefault="001847B5" w:rsidP="0056199E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1DFA3" w14:textId="77777777" w:rsidR="001847B5" w:rsidRPr="00935986" w:rsidRDefault="001847B5" w:rsidP="0056199E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935986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D5165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935986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2175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88015" w14:textId="77777777" w:rsidR="001847B5" w:rsidRPr="00935986" w:rsidRDefault="001847B5" w:rsidP="0056199E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935986" w:rsidRPr="00935986" w14:paraId="61487DFE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25BB51BF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1E3BD84B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環境部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78E568CB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3F232C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D91C51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5" w:type="pct"/>
            <w:shd w:val="clear" w:color="auto" w:fill="auto"/>
            <w:vAlign w:val="center"/>
          </w:tcPr>
          <w:p w14:paraId="6C42FF49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2B501EE9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3516577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352609B5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0F4F354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1,260,251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CBCAEE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853,161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D8F9FC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67.70</w:t>
            </w:r>
          </w:p>
        </w:tc>
        <w:tc>
          <w:tcPr>
            <w:tcW w:w="2175" w:type="pct"/>
            <w:shd w:val="clear" w:color="auto" w:fill="auto"/>
            <w:vAlign w:val="center"/>
          </w:tcPr>
          <w:p w14:paraId="29F15B81" w14:textId="0429D2AA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違反財團法人法之罰鍰收入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尚待收取。</w:t>
            </w:r>
          </w:p>
        </w:tc>
      </w:tr>
      <w:tr w:rsidR="00935986" w:rsidRPr="00935986" w14:paraId="566529C6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3BBE8937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17A2E224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資源循環署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ECA4CC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1F055F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C1FDA1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5" w:type="pct"/>
            <w:shd w:val="clear" w:color="auto" w:fill="auto"/>
            <w:vAlign w:val="center"/>
          </w:tcPr>
          <w:p w14:paraId="7CFECF57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328D6753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020083CD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68CCEE0B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D4FA0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D88F42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A0C321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2175" w:type="pct"/>
            <w:shd w:val="clear" w:color="auto" w:fill="auto"/>
            <w:vAlign w:val="center"/>
          </w:tcPr>
          <w:p w14:paraId="50E9C091" w14:textId="76A73D46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高雄環保科技園區廠商未依投資營運計畫辦理，應繳還之補助款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尚待收取。</w:t>
            </w:r>
          </w:p>
        </w:tc>
      </w:tr>
      <w:tr w:rsidR="00935986" w:rsidRPr="00935986" w14:paraId="1AFE43CE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75C19D29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1FB72F13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環境管理署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195A51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74EA941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3FBCB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5" w:type="pct"/>
            <w:shd w:val="clear" w:color="auto" w:fill="auto"/>
            <w:vAlign w:val="center"/>
          </w:tcPr>
          <w:p w14:paraId="3637EFFB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2C8F096F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277C0496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5BC8C4A9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02D5CE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615,000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75153F9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508,500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60F335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82.68</w:t>
            </w:r>
          </w:p>
        </w:tc>
        <w:tc>
          <w:tcPr>
            <w:tcW w:w="2175" w:type="pct"/>
            <w:shd w:val="clear" w:color="auto" w:fill="auto"/>
            <w:vAlign w:val="center"/>
          </w:tcPr>
          <w:p w14:paraId="4030D603" w14:textId="08E6A7D6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違反水污染防治法之罰鍰收入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尚待收取。</w:t>
            </w:r>
          </w:p>
        </w:tc>
      </w:tr>
      <w:tr w:rsidR="00935986" w:rsidRPr="00935986" w14:paraId="5DD20277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0669A0B9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1D4791EE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DB61E3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EB129A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D96A13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2175" w:type="pct"/>
            <w:shd w:val="clear" w:color="auto" w:fill="auto"/>
            <w:vAlign w:val="center"/>
          </w:tcPr>
          <w:p w14:paraId="76B37665" w14:textId="13C16488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違反土壤及地下水污染整治法之罰鍰收入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尚待收取。</w:t>
            </w:r>
          </w:p>
        </w:tc>
      </w:tr>
      <w:tr w:rsidR="00935986" w:rsidRPr="00935986" w14:paraId="223A1A94" w14:textId="77777777" w:rsidTr="00E75F32">
        <w:trPr>
          <w:trHeight w:val="340"/>
        </w:trPr>
        <w:tc>
          <w:tcPr>
            <w:tcW w:w="150" w:type="pct"/>
            <w:shd w:val="clear" w:color="auto" w:fill="auto"/>
            <w:vAlign w:val="center"/>
          </w:tcPr>
          <w:p w14:paraId="5CB58025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3A020161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79FBBC5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1,053,263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974D76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682,550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278720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64.80</w:t>
            </w:r>
          </w:p>
        </w:tc>
        <w:tc>
          <w:tcPr>
            <w:tcW w:w="2175" w:type="pct"/>
            <w:shd w:val="clear" w:color="auto" w:fill="auto"/>
            <w:vAlign w:val="center"/>
          </w:tcPr>
          <w:p w14:paraId="01BBF1DB" w14:textId="7D3A7A30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違反環境影響評估法、土壤及地下水污染整治法之罰鍰收入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尚待收取。</w:t>
            </w:r>
          </w:p>
        </w:tc>
      </w:tr>
    </w:tbl>
    <w:p w14:paraId="2A1A6634" w14:textId="77777777" w:rsidR="001847B5" w:rsidRPr="00935986" w:rsidRDefault="001847B5" w:rsidP="001847B5">
      <w:pPr>
        <w:pStyle w:val="aa"/>
      </w:pPr>
      <w:r w:rsidRPr="00935986">
        <w:rPr>
          <w:rFonts w:hint="eastAsia"/>
        </w:rPr>
        <w:t>註</w:t>
      </w:r>
      <w:r w:rsidRPr="00935986">
        <w:t>：</w:t>
      </w:r>
      <w:r w:rsidRPr="00935986">
        <w:rPr>
          <w:rFonts w:hint="eastAsia"/>
        </w:rPr>
        <w:t>本表所列項目係指應收保留數達20％</w:t>
      </w:r>
      <w:r w:rsidRPr="00935986">
        <w:t>，</w:t>
      </w:r>
      <w:r w:rsidRPr="00935986">
        <w:rPr>
          <w:rFonts w:hint="eastAsia"/>
        </w:rPr>
        <w:t>或3千萬元以上者</w:t>
      </w:r>
      <w:r w:rsidRPr="00935986">
        <w:t>。</w:t>
      </w:r>
    </w:p>
    <w:p w14:paraId="10553DE8" w14:textId="77777777" w:rsidR="001847B5" w:rsidRPr="00935986" w:rsidRDefault="001847B5" w:rsidP="001847B5">
      <w:pPr>
        <w:jc w:val="left"/>
      </w:pPr>
      <w:r w:rsidRPr="00935986">
        <w:rPr>
          <w:rFonts w:hint="eastAsia"/>
          <w:b/>
          <w:sz w:val="32"/>
          <w:szCs w:val="32"/>
        </w:rPr>
        <w:lastRenderedPageBreak/>
        <w:t>（二）　歲出部分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0"/>
        <w:gridCol w:w="3316"/>
        <w:gridCol w:w="3316"/>
        <w:gridCol w:w="1298"/>
        <w:gridCol w:w="8800"/>
      </w:tblGrid>
      <w:tr w:rsidR="00935986" w:rsidRPr="00935986" w14:paraId="68118E77" w14:textId="77777777" w:rsidTr="00953A02">
        <w:trPr>
          <w:cantSplit/>
          <w:trHeight w:val="284"/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1C745" w14:textId="77777777" w:rsidR="001847B5" w:rsidRPr="00935986" w:rsidRDefault="001847B5" w:rsidP="0056199E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935986">
              <w:rPr>
                <w:rFonts w:hAnsi="標楷體" w:hint="eastAsia"/>
                <w:sz w:val="28"/>
              </w:rPr>
              <w:t>1.  113年度應付保留數簡明表</w:t>
            </w:r>
          </w:p>
          <w:p w14:paraId="796663DA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5986">
              <w:rPr>
                <w:rFonts w:ascii="標楷體" w:hAnsi="標楷體"/>
                <w:sz w:val="24"/>
                <w:szCs w:val="24"/>
              </w:rPr>
              <w:t>：</w:t>
            </w:r>
            <w:r w:rsidRPr="0093598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3CA587B1" w14:textId="77777777" w:rsidTr="00C831BF">
        <w:trPr>
          <w:cantSplit/>
          <w:trHeight w:val="284"/>
          <w:tblHeader/>
        </w:trPr>
        <w:tc>
          <w:tcPr>
            <w:tcW w:w="863" w:type="pct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4935735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820" w:type="pct"/>
            <w:vMerge w:val="restart"/>
            <w:tcBorders>
              <w:bottom w:val="single" w:sz="4" w:space="0" w:color="auto"/>
            </w:tcBorders>
            <w:vAlign w:val="center"/>
          </w:tcPr>
          <w:p w14:paraId="238535EB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141" w:type="pct"/>
            <w:gridSpan w:val="2"/>
            <w:tcBorders>
              <w:bottom w:val="single" w:sz="4" w:space="0" w:color="auto"/>
            </w:tcBorders>
            <w:vAlign w:val="center"/>
          </w:tcPr>
          <w:p w14:paraId="48722B8C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176" w:type="pct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EFD7605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76D4D8B4" w14:textId="77777777" w:rsidTr="00C831BF">
        <w:trPr>
          <w:cantSplit/>
          <w:trHeight w:val="284"/>
          <w:tblHeader/>
        </w:trPr>
        <w:tc>
          <w:tcPr>
            <w:tcW w:w="863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5535E07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bottom w:val="single" w:sz="4" w:space="0" w:color="auto"/>
            </w:tcBorders>
            <w:vAlign w:val="center"/>
          </w:tcPr>
          <w:p w14:paraId="5A4B0C61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14:paraId="0C26DD47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4A039FD2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2176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8170985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935986" w:rsidRPr="00935986" w14:paraId="742AE78C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5E8A63BB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環境部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7E20DDF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4DF02F3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4F11F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6" w:type="pct"/>
            <w:shd w:val="clear" w:color="auto" w:fill="auto"/>
            <w:vAlign w:val="center"/>
          </w:tcPr>
          <w:p w14:paraId="7E71F0AC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068B9A83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2D01E9CF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科技發展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D737F18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237,970,000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2DF8DD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55,649,861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5514DF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23.39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B27F26A" w14:textId="3F0FFB82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辦理淨零綠生活轉型技術及策略發展、淨零綠生活碳足跡計算工具建構等計畫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，受計畫內容調整</w:t>
            </w:r>
            <w:r w:rsidR="00703165" w:rsidRPr="00935986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影響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C21441" w:rsidRPr="00935986">
              <w:rPr>
                <w:rFonts w:hAnsi="標楷體" w:hint="eastAsia"/>
                <w:noProof/>
                <w:sz w:val="22"/>
                <w:szCs w:val="22"/>
              </w:rPr>
              <w:t>尚在執行中。</w:t>
            </w:r>
          </w:p>
        </w:tc>
      </w:tr>
      <w:tr w:rsidR="00935986" w:rsidRPr="00935986" w14:paraId="280CFE89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34B34A70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綜合企劃及管制考核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D3B8307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79,661,000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F1E834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18,221,970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0A0000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22.87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52F062E" w14:textId="63308018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辦理環境部line</w:t>
            </w:r>
            <w:r w:rsidR="00C21441" w:rsidRPr="00935986">
              <w:rPr>
                <w:rFonts w:hAnsi="標楷體" w:hint="eastAsia"/>
                <w:noProof/>
                <w:sz w:val="22"/>
                <w:szCs w:val="22"/>
              </w:rPr>
              <w:t>＠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開發及維運推廣、環評邁向數位與智慧雙軸轉型等計畫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，受招標作業、工項調整等影響</w:t>
            </w:r>
            <w:r w:rsidR="00C21441" w:rsidRPr="00935986">
              <w:rPr>
                <w:rFonts w:hAnsi="標楷體" w:hint="eastAsia"/>
                <w:noProof/>
                <w:sz w:val="22"/>
                <w:szCs w:val="22"/>
              </w:rPr>
              <w:t>，尚在執行中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935986" w:rsidRPr="00935986" w14:paraId="70AA83E1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158D8FEF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空氣品質保護及噪音管制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72D78635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142,940,000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1449CE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29,374,030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04461A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20.55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6A62F053" w14:textId="013573A8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補助地方政府辦理強化全國環境檢測智慧轉型計畫，合約期程跨年度，</w:t>
            </w:r>
            <w:r w:rsidR="00935986">
              <w:rPr>
                <w:rFonts w:hAnsi="標楷體" w:hint="eastAsia"/>
                <w:noProof/>
                <w:sz w:val="22"/>
                <w:szCs w:val="22"/>
              </w:rPr>
              <w:t>或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未及於年度終了前完成驗收。</w:t>
            </w:r>
          </w:p>
        </w:tc>
      </w:tr>
      <w:tr w:rsidR="00935986" w:rsidRPr="00935986" w14:paraId="590EE8F5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589245E0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水質保護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7E8F7504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243,909,000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089281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133,062,188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8D2F9B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54.55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20C24CF4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補助地方政府辦理氨氮削減示範計畫，合約期程跨年度，或未及於年度終了前完成驗收。</w:t>
            </w:r>
          </w:p>
        </w:tc>
      </w:tr>
      <w:tr w:rsidR="00935986" w:rsidRPr="00935986" w14:paraId="0785DD68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2C0BE150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氣候變遷署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ECF798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5876041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889EBB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6" w:type="pct"/>
            <w:shd w:val="clear" w:color="auto" w:fill="auto"/>
            <w:vAlign w:val="center"/>
          </w:tcPr>
          <w:p w14:paraId="0E3E4FBE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54BBB74A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358B86CB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科技發展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4BEF36F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91,083,000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C8DD36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32,080,000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7F4B7D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35.22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223E8D34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辦理淨零路徑減量效益整合評估、碳費徵收及自主減量機制等計畫，未及於年度終了前完成驗收。</w:t>
            </w:r>
          </w:p>
        </w:tc>
      </w:tr>
      <w:tr w:rsidR="00935986" w:rsidRPr="00935986" w14:paraId="27E59046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407382F3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資源循環署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A7381C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2C46F03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7AFD1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6" w:type="pct"/>
            <w:shd w:val="clear" w:color="auto" w:fill="auto"/>
            <w:vAlign w:val="center"/>
          </w:tcPr>
          <w:p w14:paraId="614B7C1F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3B5C8871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2CDC8D32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科技發展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42180BF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408,528,000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454E11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31,800,000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74C616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7.78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0840DCA0" w14:textId="4A495732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辦理資源循環減碳技術計畫，合約期程跨年度。</w:t>
            </w:r>
          </w:p>
        </w:tc>
      </w:tr>
      <w:tr w:rsidR="00935986" w:rsidRPr="00935986" w14:paraId="201D44EB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67EB383B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5D91FD3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212,072,000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5A6CD2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81,831,122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B1A03E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38.59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10156701" w14:textId="555BB1F4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辦理資源循環署潮州大樓辦公空間裝修工程</w:t>
            </w:r>
            <w:r w:rsidR="0092783E" w:rsidRPr="00935986">
              <w:rPr>
                <w:rFonts w:hAnsi="標楷體" w:hint="eastAsia"/>
                <w:noProof/>
                <w:sz w:val="22"/>
                <w:szCs w:val="22"/>
              </w:rPr>
              <w:t>，因與設計廠商終止契約而停工，尚在安排後續復工事宜，須保留繼續執行。</w:t>
            </w:r>
          </w:p>
        </w:tc>
      </w:tr>
      <w:tr w:rsidR="00935986" w:rsidRPr="00935986" w14:paraId="29653166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1DE99DA6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資源循環及廢棄物管理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651BE93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910,169,000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908DC0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328,274,143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3ECDA9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36.07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408AD6F4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補助地方政府辦理石綿建材廢棄物清除處理、廢棄物源頭減量及強化分類回收等計畫，未及於年度終了前完成驗收。</w:t>
            </w:r>
          </w:p>
        </w:tc>
      </w:tr>
      <w:tr w:rsidR="00935986" w:rsidRPr="00935986" w14:paraId="2A243EA4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2A24D8F8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2A45D6F" w14:textId="77777777" w:rsidR="001847B5" w:rsidRPr="00935986" w:rsidRDefault="001847B5" w:rsidP="0056199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56A16621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8D7F50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6" w:type="pct"/>
            <w:shd w:val="clear" w:color="auto" w:fill="auto"/>
            <w:vAlign w:val="center"/>
          </w:tcPr>
          <w:p w14:paraId="5FDFDCBE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10037B5E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4B83D658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化學物質管理業務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BC2D3B9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768,108,000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412D5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107,006,632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B740605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13.93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D17AAE1" w14:textId="2049E2EC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辦理充實訓練場區工程、環境事故預防應變專業技術執行、毒化災專業訓練中心及環境事故技術小組設備</w:t>
            </w:r>
            <w:r w:rsidR="00C21441" w:rsidRPr="00935986">
              <w:rPr>
                <w:rFonts w:hAnsi="標楷體" w:hint="eastAsia"/>
                <w:noProof/>
                <w:sz w:val="22"/>
                <w:szCs w:val="22"/>
              </w:rPr>
              <w:t>採購案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等計畫，合約期程跨年度，或未及於年度終了前完成驗收。</w:t>
            </w:r>
          </w:p>
        </w:tc>
      </w:tr>
      <w:tr w:rsidR="00935986" w:rsidRPr="00935986" w14:paraId="2F622A03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70A081EA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環境管理署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8A4D3C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465CAD17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C692F9B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6" w:type="pct"/>
            <w:shd w:val="clear" w:color="auto" w:fill="auto"/>
            <w:vAlign w:val="center"/>
          </w:tcPr>
          <w:p w14:paraId="1A544EDD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0574DEED" w14:textId="77777777" w:rsidTr="00703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863" w:type="pct"/>
            <w:shd w:val="clear" w:color="auto" w:fill="auto"/>
            <w:vAlign w:val="center"/>
          </w:tcPr>
          <w:p w14:paraId="63F271A1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環境管理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6FE24B2" w14:textId="77777777" w:rsidR="001847B5" w:rsidRPr="00935986" w:rsidRDefault="001847B5" w:rsidP="0056199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935986">
              <w:rPr>
                <w:rFonts w:hAnsi="細明體"/>
                <w:noProof/>
                <w:spacing w:val="-2"/>
                <w:sz w:val="22"/>
                <w:szCs w:val="22"/>
              </w:rPr>
              <w:t>2,469,546,000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ED2C07E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468,410,434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62F76F8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18.97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55F3CFB9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補助地方政府辦理多元化垃圾處理、優質公廁及美質環境等計畫，合約期程跨年度，或未及於年度終了前完成驗收。</w:t>
            </w:r>
          </w:p>
        </w:tc>
      </w:tr>
    </w:tbl>
    <w:p w14:paraId="6F98E118" w14:textId="77777777" w:rsidR="001847B5" w:rsidRPr="00935986" w:rsidRDefault="001847B5" w:rsidP="001847B5">
      <w:pPr>
        <w:pStyle w:val="aa"/>
      </w:pPr>
      <w:r w:rsidRPr="00935986">
        <w:rPr>
          <w:rFonts w:hint="eastAsia"/>
        </w:rPr>
        <w:t>註</w:t>
      </w:r>
      <w:r w:rsidRPr="00935986">
        <w:t>：</w:t>
      </w:r>
      <w:r w:rsidRPr="00935986">
        <w:rPr>
          <w:rFonts w:hint="eastAsia"/>
        </w:rPr>
        <w:t>本表所列項目係指應付保留數達20％，或3千萬元以上者</w:t>
      </w:r>
      <w:r w:rsidRPr="00935986">
        <w:t>。</w:t>
      </w:r>
    </w:p>
    <w:p w14:paraId="57003BFF" w14:textId="77777777" w:rsidR="001847B5" w:rsidRPr="00935986" w:rsidRDefault="001847B5" w:rsidP="001847B5">
      <w:pPr>
        <w:pStyle w:val="aa"/>
      </w:pPr>
    </w:p>
    <w:p w14:paraId="3F0A7D3A" w14:textId="77777777" w:rsidR="001847B5" w:rsidRPr="00935986" w:rsidRDefault="001847B5" w:rsidP="001847B5">
      <w:pPr>
        <w:pStyle w:val="aa"/>
      </w:pPr>
    </w:p>
    <w:p w14:paraId="235E319C" w14:textId="77777777" w:rsidR="001847B5" w:rsidRPr="00935986" w:rsidRDefault="001847B5" w:rsidP="001847B5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3"/>
        <w:gridCol w:w="3898"/>
        <w:gridCol w:w="3037"/>
        <w:gridCol w:w="1318"/>
        <w:gridCol w:w="8784"/>
      </w:tblGrid>
      <w:tr w:rsidR="00935986" w:rsidRPr="00935986" w14:paraId="6313A9C1" w14:textId="77777777" w:rsidTr="00953A02">
        <w:trPr>
          <w:cantSplit/>
          <w:trHeight w:val="369"/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A1FF44" w14:textId="77777777" w:rsidR="001847B5" w:rsidRPr="00935986" w:rsidRDefault="001847B5" w:rsidP="0056199E">
            <w:pPr>
              <w:jc w:val="left"/>
              <w:rPr>
                <w:rFonts w:hAnsi="標楷體"/>
                <w:sz w:val="28"/>
                <w:szCs w:val="24"/>
              </w:rPr>
            </w:pPr>
            <w:r w:rsidRPr="00935986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935986">
              <w:rPr>
                <w:rFonts w:hAnsi="標楷體"/>
                <w:sz w:val="28"/>
                <w:szCs w:val="24"/>
              </w:rPr>
              <w:t xml:space="preserve"> </w:t>
            </w:r>
            <w:r w:rsidRPr="00935986">
              <w:rPr>
                <w:rFonts w:hAnsi="標楷體" w:hint="eastAsia"/>
                <w:sz w:val="28"/>
                <w:szCs w:val="24"/>
              </w:rPr>
              <w:t>113年度賸餘數簡明表</w:t>
            </w:r>
          </w:p>
          <w:p w14:paraId="34CACC7D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5986">
              <w:rPr>
                <w:rFonts w:ascii="標楷體" w:hAnsi="標楷體"/>
                <w:sz w:val="24"/>
                <w:szCs w:val="24"/>
              </w:rPr>
              <w:t>：</w:t>
            </w:r>
            <w:r w:rsidRPr="0093598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7E4FEAAF" w14:textId="77777777" w:rsidTr="00953A02">
        <w:trPr>
          <w:cantSplit/>
          <w:trHeight w:val="369"/>
          <w:tblHeader/>
        </w:trPr>
        <w:tc>
          <w:tcPr>
            <w:tcW w:w="7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6442DC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59B0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5D92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2172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4A30D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0CB0DCC5" w14:textId="77777777" w:rsidTr="00953A02">
        <w:trPr>
          <w:cantSplit/>
          <w:trHeight w:val="369"/>
          <w:tblHeader/>
        </w:trPr>
        <w:tc>
          <w:tcPr>
            <w:tcW w:w="787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AEB27EB" w14:textId="77777777" w:rsidR="001847B5" w:rsidRPr="00935986" w:rsidRDefault="001847B5" w:rsidP="0056199E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964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556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389D6" w14:textId="77777777" w:rsidR="001847B5" w:rsidRPr="00935986" w:rsidRDefault="001847B5" w:rsidP="0056199E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BAC88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2172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E6DCC9" w14:textId="77777777" w:rsidR="001847B5" w:rsidRPr="00935986" w:rsidRDefault="001847B5" w:rsidP="0056199E">
            <w:pPr>
              <w:pStyle w:val="4"/>
              <w:rPr>
                <w:sz w:val="22"/>
                <w:szCs w:val="22"/>
              </w:rPr>
            </w:pPr>
          </w:p>
        </w:tc>
      </w:tr>
      <w:tr w:rsidR="00935986" w:rsidRPr="00935986" w14:paraId="5E29CB24" w14:textId="77777777" w:rsidTr="00C831BF">
        <w:trPr>
          <w:trHeight w:val="397"/>
        </w:trPr>
        <w:tc>
          <w:tcPr>
            <w:tcW w:w="787" w:type="pct"/>
            <w:shd w:val="clear" w:color="auto" w:fill="auto"/>
            <w:vAlign w:val="center"/>
          </w:tcPr>
          <w:p w14:paraId="78122B8F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環境部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6C1DFD6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558FBE12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67BAE6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2" w:type="pct"/>
            <w:shd w:val="clear" w:color="auto" w:fill="auto"/>
            <w:vAlign w:val="center"/>
          </w:tcPr>
          <w:p w14:paraId="51DE748B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7FB46F47" w14:textId="77777777" w:rsidTr="00C831BF">
        <w:trPr>
          <w:trHeight w:val="397"/>
        </w:trPr>
        <w:tc>
          <w:tcPr>
            <w:tcW w:w="787" w:type="pct"/>
            <w:shd w:val="clear" w:color="auto" w:fill="auto"/>
            <w:vAlign w:val="center"/>
          </w:tcPr>
          <w:p w14:paraId="04630B55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66B67AE4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491,042,000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019573D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36,654,868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D88DD7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7.46</w:t>
            </w:r>
          </w:p>
        </w:tc>
        <w:tc>
          <w:tcPr>
            <w:tcW w:w="2172" w:type="pct"/>
            <w:shd w:val="clear" w:color="auto" w:fill="auto"/>
            <w:vAlign w:val="center"/>
          </w:tcPr>
          <w:p w14:paraId="66A5BF9A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935986" w:rsidRPr="00935986" w14:paraId="7F2071FA" w14:textId="77777777" w:rsidTr="00C831BF">
        <w:trPr>
          <w:trHeight w:val="397"/>
        </w:trPr>
        <w:tc>
          <w:tcPr>
            <w:tcW w:w="787" w:type="pct"/>
            <w:shd w:val="clear" w:color="auto" w:fill="auto"/>
            <w:vAlign w:val="center"/>
          </w:tcPr>
          <w:p w14:paraId="481DEC0E" w14:textId="77777777" w:rsidR="001847B5" w:rsidRPr="00935986" w:rsidRDefault="001847B5" w:rsidP="0056199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35986">
              <w:rPr>
                <w:rFonts w:hAnsi="標楷體" w:hint="eastAsia"/>
                <w:b/>
                <w:noProof/>
                <w:sz w:val="22"/>
                <w:szCs w:val="22"/>
              </w:rPr>
              <w:t>環境管理署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3EF5B94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73D139EB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CA7F2DE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72" w:type="pct"/>
            <w:shd w:val="clear" w:color="auto" w:fill="auto"/>
            <w:vAlign w:val="center"/>
          </w:tcPr>
          <w:p w14:paraId="121D0A4A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1F89802F" w14:textId="77777777" w:rsidTr="00C831BF">
        <w:trPr>
          <w:trHeight w:val="397"/>
        </w:trPr>
        <w:tc>
          <w:tcPr>
            <w:tcW w:w="787" w:type="pct"/>
            <w:shd w:val="clear" w:color="auto" w:fill="auto"/>
            <w:vAlign w:val="center"/>
          </w:tcPr>
          <w:p w14:paraId="1AC16D66" w14:textId="77777777" w:rsidR="001847B5" w:rsidRPr="00935986" w:rsidRDefault="001847B5" w:rsidP="0056199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環境管理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098E92FD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2,469,546,000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DA9987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55,964,014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E4B4C60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2.27</w:t>
            </w:r>
          </w:p>
        </w:tc>
        <w:tc>
          <w:tcPr>
            <w:tcW w:w="2172" w:type="pct"/>
            <w:shd w:val="clear" w:color="auto" w:fill="auto"/>
            <w:vAlign w:val="center"/>
          </w:tcPr>
          <w:p w14:paraId="19BDC05D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補助計畫經費結餘。</w:t>
            </w:r>
          </w:p>
        </w:tc>
      </w:tr>
    </w:tbl>
    <w:p w14:paraId="79076117" w14:textId="77777777" w:rsidR="001847B5" w:rsidRPr="00935986" w:rsidRDefault="001847B5" w:rsidP="001847B5">
      <w:pPr>
        <w:pStyle w:val="aa"/>
      </w:pPr>
      <w:r w:rsidRPr="00935986">
        <w:rPr>
          <w:rFonts w:hint="eastAsia"/>
        </w:rPr>
        <w:t>註</w:t>
      </w:r>
      <w:r w:rsidRPr="00935986">
        <w:t>：</w:t>
      </w:r>
      <w:r w:rsidRPr="00935986">
        <w:rPr>
          <w:rFonts w:hint="eastAsia"/>
        </w:rPr>
        <w:t>本表所列項目係指賸餘數達20％</w:t>
      </w:r>
      <w:r w:rsidRPr="00935986">
        <w:t>，</w:t>
      </w:r>
      <w:r w:rsidRPr="00935986">
        <w:rPr>
          <w:rFonts w:hint="eastAsia"/>
        </w:rPr>
        <w:t>或3千萬元以上者</w:t>
      </w:r>
      <w:r w:rsidRPr="00935986"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2"/>
        <w:gridCol w:w="2863"/>
        <w:gridCol w:w="3296"/>
        <w:gridCol w:w="3292"/>
        <w:gridCol w:w="1290"/>
        <w:gridCol w:w="8877"/>
      </w:tblGrid>
      <w:tr w:rsidR="00935986" w:rsidRPr="00935986" w14:paraId="6C594B59" w14:textId="77777777" w:rsidTr="00953A02">
        <w:trPr>
          <w:cantSplit/>
          <w:trHeight w:val="284"/>
          <w:tblHeader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7AC6C09" w14:textId="77777777" w:rsidR="001847B5" w:rsidRPr="00935986" w:rsidRDefault="001847B5" w:rsidP="0056199E">
            <w:pPr>
              <w:pStyle w:val="10"/>
              <w:rPr>
                <w:rFonts w:hAnsi="標楷體"/>
                <w:sz w:val="28"/>
              </w:rPr>
            </w:pPr>
            <w:r w:rsidRPr="00935986">
              <w:rPr>
                <w:rFonts w:hAnsi="標楷體" w:hint="eastAsia"/>
                <w:sz w:val="28"/>
              </w:rPr>
              <w:lastRenderedPageBreak/>
              <w:t>3.  以前年度歲出減免（註銷）數簡明表</w:t>
            </w:r>
          </w:p>
          <w:p w14:paraId="7CB950AF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5986">
              <w:rPr>
                <w:rFonts w:ascii="標楷體" w:hAnsi="標楷體"/>
                <w:sz w:val="24"/>
                <w:szCs w:val="24"/>
              </w:rPr>
              <w:t>：</w:t>
            </w:r>
            <w:r w:rsidRPr="0093598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7E371605" w14:textId="77777777" w:rsidTr="00953A02">
        <w:trPr>
          <w:cantSplit/>
          <w:trHeight w:val="284"/>
          <w:tblHeader/>
        </w:trPr>
        <w:tc>
          <w:tcPr>
            <w:tcW w:w="149" w:type="pct"/>
            <w:vMerge w:val="restart"/>
            <w:tcBorders>
              <w:left w:val="nil"/>
            </w:tcBorders>
            <w:vAlign w:val="center"/>
          </w:tcPr>
          <w:p w14:paraId="38AC8640" w14:textId="77777777" w:rsidR="001847B5" w:rsidRPr="00935986" w:rsidRDefault="001847B5" w:rsidP="0056199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708" w:type="pct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DA714E6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815" w:type="pct"/>
            <w:vMerge w:val="restart"/>
            <w:vAlign w:val="center"/>
          </w:tcPr>
          <w:p w14:paraId="1DD9989E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3FC0AFCD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1133" w:type="pct"/>
            <w:gridSpan w:val="2"/>
            <w:tcBorders>
              <w:bottom w:val="single" w:sz="4" w:space="0" w:color="auto"/>
            </w:tcBorders>
            <w:vAlign w:val="center"/>
          </w:tcPr>
          <w:p w14:paraId="5E253379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減免</w:t>
            </w:r>
            <w:r w:rsidRPr="00935986">
              <w:rPr>
                <w:rFonts w:hint="eastAsia"/>
                <w:sz w:val="22"/>
                <w:szCs w:val="22"/>
              </w:rPr>
              <w:t>(</w:t>
            </w:r>
            <w:r w:rsidRPr="00935986">
              <w:rPr>
                <w:rFonts w:hint="eastAsia"/>
                <w:sz w:val="22"/>
                <w:szCs w:val="22"/>
              </w:rPr>
              <w:t>註銷</w:t>
            </w:r>
            <w:r w:rsidRPr="00935986">
              <w:rPr>
                <w:rFonts w:hint="eastAsia"/>
                <w:sz w:val="22"/>
                <w:szCs w:val="22"/>
              </w:rPr>
              <w:t>)</w:t>
            </w:r>
            <w:r w:rsidRPr="00935986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2195" w:type="pct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434874A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4ACE8F55" w14:textId="77777777" w:rsidTr="00953A02">
        <w:trPr>
          <w:cantSplit/>
          <w:trHeight w:val="284"/>
          <w:tblHeader/>
        </w:trPr>
        <w:tc>
          <w:tcPr>
            <w:tcW w:w="149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254AC7D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569F5D4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14:paraId="6D088541" w14:textId="77777777" w:rsidR="001847B5" w:rsidRPr="00935986" w:rsidRDefault="001847B5" w:rsidP="005619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14:paraId="7AECF423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6F5EE7B6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2195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6EC1AD8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935986" w:rsidRPr="00935986" w14:paraId="0A8831F1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9" w:type="pct"/>
            <w:shd w:val="clear" w:color="auto" w:fill="auto"/>
            <w:vAlign w:val="center"/>
          </w:tcPr>
          <w:p w14:paraId="715D98ED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2EC0AF44" w14:textId="77777777" w:rsidR="001847B5" w:rsidRPr="00935986" w:rsidRDefault="001847B5" w:rsidP="0056199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1107E3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60C72539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2EBF7B6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95" w:type="pct"/>
            <w:shd w:val="clear" w:color="auto" w:fill="auto"/>
            <w:vAlign w:val="center"/>
          </w:tcPr>
          <w:p w14:paraId="418AF28F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01DF5CB8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9" w:type="pct"/>
            <w:shd w:val="clear" w:color="auto" w:fill="auto"/>
            <w:vAlign w:val="center"/>
          </w:tcPr>
          <w:p w14:paraId="25F0A3CC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BC89A42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79D2A4F3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730,751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210EE95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714,358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41AEAE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97.76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27B26527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補助計畫經費結餘。</w:t>
            </w:r>
          </w:p>
        </w:tc>
      </w:tr>
    </w:tbl>
    <w:p w14:paraId="70F4A042" w14:textId="77777777" w:rsidR="001847B5" w:rsidRPr="00935986" w:rsidRDefault="001847B5" w:rsidP="001847B5">
      <w:pPr>
        <w:pStyle w:val="aa"/>
      </w:pPr>
      <w:r w:rsidRPr="00935986">
        <w:rPr>
          <w:rFonts w:hint="eastAsia"/>
        </w:rPr>
        <w:t>註</w:t>
      </w:r>
      <w:r w:rsidRPr="00935986">
        <w:t>：</w:t>
      </w:r>
      <w:r w:rsidRPr="00935986">
        <w:rPr>
          <w:rFonts w:hint="eastAsia"/>
        </w:rPr>
        <w:t>本表所列項目係指減免（註銷）數達20％</w:t>
      </w:r>
      <w:r w:rsidRPr="00935986">
        <w:t>，</w:t>
      </w:r>
      <w:r w:rsidRPr="00935986">
        <w:rPr>
          <w:rFonts w:hint="eastAsia"/>
        </w:rPr>
        <w:t>或3千萬元以上者</w:t>
      </w:r>
      <w:r w:rsidRPr="00935986">
        <w:t>。</w:t>
      </w:r>
    </w:p>
    <w:p w14:paraId="73B504A1" w14:textId="77777777" w:rsidR="001847B5" w:rsidRPr="00935986" w:rsidRDefault="001847B5" w:rsidP="001847B5">
      <w:pPr>
        <w:jc w:val="left"/>
      </w:pPr>
    </w:p>
    <w:p w14:paraId="7CAD81F4" w14:textId="77777777" w:rsidR="001847B5" w:rsidRPr="00935986" w:rsidRDefault="001847B5" w:rsidP="001847B5">
      <w:pPr>
        <w:pStyle w:val="10"/>
        <w:ind w:left="128" w:right="16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2"/>
        <w:gridCol w:w="2863"/>
        <w:gridCol w:w="3296"/>
        <w:gridCol w:w="3292"/>
        <w:gridCol w:w="1290"/>
        <w:gridCol w:w="8877"/>
      </w:tblGrid>
      <w:tr w:rsidR="00935986" w:rsidRPr="00935986" w14:paraId="7D49366D" w14:textId="77777777" w:rsidTr="00953A02">
        <w:trPr>
          <w:cantSplit/>
          <w:trHeight w:val="284"/>
          <w:tblHeader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75F6515" w14:textId="77777777" w:rsidR="001847B5" w:rsidRPr="00935986" w:rsidRDefault="001847B5" w:rsidP="0056199E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935986">
              <w:rPr>
                <w:rFonts w:hAnsi="標楷體"/>
                <w:sz w:val="28"/>
              </w:rPr>
              <w:t>4</w:t>
            </w:r>
            <w:r w:rsidRPr="00935986">
              <w:rPr>
                <w:rFonts w:hAnsi="標楷體" w:hint="eastAsia"/>
                <w:sz w:val="28"/>
              </w:rPr>
              <w:t xml:space="preserve">. </w:t>
            </w:r>
            <w:r w:rsidRPr="00935986">
              <w:rPr>
                <w:rFonts w:hAnsi="標楷體"/>
                <w:sz w:val="28"/>
              </w:rPr>
              <w:t xml:space="preserve"> </w:t>
            </w:r>
            <w:r w:rsidRPr="00935986">
              <w:rPr>
                <w:rFonts w:hAnsi="標楷體" w:hint="eastAsia"/>
                <w:sz w:val="28"/>
              </w:rPr>
              <w:t>以前年度應付保留數簡明表</w:t>
            </w:r>
          </w:p>
          <w:p w14:paraId="11B58F5A" w14:textId="77777777" w:rsidR="001847B5" w:rsidRPr="00935986" w:rsidRDefault="001847B5" w:rsidP="0056199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93598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5986">
              <w:rPr>
                <w:rFonts w:ascii="標楷體" w:hAnsi="標楷體"/>
                <w:sz w:val="24"/>
                <w:szCs w:val="24"/>
              </w:rPr>
              <w:t>：</w:t>
            </w:r>
            <w:r w:rsidRPr="0093598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935986" w:rsidRPr="00935986" w14:paraId="3CFF53F6" w14:textId="77777777" w:rsidTr="00953A02">
        <w:trPr>
          <w:cantSplit/>
          <w:trHeight w:val="284"/>
          <w:tblHeader/>
        </w:trPr>
        <w:tc>
          <w:tcPr>
            <w:tcW w:w="149" w:type="pct"/>
            <w:vMerge w:val="restart"/>
            <w:tcBorders>
              <w:left w:val="nil"/>
            </w:tcBorders>
            <w:vAlign w:val="center"/>
          </w:tcPr>
          <w:p w14:paraId="7CB9DF6B" w14:textId="77777777" w:rsidR="001847B5" w:rsidRPr="00935986" w:rsidRDefault="001847B5" w:rsidP="0056199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708" w:type="pct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1BCF466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815" w:type="pct"/>
            <w:vMerge w:val="restart"/>
            <w:vAlign w:val="center"/>
          </w:tcPr>
          <w:p w14:paraId="48F8AF84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07723938" w14:textId="77777777" w:rsidR="001847B5" w:rsidRPr="00935986" w:rsidRDefault="001847B5" w:rsidP="0056199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935986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1133" w:type="pct"/>
            <w:gridSpan w:val="2"/>
            <w:tcBorders>
              <w:bottom w:val="single" w:sz="4" w:space="0" w:color="auto"/>
            </w:tcBorders>
            <w:vAlign w:val="center"/>
          </w:tcPr>
          <w:p w14:paraId="4409D0CA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195" w:type="pct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79BBF1B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935986" w:rsidRPr="00935986" w14:paraId="518B5C69" w14:textId="77777777" w:rsidTr="00953A02">
        <w:trPr>
          <w:cantSplit/>
          <w:trHeight w:val="284"/>
          <w:tblHeader/>
        </w:trPr>
        <w:tc>
          <w:tcPr>
            <w:tcW w:w="149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A44E673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0499AB4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14:paraId="12C0A577" w14:textId="77777777" w:rsidR="001847B5" w:rsidRPr="00935986" w:rsidRDefault="001847B5" w:rsidP="005619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14:paraId="039870F2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0A31958F" w14:textId="77777777" w:rsidR="001847B5" w:rsidRPr="00935986" w:rsidRDefault="001847B5" w:rsidP="0056199E">
            <w:pPr>
              <w:pStyle w:val="a8"/>
              <w:ind w:left="48" w:right="48"/>
              <w:rPr>
                <w:sz w:val="22"/>
                <w:szCs w:val="22"/>
              </w:rPr>
            </w:pPr>
            <w:r w:rsidRPr="0093598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2195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B4357C8" w14:textId="77777777" w:rsidR="001847B5" w:rsidRPr="00935986" w:rsidRDefault="001847B5" w:rsidP="0056199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935986" w:rsidRPr="00935986" w14:paraId="4DB4576E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6A65104B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422EF985" w14:textId="77777777" w:rsidR="001847B5" w:rsidRPr="00935986" w:rsidRDefault="001847B5" w:rsidP="0056199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環境部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1F2728DA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3C56FC4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01800E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95" w:type="pct"/>
            <w:shd w:val="clear" w:color="auto" w:fill="auto"/>
            <w:vAlign w:val="center"/>
          </w:tcPr>
          <w:p w14:paraId="63E7C66E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6830FA13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1A8AFF44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16F812F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0DBBCBB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146,292,769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8838EBC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84,729,061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A07BF46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57.92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4641DFBC" w14:textId="322DCAB1" w:rsidR="001847B5" w:rsidRPr="00935986" w:rsidRDefault="00DD23DA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111及112年度均係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補助地方政府辦理氨氮削減示範計畫，合約期程跨年度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，或未及於年度終了前完成驗收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935986" w:rsidRPr="00935986" w14:paraId="44F8F4BC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39F68F6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2E76C55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4333C88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256,371,411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34A0C01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116,763,142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5F6963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45.54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2FED7D9E" w14:textId="214726DF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935986" w:rsidRPr="00935986" w14:paraId="4FAB3CCC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1DD19E13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0DAA0736" w14:textId="77777777" w:rsidR="001847B5" w:rsidRPr="00935986" w:rsidRDefault="001847B5" w:rsidP="0056199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化學物質管理署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4EE360F5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040B75A4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6ACD7DD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95" w:type="pct"/>
            <w:shd w:val="clear" w:color="auto" w:fill="auto"/>
            <w:vAlign w:val="center"/>
          </w:tcPr>
          <w:p w14:paraId="6FE21778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23CC6A82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77482EA7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732C6FD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208975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EA411F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751431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03886D0E" w14:textId="03A375D0" w:rsidR="001847B5" w:rsidRPr="00935986" w:rsidRDefault="007860BC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辦理泉州營區廳舍整修工程，</w:t>
            </w:r>
            <w:r w:rsidR="006E16F4" w:rsidRPr="00935986">
              <w:rPr>
                <w:rFonts w:hAnsi="標楷體" w:hint="eastAsia"/>
                <w:noProof/>
                <w:sz w:val="22"/>
                <w:szCs w:val="22"/>
              </w:rPr>
              <w:t>尚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在申請使用執照，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須保留繼續執行</w:t>
            </w:r>
            <w:r w:rsidR="001847B5" w:rsidRPr="0093598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935986" w:rsidRPr="00935986" w14:paraId="15B75E84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741ECE7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5CE2E7B8" w14:textId="77777777" w:rsidR="001847B5" w:rsidRPr="00935986" w:rsidRDefault="001847B5" w:rsidP="0056199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環境管理署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07E064E0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468A8F7C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CAF6508" w14:textId="77777777" w:rsidR="001847B5" w:rsidRPr="00935986" w:rsidRDefault="001847B5" w:rsidP="0056199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95" w:type="pct"/>
            <w:shd w:val="clear" w:color="auto" w:fill="auto"/>
            <w:vAlign w:val="center"/>
          </w:tcPr>
          <w:p w14:paraId="7FC3CDB4" w14:textId="77777777" w:rsidR="001847B5" w:rsidRPr="00935986" w:rsidRDefault="001847B5" w:rsidP="0056199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935986" w:rsidRPr="00935986" w14:paraId="490534A3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36B1A5A0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82BC364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1F3AC1F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9,053,899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1C1EDE1B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5,236,399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73B782A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57.84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6F7DD299" w14:textId="77777777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補助地方政府辦理多元化垃圾處理計畫，合約期程跨年度。</w:t>
            </w:r>
          </w:p>
        </w:tc>
      </w:tr>
      <w:tr w:rsidR="00935986" w:rsidRPr="00935986" w14:paraId="36E93939" w14:textId="77777777" w:rsidTr="00953A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9" w:type="pct"/>
            <w:shd w:val="clear" w:color="auto" w:fill="auto"/>
            <w:vAlign w:val="center"/>
          </w:tcPr>
          <w:p w14:paraId="67C13132" w14:textId="77777777" w:rsidR="001847B5" w:rsidRPr="00935986" w:rsidRDefault="001847B5" w:rsidP="0056199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3598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9893F26" w14:textId="77777777" w:rsidR="001847B5" w:rsidRPr="00935986" w:rsidRDefault="001847B5" w:rsidP="0056199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35986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1489BE7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23,825,500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991B392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17,043,548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5A2F341" w14:textId="77777777" w:rsidR="001847B5" w:rsidRPr="00935986" w:rsidRDefault="001847B5" w:rsidP="0056199E">
            <w:pPr>
              <w:pStyle w:val="3"/>
              <w:rPr>
                <w:rFonts w:hAnsi="細明體"/>
                <w:sz w:val="22"/>
                <w:szCs w:val="22"/>
              </w:rPr>
            </w:pPr>
            <w:r w:rsidRPr="00935986">
              <w:rPr>
                <w:rFonts w:hAnsi="細明體"/>
                <w:noProof/>
                <w:sz w:val="22"/>
                <w:szCs w:val="22"/>
              </w:rPr>
              <w:t>71.53</w:t>
            </w:r>
          </w:p>
        </w:tc>
        <w:tc>
          <w:tcPr>
            <w:tcW w:w="2195" w:type="pct"/>
            <w:shd w:val="clear" w:color="auto" w:fill="auto"/>
            <w:vAlign w:val="center"/>
          </w:tcPr>
          <w:p w14:paraId="375AF156" w14:textId="066BEECA" w:rsidR="001847B5" w:rsidRPr="00935986" w:rsidRDefault="001847B5" w:rsidP="0056199E">
            <w:pPr>
              <w:pStyle w:val="4"/>
              <w:rPr>
                <w:rFonts w:hAnsi="標楷體"/>
                <w:sz w:val="22"/>
                <w:szCs w:val="22"/>
              </w:rPr>
            </w:pPr>
            <w:r w:rsidRPr="00935986">
              <w:rPr>
                <w:rFonts w:hAnsi="標楷體" w:hint="eastAsia"/>
                <w:noProof/>
                <w:sz w:val="22"/>
                <w:szCs w:val="22"/>
              </w:rPr>
              <w:t>辦理環境管理署辦公空間裝修工程</w:t>
            </w:r>
            <w:r w:rsidR="006D2EF1" w:rsidRPr="00935986">
              <w:rPr>
                <w:rFonts w:hAnsi="標楷體" w:hint="eastAsia"/>
                <w:noProof/>
                <w:sz w:val="22"/>
                <w:szCs w:val="22"/>
              </w:rPr>
              <w:t>，受搬遷作業等影響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935986">
              <w:rPr>
                <w:rFonts w:hAnsi="標楷體" w:hint="eastAsia"/>
                <w:noProof/>
                <w:sz w:val="22"/>
                <w:szCs w:val="22"/>
              </w:rPr>
              <w:t>尚在執行中</w:t>
            </w:r>
            <w:r w:rsidRPr="0093598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2C451667" w14:textId="77777777" w:rsidR="001847B5" w:rsidRPr="00935986" w:rsidRDefault="001847B5" w:rsidP="001847B5">
      <w:pPr>
        <w:pStyle w:val="aa"/>
      </w:pPr>
      <w:r w:rsidRPr="00935986">
        <w:rPr>
          <w:rFonts w:hint="eastAsia"/>
        </w:rPr>
        <w:t>註</w:t>
      </w:r>
      <w:r w:rsidRPr="00935986">
        <w:t>：</w:t>
      </w:r>
      <w:r w:rsidRPr="00935986">
        <w:rPr>
          <w:rFonts w:hint="eastAsia"/>
        </w:rPr>
        <w:t>本表所列項目係指應付保留數達20％</w:t>
      </w:r>
      <w:r w:rsidRPr="00935986">
        <w:t>，</w:t>
      </w:r>
      <w:r w:rsidRPr="00935986">
        <w:rPr>
          <w:rFonts w:hint="eastAsia"/>
        </w:rPr>
        <w:t>或3千萬元以上者</w:t>
      </w:r>
      <w:r w:rsidRPr="00935986">
        <w:t>。</w:t>
      </w:r>
    </w:p>
    <w:p w14:paraId="717926F6" w14:textId="77777777" w:rsidR="001847B5" w:rsidRPr="00935986" w:rsidRDefault="001847B5" w:rsidP="001847B5">
      <w:pPr>
        <w:pStyle w:val="aa"/>
      </w:pPr>
    </w:p>
    <w:p w14:paraId="4FD89863" w14:textId="77777777" w:rsidR="001847B5" w:rsidRPr="00935986" w:rsidRDefault="001847B5" w:rsidP="001847B5">
      <w:pPr>
        <w:jc w:val="left"/>
      </w:pPr>
    </w:p>
    <w:sectPr w:rsidR="001847B5" w:rsidRPr="00935986" w:rsidSect="009823E3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5D22" w14:textId="77777777" w:rsidR="001847B5" w:rsidRDefault="001847B5" w:rsidP="005F138F">
      <w:r>
        <w:separator/>
      </w:r>
    </w:p>
  </w:endnote>
  <w:endnote w:type="continuationSeparator" w:id="0">
    <w:p w14:paraId="50BB8758" w14:textId="77777777" w:rsidR="001847B5" w:rsidRDefault="001847B5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041C" w14:textId="49F47D70" w:rsidR="00552AAA" w:rsidRPr="00552AAA" w:rsidRDefault="00C21441">
    <w:pPr>
      <w:pStyle w:val="a5"/>
      <w:jc w:val="center"/>
      <w:rPr>
        <w:sz w:val="22"/>
      </w:rPr>
    </w:pPr>
    <w:r>
      <w:rPr>
        <w:rFonts w:hint="eastAsia"/>
        <w:sz w:val="22"/>
      </w:rPr>
      <w:t>16-18-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5D7F8328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75659" w14:textId="77777777" w:rsidR="001847B5" w:rsidRDefault="001847B5" w:rsidP="005F138F">
      <w:r>
        <w:separator/>
      </w:r>
    </w:p>
  </w:footnote>
  <w:footnote w:type="continuationSeparator" w:id="0">
    <w:p w14:paraId="505361AB" w14:textId="77777777" w:rsidR="001847B5" w:rsidRDefault="001847B5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B5"/>
    <w:rsid w:val="000C1183"/>
    <w:rsid w:val="00106D52"/>
    <w:rsid w:val="001847B5"/>
    <w:rsid w:val="001D2099"/>
    <w:rsid w:val="00240C83"/>
    <w:rsid w:val="0026573E"/>
    <w:rsid w:val="00267C44"/>
    <w:rsid w:val="002C0AB3"/>
    <w:rsid w:val="00402AAD"/>
    <w:rsid w:val="00543B82"/>
    <w:rsid w:val="00552AAA"/>
    <w:rsid w:val="00566294"/>
    <w:rsid w:val="005F138F"/>
    <w:rsid w:val="0062337C"/>
    <w:rsid w:val="006714D6"/>
    <w:rsid w:val="006D2EF1"/>
    <w:rsid w:val="006E16F4"/>
    <w:rsid w:val="00703165"/>
    <w:rsid w:val="00761C7F"/>
    <w:rsid w:val="00767633"/>
    <w:rsid w:val="007860BC"/>
    <w:rsid w:val="007E2EB3"/>
    <w:rsid w:val="007E72AA"/>
    <w:rsid w:val="008B4E5E"/>
    <w:rsid w:val="008B5ABB"/>
    <w:rsid w:val="0092783E"/>
    <w:rsid w:val="00935986"/>
    <w:rsid w:val="00953A02"/>
    <w:rsid w:val="009823E3"/>
    <w:rsid w:val="009A0F1E"/>
    <w:rsid w:val="009D4DEA"/>
    <w:rsid w:val="00A27DD2"/>
    <w:rsid w:val="00A343F8"/>
    <w:rsid w:val="00A41646"/>
    <w:rsid w:val="00A70D8E"/>
    <w:rsid w:val="00B14B16"/>
    <w:rsid w:val="00B55A84"/>
    <w:rsid w:val="00BA0A16"/>
    <w:rsid w:val="00C21441"/>
    <w:rsid w:val="00C3041B"/>
    <w:rsid w:val="00C831BF"/>
    <w:rsid w:val="00D76056"/>
    <w:rsid w:val="00DB324C"/>
    <w:rsid w:val="00DD23DA"/>
    <w:rsid w:val="00DE0D5E"/>
    <w:rsid w:val="00E005BE"/>
    <w:rsid w:val="00E06205"/>
    <w:rsid w:val="00E13F71"/>
    <w:rsid w:val="00E34D36"/>
    <w:rsid w:val="00E35F55"/>
    <w:rsid w:val="00E659D6"/>
    <w:rsid w:val="00E75F32"/>
    <w:rsid w:val="00E87430"/>
    <w:rsid w:val="00EE534F"/>
    <w:rsid w:val="00EE74AE"/>
    <w:rsid w:val="00EF2E38"/>
    <w:rsid w:val="00F15328"/>
    <w:rsid w:val="00F25207"/>
    <w:rsid w:val="00FD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2333B85"/>
  <w15:chartTrackingRefBased/>
  <w15:docId w15:val="{A085E543-E06A-40E2-990D-231B4196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1847B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847B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847B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1847B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1847B5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1847B5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1847B5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1847B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847B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No Spacing"/>
    <w:uiPriority w:val="1"/>
    <w:qFormat/>
    <w:rsid w:val="008B5ABB"/>
    <w:pPr>
      <w:widowControl w:val="0"/>
      <w:jc w:val="right"/>
    </w:pPr>
    <w:rPr>
      <w:rFonts w:ascii="標楷體" w:eastAsia="標楷體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D5TJ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(x86)\NAO\Report\ZD5TJ歲入機關別決算審定明細表A3_1.dot</Template>
  <TotalTime>197</TotalTime>
  <Pages>7</Pages>
  <Words>3866</Words>
  <Characters>7044</Characters>
  <Application>Microsoft Office Word</Application>
  <DocSecurity>0</DocSecurity>
  <Lines>58</Lines>
  <Paragraphs>21</Paragraphs>
  <ScaleCrop>false</ScaleCrop>
  <Company>N.A.O.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黃子庭</dc:creator>
  <cp:keywords/>
  <dc:description/>
  <cp:lastModifiedBy>羿每 陳</cp:lastModifiedBy>
  <cp:revision>18</cp:revision>
  <cp:lastPrinted>2025-06-20T08:11:00Z</cp:lastPrinted>
  <dcterms:created xsi:type="dcterms:W3CDTF">2025-06-17T11:02:00Z</dcterms:created>
  <dcterms:modified xsi:type="dcterms:W3CDTF">2025-06-30T00:50:00Z</dcterms:modified>
</cp:coreProperties>
</file>