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79C49" w14:textId="77777777" w:rsidR="002D7EE0" w:rsidRPr="002069FF" w:rsidRDefault="002D7EE0" w:rsidP="003B056B">
      <w:pPr>
        <w:pStyle w:val="a7"/>
        <w:spacing w:beforeLines="0" w:before="0" w:after="72"/>
        <w:ind w:leftChars="0" w:left="0" w:firstLineChars="0" w:firstLine="0"/>
        <w:jc w:val="left"/>
        <w:rPr>
          <w:sz w:val="36"/>
        </w:rPr>
      </w:pPr>
      <w:r>
        <w:rPr>
          <w:sz w:val="36"/>
        </w:rPr>
        <w:t>教育部主管</w:t>
      </w:r>
    </w:p>
    <w:p w14:paraId="24836BA5" w14:textId="77777777" w:rsidR="002D7EE0" w:rsidRDefault="002D7EE0" w:rsidP="002D7EE0">
      <w:pPr>
        <w:pStyle w:val="a7"/>
        <w:spacing w:before="72" w:after="72"/>
        <w:ind w:leftChars="0" w:left="0" w:firstLineChars="0" w:firstLine="0"/>
        <w:jc w:val="left"/>
        <w:rPr>
          <w:sz w:val="36"/>
        </w:rPr>
      </w:pPr>
      <w:r w:rsidRPr="002069FF">
        <w:rPr>
          <w:rFonts w:hint="eastAsia"/>
          <w:sz w:val="36"/>
        </w:rPr>
        <w:t>一、</w:t>
      </w:r>
      <w:r>
        <w:rPr>
          <w:rFonts w:hint="eastAsia"/>
          <w:sz w:val="36"/>
        </w:rPr>
        <w:t>決算審定數簡明表</w:t>
      </w:r>
    </w:p>
    <w:p w14:paraId="60C56B96" w14:textId="77777777" w:rsidR="002D7EE0" w:rsidRDefault="002D7EE0" w:rsidP="002D7EE0">
      <w:pPr>
        <w:pStyle w:val="a7"/>
        <w:spacing w:before="72" w:after="72"/>
        <w:ind w:leftChars="0" w:left="0" w:firstLineChars="0" w:firstLine="0"/>
        <w:jc w:val="left"/>
      </w:pPr>
      <w:r>
        <w:rPr>
          <w:rFonts w:hint="eastAsia"/>
        </w:rPr>
        <w:t>（一）　歲入部分</w:t>
      </w:r>
    </w:p>
    <w:tbl>
      <w:tblPr>
        <w:tblW w:w="2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96"/>
        <w:gridCol w:w="2127"/>
        <w:gridCol w:w="1984"/>
        <w:gridCol w:w="2608"/>
        <w:gridCol w:w="2609"/>
        <w:gridCol w:w="1890"/>
        <w:gridCol w:w="1890"/>
        <w:gridCol w:w="2060"/>
        <w:gridCol w:w="1842"/>
        <w:gridCol w:w="993"/>
      </w:tblGrid>
      <w:tr w:rsidR="002D7EE0" w14:paraId="39EEA60B" w14:textId="77777777" w:rsidTr="00027180">
        <w:trPr>
          <w:cantSplit/>
          <w:tblHeader/>
        </w:trPr>
        <w:tc>
          <w:tcPr>
            <w:tcW w:w="2029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699E67" w14:textId="3C7ED426" w:rsidR="002D7EE0" w:rsidRPr="00A27DD2" w:rsidRDefault="002D7EE0" w:rsidP="003B056B">
            <w:pPr>
              <w:pStyle w:val="a7"/>
              <w:spacing w:beforeLines="0" w:before="0" w:afterLines="0" w:after="0"/>
              <w:ind w:leftChars="0" w:left="0" w:firstLineChars="0" w:firstLine="0"/>
              <w:jc w:val="left"/>
              <w:rPr>
                <w:sz w:val="24"/>
                <w:szCs w:val="24"/>
              </w:rPr>
            </w:pPr>
            <w:r w:rsidRPr="002069FF">
              <w:rPr>
                <w:rFonts w:ascii="標楷體" w:hAnsi="標楷體" w:hint="eastAsia"/>
                <w:b w:val="0"/>
                <w:sz w:val="28"/>
              </w:rPr>
              <w:t xml:space="preserve">1.　</w:t>
            </w:r>
            <w:r>
              <w:rPr>
                <w:rFonts w:ascii="標楷體" w:hAnsi="標楷體" w:hint="eastAsia"/>
                <w:b w:val="0"/>
                <w:sz w:val="28"/>
              </w:rPr>
              <w:t>113</w:t>
            </w:r>
            <w:r w:rsidRPr="002069FF">
              <w:rPr>
                <w:rFonts w:ascii="標楷體" w:hAnsi="標楷體" w:hint="eastAsia"/>
                <w:b w:val="0"/>
                <w:sz w:val="28"/>
              </w:rPr>
              <w:t>年度部分</w:t>
            </w:r>
          </w:p>
        </w:tc>
      </w:tr>
      <w:tr w:rsidR="002D7EE0" w14:paraId="1A090125" w14:textId="77777777" w:rsidTr="00027180">
        <w:trPr>
          <w:cantSplit/>
          <w:tblHeader/>
        </w:trPr>
        <w:tc>
          <w:tcPr>
            <w:tcW w:w="20299" w:type="dxa"/>
            <w:gridSpan w:val="10"/>
            <w:tcBorders>
              <w:top w:val="nil"/>
              <w:left w:val="nil"/>
              <w:right w:val="nil"/>
            </w:tcBorders>
            <w:vAlign w:val="center"/>
          </w:tcPr>
          <w:p w14:paraId="1364B88F" w14:textId="77777777" w:rsidR="002D7EE0" w:rsidRPr="00A27DD2" w:rsidRDefault="002D7EE0" w:rsidP="00027180">
            <w:pPr>
              <w:rPr>
                <w:spacing w:val="-16"/>
                <w:sz w:val="22"/>
                <w:szCs w:val="22"/>
              </w:rPr>
            </w:pPr>
            <w:r w:rsidRPr="00A27DD2">
              <w:rPr>
                <w:rFonts w:hint="eastAsia"/>
                <w:sz w:val="24"/>
                <w:szCs w:val="24"/>
              </w:rPr>
              <w:t>單位：新臺幣元</w:t>
            </w:r>
          </w:p>
        </w:tc>
      </w:tr>
      <w:tr w:rsidR="002D7EE0" w14:paraId="23C029A2" w14:textId="77777777" w:rsidTr="00027180">
        <w:trPr>
          <w:cantSplit/>
          <w:tblHeader/>
        </w:trPr>
        <w:tc>
          <w:tcPr>
            <w:tcW w:w="2296" w:type="dxa"/>
            <w:vMerge w:val="restart"/>
            <w:tcBorders>
              <w:left w:val="nil"/>
            </w:tcBorders>
            <w:vAlign w:val="center"/>
          </w:tcPr>
          <w:p w14:paraId="667DAEF2" w14:textId="77777777" w:rsidR="002D7EE0" w:rsidRPr="00A27DD2" w:rsidRDefault="002D7EE0" w:rsidP="003B056B">
            <w:pPr>
              <w:spacing w:line="280" w:lineRule="exact"/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127" w:type="dxa"/>
            <w:vMerge w:val="restart"/>
            <w:vAlign w:val="center"/>
          </w:tcPr>
          <w:p w14:paraId="7EAD7731" w14:textId="77777777" w:rsidR="002D7EE0" w:rsidRPr="00A27DD2" w:rsidRDefault="002D7EE0" w:rsidP="003B056B">
            <w:pPr>
              <w:spacing w:line="280" w:lineRule="exact"/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1984" w:type="dxa"/>
            <w:vMerge w:val="restart"/>
            <w:vAlign w:val="center"/>
          </w:tcPr>
          <w:p w14:paraId="5FC2879D" w14:textId="77777777" w:rsidR="002D7EE0" w:rsidRPr="00A27DD2" w:rsidRDefault="002D7EE0" w:rsidP="003B056B">
            <w:pPr>
              <w:spacing w:line="280" w:lineRule="exact"/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決算數</w:t>
            </w:r>
          </w:p>
        </w:tc>
        <w:tc>
          <w:tcPr>
            <w:tcW w:w="5217" w:type="dxa"/>
            <w:gridSpan w:val="2"/>
            <w:vAlign w:val="center"/>
          </w:tcPr>
          <w:p w14:paraId="44D972C5" w14:textId="77777777" w:rsidR="002D7EE0" w:rsidRPr="00A27DD2" w:rsidRDefault="002D7EE0" w:rsidP="003B056B">
            <w:pPr>
              <w:spacing w:line="280" w:lineRule="exact"/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5840" w:type="dxa"/>
            <w:gridSpan w:val="3"/>
            <w:vAlign w:val="center"/>
          </w:tcPr>
          <w:p w14:paraId="6514B626" w14:textId="77777777" w:rsidR="002D7EE0" w:rsidRPr="00A27DD2" w:rsidRDefault="002D7EE0" w:rsidP="003B056B">
            <w:pPr>
              <w:spacing w:line="280" w:lineRule="exact"/>
              <w:ind w:leftChars="61" w:left="98" w:rightChars="61" w:right="98"/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決算審定數</w:t>
            </w:r>
          </w:p>
        </w:tc>
        <w:tc>
          <w:tcPr>
            <w:tcW w:w="2835" w:type="dxa"/>
            <w:gridSpan w:val="2"/>
            <w:tcBorders>
              <w:right w:val="nil"/>
            </w:tcBorders>
            <w:vAlign w:val="center"/>
          </w:tcPr>
          <w:p w14:paraId="669CADB0" w14:textId="77777777" w:rsidR="002D7EE0" w:rsidRPr="00A27DD2" w:rsidRDefault="002D7EE0" w:rsidP="003B056B">
            <w:pPr>
              <w:spacing w:line="280" w:lineRule="exact"/>
              <w:jc w:val="distribute"/>
              <w:rPr>
                <w:spacing w:val="-16"/>
                <w:sz w:val="22"/>
                <w:szCs w:val="22"/>
              </w:rPr>
            </w:pPr>
            <w:r w:rsidRPr="00A27DD2">
              <w:rPr>
                <w:rFonts w:hint="eastAsia"/>
                <w:spacing w:val="-16"/>
                <w:sz w:val="22"/>
                <w:szCs w:val="22"/>
              </w:rPr>
              <w:t>審定數與預算數比較增減</w:t>
            </w:r>
          </w:p>
        </w:tc>
      </w:tr>
      <w:tr w:rsidR="002D7EE0" w14:paraId="31DDADCE" w14:textId="77777777" w:rsidTr="00027180">
        <w:trPr>
          <w:cantSplit/>
          <w:tblHeader/>
        </w:trPr>
        <w:tc>
          <w:tcPr>
            <w:tcW w:w="2296" w:type="dxa"/>
            <w:vMerge/>
            <w:tcBorders>
              <w:left w:val="nil"/>
            </w:tcBorders>
            <w:vAlign w:val="center"/>
          </w:tcPr>
          <w:p w14:paraId="1E09E686" w14:textId="77777777" w:rsidR="002D7EE0" w:rsidRPr="00A27DD2" w:rsidRDefault="002D7EE0" w:rsidP="003B056B">
            <w:pPr>
              <w:spacing w:line="280" w:lineRule="exact"/>
              <w:jc w:val="distribute"/>
              <w:rPr>
                <w:sz w:val="22"/>
                <w:szCs w:val="22"/>
              </w:rPr>
            </w:pPr>
          </w:p>
        </w:tc>
        <w:tc>
          <w:tcPr>
            <w:tcW w:w="2127" w:type="dxa"/>
            <w:vMerge/>
            <w:vAlign w:val="center"/>
          </w:tcPr>
          <w:p w14:paraId="7CDD5EC5" w14:textId="77777777" w:rsidR="002D7EE0" w:rsidRPr="00A27DD2" w:rsidRDefault="002D7EE0" w:rsidP="003B056B">
            <w:pPr>
              <w:spacing w:line="280" w:lineRule="exact"/>
              <w:jc w:val="distribute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53899F54" w14:textId="77777777" w:rsidR="002D7EE0" w:rsidRPr="00A27DD2" w:rsidRDefault="002D7EE0" w:rsidP="003B056B">
            <w:pPr>
              <w:spacing w:line="280" w:lineRule="exact"/>
              <w:jc w:val="distribute"/>
              <w:rPr>
                <w:sz w:val="22"/>
                <w:szCs w:val="22"/>
              </w:rPr>
            </w:pPr>
          </w:p>
        </w:tc>
        <w:tc>
          <w:tcPr>
            <w:tcW w:w="2608" w:type="dxa"/>
            <w:vAlign w:val="center"/>
          </w:tcPr>
          <w:p w14:paraId="61B24BC8" w14:textId="77777777" w:rsidR="002D7EE0" w:rsidRPr="00A27DD2" w:rsidRDefault="002D7EE0" w:rsidP="003B056B">
            <w:pPr>
              <w:spacing w:line="280" w:lineRule="exact"/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609" w:type="dxa"/>
            <w:vAlign w:val="center"/>
          </w:tcPr>
          <w:p w14:paraId="10121193" w14:textId="77777777" w:rsidR="002D7EE0" w:rsidRPr="00A27DD2" w:rsidRDefault="002D7EE0" w:rsidP="003B056B">
            <w:pPr>
              <w:spacing w:line="280" w:lineRule="exact"/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應收保留數</w:t>
            </w:r>
          </w:p>
        </w:tc>
        <w:tc>
          <w:tcPr>
            <w:tcW w:w="1890" w:type="dxa"/>
            <w:vAlign w:val="center"/>
          </w:tcPr>
          <w:p w14:paraId="2038E6AE" w14:textId="77777777" w:rsidR="002D7EE0" w:rsidRPr="00A27DD2" w:rsidRDefault="002D7EE0" w:rsidP="003B056B">
            <w:pPr>
              <w:spacing w:line="280" w:lineRule="exact"/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1890" w:type="dxa"/>
            <w:vAlign w:val="center"/>
          </w:tcPr>
          <w:p w14:paraId="41F6767B" w14:textId="77777777" w:rsidR="002D7EE0" w:rsidRPr="00A27DD2" w:rsidRDefault="002D7EE0" w:rsidP="003B056B">
            <w:pPr>
              <w:spacing w:line="280" w:lineRule="exact"/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應收保留數</w:t>
            </w:r>
          </w:p>
        </w:tc>
        <w:tc>
          <w:tcPr>
            <w:tcW w:w="2060" w:type="dxa"/>
            <w:vAlign w:val="center"/>
          </w:tcPr>
          <w:p w14:paraId="272C1B49" w14:textId="77777777" w:rsidR="002D7EE0" w:rsidRPr="00A27DD2" w:rsidRDefault="002D7EE0" w:rsidP="003B056B">
            <w:pPr>
              <w:spacing w:line="280" w:lineRule="exact"/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合計</w:t>
            </w:r>
          </w:p>
        </w:tc>
        <w:tc>
          <w:tcPr>
            <w:tcW w:w="1842" w:type="dxa"/>
            <w:vAlign w:val="center"/>
          </w:tcPr>
          <w:p w14:paraId="621F87C0" w14:textId="77777777" w:rsidR="002D7EE0" w:rsidRPr="00A27DD2" w:rsidRDefault="002D7EE0" w:rsidP="003B056B">
            <w:pPr>
              <w:spacing w:line="280" w:lineRule="exact"/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993" w:type="dxa"/>
            <w:tcBorders>
              <w:right w:val="nil"/>
            </w:tcBorders>
            <w:vAlign w:val="center"/>
          </w:tcPr>
          <w:p w14:paraId="6EA7AE7C" w14:textId="77777777" w:rsidR="002D7EE0" w:rsidRPr="00A27DD2" w:rsidRDefault="002D7EE0" w:rsidP="003B056B">
            <w:pPr>
              <w:spacing w:line="280" w:lineRule="exact"/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2D7EE0" w:rsidRPr="00A33639" w14:paraId="1BF5BD01" w14:textId="77777777" w:rsidTr="000271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20617AE6" w14:textId="77777777" w:rsidR="002D7EE0" w:rsidRPr="00A33639" w:rsidRDefault="002D7EE0" w:rsidP="003B056B">
            <w:pPr>
              <w:spacing w:line="280" w:lineRule="exact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A33639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教育部主管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6B492D5" w14:textId="77777777" w:rsidR="002D7EE0" w:rsidRPr="00A33639" w:rsidRDefault="002D7EE0" w:rsidP="003B056B">
            <w:pPr>
              <w:spacing w:line="28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33639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1,430,477,000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871E7F1" w14:textId="77777777" w:rsidR="002D7EE0" w:rsidRPr="00A33639" w:rsidRDefault="002D7EE0" w:rsidP="003B056B">
            <w:pPr>
              <w:spacing w:line="280" w:lineRule="exact"/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A33639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1,537,660,658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74DBFE56" w14:textId="77777777" w:rsidR="002D7EE0" w:rsidRPr="00A33639" w:rsidRDefault="002D7EE0" w:rsidP="003B056B">
            <w:pPr>
              <w:spacing w:line="28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33639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36B917C3" w14:textId="77777777" w:rsidR="002D7EE0" w:rsidRPr="00A33639" w:rsidRDefault="002D7EE0" w:rsidP="003B056B">
            <w:pPr>
              <w:spacing w:line="28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33639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5D16AAE" w14:textId="77777777" w:rsidR="002D7EE0" w:rsidRPr="00A33639" w:rsidRDefault="002D7EE0" w:rsidP="003B056B">
            <w:pPr>
              <w:spacing w:line="28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33639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1,524,234,157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DF6830D" w14:textId="77777777" w:rsidR="002D7EE0" w:rsidRPr="00A33639" w:rsidRDefault="002D7EE0" w:rsidP="003B056B">
            <w:pPr>
              <w:spacing w:line="28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33639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13,426,501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750E9503" w14:textId="77777777" w:rsidR="002D7EE0" w:rsidRPr="00A33639" w:rsidRDefault="002D7EE0" w:rsidP="003B056B">
            <w:pPr>
              <w:spacing w:line="28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33639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1,537,660,658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B7787B4" w14:textId="77777777" w:rsidR="002D7EE0" w:rsidRPr="00A33639" w:rsidRDefault="002D7EE0" w:rsidP="003B056B">
            <w:pPr>
              <w:spacing w:line="28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33639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107,183,658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39DE8B8" w14:textId="77777777" w:rsidR="002D7EE0" w:rsidRPr="00A33639" w:rsidRDefault="002D7EE0" w:rsidP="003B056B">
            <w:pPr>
              <w:spacing w:line="28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33639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7.49</w:t>
            </w:r>
          </w:p>
        </w:tc>
      </w:tr>
      <w:tr w:rsidR="002D7EE0" w:rsidRPr="00A33639" w14:paraId="0ADBFFDE" w14:textId="77777777" w:rsidTr="000271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3D6080E4" w14:textId="77777777" w:rsidR="002D7EE0" w:rsidRPr="00A33639" w:rsidRDefault="002D7EE0" w:rsidP="003B056B">
            <w:pPr>
              <w:spacing w:line="280" w:lineRule="exact"/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A33639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教育部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A3D8724" w14:textId="77777777" w:rsidR="002D7EE0" w:rsidRPr="00A33639" w:rsidRDefault="002D7EE0" w:rsidP="003B056B">
            <w:pPr>
              <w:spacing w:line="28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33639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792,244,000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5764186" w14:textId="77777777" w:rsidR="002D7EE0" w:rsidRPr="00A33639" w:rsidRDefault="002D7EE0" w:rsidP="003B056B">
            <w:pPr>
              <w:spacing w:line="280" w:lineRule="exact"/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A33639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772,887,931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04BC9C88" w14:textId="77777777" w:rsidR="002D7EE0" w:rsidRPr="00A33639" w:rsidRDefault="002D7EE0" w:rsidP="003B056B">
            <w:pPr>
              <w:spacing w:line="28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33639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52CDC1A1" w14:textId="77777777" w:rsidR="002D7EE0" w:rsidRPr="00A33639" w:rsidRDefault="002D7EE0" w:rsidP="003B056B">
            <w:pPr>
              <w:spacing w:line="28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33639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A8A2E7B" w14:textId="77777777" w:rsidR="002D7EE0" w:rsidRPr="00A33639" w:rsidRDefault="002D7EE0" w:rsidP="003B056B">
            <w:pPr>
              <w:spacing w:line="28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33639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759,461,430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225FB39" w14:textId="77777777" w:rsidR="002D7EE0" w:rsidRPr="00A33639" w:rsidRDefault="002D7EE0" w:rsidP="003B056B">
            <w:pPr>
              <w:spacing w:line="28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33639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13,426,501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6623B20A" w14:textId="77777777" w:rsidR="002D7EE0" w:rsidRPr="00A33639" w:rsidRDefault="002D7EE0" w:rsidP="003B056B">
            <w:pPr>
              <w:spacing w:line="28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33639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772,887,931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2721EE6" w14:textId="77777777" w:rsidR="002D7EE0" w:rsidRPr="00A33639" w:rsidRDefault="002D7EE0" w:rsidP="003B056B">
            <w:pPr>
              <w:spacing w:line="28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33639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- 19,356,069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F181B4B" w14:textId="77777777" w:rsidR="002D7EE0" w:rsidRPr="00A33639" w:rsidRDefault="002D7EE0" w:rsidP="003B056B">
            <w:pPr>
              <w:spacing w:line="28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33639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- 2.44</w:t>
            </w:r>
          </w:p>
        </w:tc>
      </w:tr>
      <w:tr w:rsidR="002D7EE0" w14:paraId="7BA0057A" w14:textId="77777777" w:rsidTr="000271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34F3962E" w14:textId="77777777" w:rsidR="002D7EE0" w:rsidRPr="00A27DD2" w:rsidRDefault="002D7EE0" w:rsidP="003B056B">
            <w:pPr>
              <w:spacing w:line="280" w:lineRule="exact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D4BE6">
              <w:rPr>
                <w:rFonts w:hAnsi="標楷體" w:hint="eastAsia"/>
                <w:noProof/>
                <w:spacing w:val="-4"/>
                <w:sz w:val="22"/>
                <w:szCs w:val="22"/>
              </w:rPr>
              <w:t>罰款及賠償收入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FD534D4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z w:val="22"/>
                <w:szCs w:val="22"/>
              </w:rPr>
              <w:t>23,100,000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158AC37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40,266,662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31D395EB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1D2B2D58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C773BB3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40,266,662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539F462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3B61097A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40,266,662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4B557CD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17,166,662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BF61C15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74.31</w:t>
            </w:r>
          </w:p>
        </w:tc>
      </w:tr>
      <w:tr w:rsidR="002D7EE0" w14:paraId="6EE6EE34" w14:textId="77777777" w:rsidTr="000271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44FF0DD5" w14:textId="77777777" w:rsidR="002D7EE0" w:rsidRPr="00A27DD2" w:rsidRDefault="002D7EE0" w:rsidP="003B056B">
            <w:pPr>
              <w:spacing w:line="280" w:lineRule="exact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D4BE6">
              <w:rPr>
                <w:rFonts w:hAnsi="標楷體" w:hint="eastAsia"/>
                <w:noProof/>
                <w:spacing w:val="-4"/>
                <w:sz w:val="22"/>
                <w:szCs w:val="22"/>
              </w:rPr>
              <w:t>規費收入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7C28F9B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z w:val="22"/>
                <w:szCs w:val="22"/>
              </w:rPr>
              <w:t>57,032,000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E0BDE03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111,403,485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3850F57A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14E621BD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BA91006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111,403,485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FD89124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3244FF8D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111,403,485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C0C863D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54,371,485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786869D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95.34</w:t>
            </w:r>
          </w:p>
        </w:tc>
      </w:tr>
      <w:tr w:rsidR="002D7EE0" w14:paraId="758B1AB0" w14:textId="77777777" w:rsidTr="000271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2C4D316F" w14:textId="77777777" w:rsidR="002D7EE0" w:rsidRPr="00A27DD2" w:rsidRDefault="002D7EE0" w:rsidP="003B056B">
            <w:pPr>
              <w:spacing w:line="280" w:lineRule="exact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D4BE6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86E4292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z w:val="22"/>
                <w:szCs w:val="22"/>
              </w:rPr>
              <w:t>29,518,000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8FCAD50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34,208,373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00919A7A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6CDFE793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4C3E784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20,934,798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A9594BC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z w:val="22"/>
                <w:szCs w:val="22"/>
              </w:rPr>
              <w:t>13,273,575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6777CBB5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34,208,373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9CECFAB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4,690,373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E01C910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15.89</w:t>
            </w:r>
          </w:p>
        </w:tc>
      </w:tr>
      <w:tr w:rsidR="002D7EE0" w14:paraId="7C7B2558" w14:textId="77777777" w:rsidTr="000271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748BD4C2" w14:textId="77777777" w:rsidR="002D7EE0" w:rsidRPr="00A27DD2" w:rsidRDefault="002D7EE0" w:rsidP="003B056B">
            <w:pPr>
              <w:spacing w:line="280" w:lineRule="exact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D4BE6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36E1C60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z w:val="22"/>
                <w:szCs w:val="22"/>
              </w:rPr>
              <w:t>682,594,000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2435922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587,009,411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0CBF210E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1B63D64D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02114FF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586,856,485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02F7059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z w:val="22"/>
                <w:szCs w:val="22"/>
              </w:rPr>
              <w:t>152,926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66F5EDE2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587,009,411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3B3D225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- 95,584,589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4917D28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- 14.00</w:t>
            </w:r>
          </w:p>
        </w:tc>
      </w:tr>
      <w:tr w:rsidR="002D7EE0" w:rsidRPr="00A33639" w14:paraId="116B166D" w14:textId="77777777" w:rsidTr="000271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1B549B8E" w14:textId="77777777" w:rsidR="002D7EE0" w:rsidRPr="00A33639" w:rsidRDefault="002D7EE0" w:rsidP="003B056B">
            <w:pPr>
              <w:spacing w:line="280" w:lineRule="exact"/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A33639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國民及學前教育署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7E0505C" w14:textId="77777777" w:rsidR="002D7EE0" w:rsidRPr="00A33639" w:rsidRDefault="002D7EE0" w:rsidP="003B056B">
            <w:pPr>
              <w:spacing w:line="28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33639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587,152,000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3778EA0" w14:textId="77777777" w:rsidR="002D7EE0" w:rsidRPr="00A33639" w:rsidRDefault="002D7EE0" w:rsidP="003B056B">
            <w:pPr>
              <w:spacing w:line="280" w:lineRule="exact"/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A33639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668,559,481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6CA74240" w14:textId="77777777" w:rsidR="002D7EE0" w:rsidRPr="00A33639" w:rsidRDefault="002D7EE0" w:rsidP="003B056B">
            <w:pPr>
              <w:spacing w:line="28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33639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67A57EF1" w14:textId="77777777" w:rsidR="002D7EE0" w:rsidRPr="00A33639" w:rsidRDefault="002D7EE0" w:rsidP="003B056B">
            <w:pPr>
              <w:spacing w:line="28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33639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303E0C1" w14:textId="77777777" w:rsidR="002D7EE0" w:rsidRPr="00A33639" w:rsidRDefault="002D7EE0" w:rsidP="003B056B">
            <w:pPr>
              <w:spacing w:line="28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33639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668,559,481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6D239F5" w14:textId="77777777" w:rsidR="002D7EE0" w:rsidRPr="00A33639" w:rsidRDefault="002D7EE0" w:rsidP="003B056B">
            <w:pPr>
              <w:spacing w:line="28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33639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5A0650C8" w14:textId="77777777" w:rsidR="002D7EE0" w:rsidRPr="00A33639" w:rsidRDefault="002D7EE0" w:rsidP="003B056B">
            <w:pPr>
              <w:spacing w:line="28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33639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668,559,481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F55EE42" w14:textId="77777777" w:rsidR="002D7EE0" w:rsidRPr="00A33639" w:rsidRDefault="002D7EE0" w:rsidP="003B056B">
            <w:pPr>
              <w:spacing w:line="28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33639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81,407,481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EA23F81" w14:textId="77777777" w:rsidR="002D7EE0" w:rsidRPr="00A33639" w:rsidRDefault="002D7EE0" w:rsidP="003B056B">
            <w:pPr>
              <w:spacing w:line="28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33639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13.86</w:t>
            </w:r>
          </w:p>
        </w:tc>
      </w:tr>
      <w:tr w:rsidR="002D7EE0" w14:paraId="70FADDFB" w14:textId="77777777" w:rsidTr="000271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54480FEA" w14:textId="77777777" w:rsidR="002D7EE0" w:rsidRPr="00A27DD2" w:rsidRDefault="002D7EE0" w:rsidP="003B056B">
            <w:pPr>
              <w:spacing w:line="280" w:lineRule="exact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D4BE6">
              <w:rPr>
                <w:rFonts w:hAnsi="標楷體" w:hint="eastAsia"/>
                <w:noProof/>
                <w:spacing w:val="-4"/>
                <w:sz w:val="22"/>
                <w:szCs w:val="22"/>
              </w:rPr>
              <w:t>罰款及賠償收入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B976650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z w:val="22"/>
                <w:szCs w:val="22"/>
              </w:rPr>
              <w:t>450,000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A3CF0E4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23,553,310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7EF22EF8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2C00DFA0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88FB699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23,553,310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C5CCB45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0EEEFF0B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23,553,310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1BB0EE9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23,103,310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0379FD2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5,134.07</w:t>
            </w:r>
          </w:p>
        </w:tc>
      </w:tr>
      <w:tr w:rsidR="002D7EE0" w14:paraId="5D230FAF" w14:textId="77777777" w:rsidTr="000271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6322DAD7" w14:textId="77777777" w:rsidR="002D7EE0" w:rsidRPr="00A27DD2" w:rsidRDefault="002D7EE0" w:rsidP="003B056B">
            <w:pPr>
              <w:spacing w:line="280" w:lineRule="exact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D4BE6">
              <w:rPr>
                <w:rFonts w:hAnsi="標楷體" w:hint="eastAsia"/>
                <w:noProof/>
                <w:spacing w:val="-4"/>
                <w:sz w:val="22"/>
                <w:szCs w:val="22"/>
              </w:rPr>
              <w:t>規費收入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B325314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z w:val="22"/>
                <w:szCs w:val="22"/>
              </w:rPr>
              <w:t>2,830,000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4AA1276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3,356,557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6B931DCB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05EAE84A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FDE15F5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3,356,557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5FD1EE3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7A96BDDB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3,356,557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3FE8122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526,557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5ACB185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18.61</w:t>
            </w:r>
          </w:p>
        </w:tc>
      </w:tr>
      <w:tr w:rsidR="002D7EE0" w14:paraId="52DEA740" w14:textId="77777777" w:rsidTr="000271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251D9AA5" w14:textId="77777777" w:rsidR="002D7EE0" w:rsidRPr="00A27DD2" w:rsidRDefault="002D7EE0" w:rsidP="003B056B">
            <w:pPr>
              <w:spacing w:line="280" w:lineRule="exact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D4BE6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BC27F42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z w:val="22"/>
                <w:szCs w:val="22"/>
              </w:rPr>
              <w:t>2,862,000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F990694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4,238,074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5C9E427E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3E69B6D0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89717A2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4,238,074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772AC65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654C72FC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4,238,074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0E414A6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1,376,074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8F8FBC0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48.08</w:t>
            </w:r>
          </w:p>
        </w:tc>
      </w:tr>
      <w:tr w:rsidR="002D7EE0" w14:paraId="4F424464" w14:textId="77777777" w:rsidTr="000271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42C32C6C" w14:textId="77777777" w:rsidR="002D7EE0" w:rsidRPr="00A27DD2" w:rsidRDefault="002D7EE0" w:rsidP="003B056B">
            <w:pPr>
              <w:spacing w:line="280" w:lineRule="exact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D4BE6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48C13D5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z w:val="22"/>
                <w:szCs w:val="22"/>
              </w:rPr>
              <w:t>581,010,000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CE1C219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637,411,540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1BE00C41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7D42E4EA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A54D3E8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637,411,540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3521829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2F75D588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637,411,540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68D86F7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56,401,540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E7F934A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9.71</w:t>
            </w:r>
          </w:p>
        </w:tc>
      </w:tr>
      <w:tr w:rsidR="002D7EE0" w:rsidRPr="00A33639" w14:paraId="6E8D9227" w14:textId="77777777" w:rsidTr="000271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3C46873F" w14:textId="77777777" w:rsidR="002D7EE0" w:rsidRPr="00A33639" w:rsidRDefault="002D7EE0" w:rsidP="003B056B">
            <w:pPr>
              <w:spacing w:line="280" w:lineRule="exact"/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A33639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體育署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8BF4A55" w14:textId="77777777" w:rsidR="002D7EE0" w:rsidRPr="00A33639" w:rsidRDefault="002D7EE0" w:rsidP="003B056B">
            <w:pPr>
              <w:spacing w:line="28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33639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31,598,000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D93A5E6" w14:textId="77777777" w:rsidR="002D7EE0" w:rsidRPr="00A33639" w:rsidRDefault="002D7EE0" w:rsidP="003B056B">
            <w:pPr>
              <w:spacing w:line="280" w:lineRule="exact"/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A33639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73,117,415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04504EB0" w14:textId="77777777" w:rsidR="002D7EE0" w:rsidRPr="00A33639" w:rsidRDefault="002D7EE0" w:rsidP="003B056B">
            <w:pPr>
              <w:spacing w:line="28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33639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17E75928" w14:textId="77777777" w:rsidR="002D7EE0" w:rsidRPr="00A33639" w:rsidRDefault="002D7EE0" w:rsidP="003B056B">
            <w:pPr>
              <w:spacing w:line="28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33639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154153F" w14:textId="77777777" w:rsidR="002D7EE0" w:rsidRPr="00A33639" w:rsidRDefault="002D7EE0" w:rsidP="003B056B">
            <w:pPr>
              <w:spacing w:line="28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33639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73,117,415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1BFD0D4" w14:textId="77777777" w:rsidR="002D7EE0" w:rsidRPr="00A33639" w:rsidRDefault="002D7EE0" w:rsidP="003B056B">
            <w:pPr>
              <w:spacing w:line="28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33639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26BB1EAC" w14:textId="77777777" w:rsidR="002D7EE0" w:rsidRPr="00A33639" w:rsidRDefault="002D7EE0" w:rsidP="003B056B">
            <w:pPr>
              <w:spacing w:line="28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33639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73,117,415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3947529" w14:textId="77777777" w:rsidR="002D7EE0" w:rsidRPr="00A33639" w:rsidRDefault="002D7EE0" w:rsidP="003B056B">
            <w:pPr>
              <w:spacing w:line="28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33639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41,519,415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15FAD71" w14:textId="77777777" w:rsidR="002D7EE0" w:rsidRPr="00A33639" w:rsidRDefault="002D7EE0" w:rsidP="003B056B">
            <w:pPr>
              <w:spacing w:line="28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33639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131.40</w:t>
            </w:r>
          </w:p>
        </w:tc>
      </w:tr>
      <w:tr w:rsidR="002D7EE0" w14:paraId="048B9057" w14:textId="77777777" w:rsidTr="000271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482CD4A9" w14:textId="77777777" w:rsidR="002D7EE0" w:rsidRPr="00A27DD2" w:rsidRDefault="002D7EE0" w:rsidP="003B056B">
            <w:pPr>
              <w:spacing w:line="280" w:lineRule="exact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D4BE6">
              <w:rPr>
                <w:rFonts w:hAnsi="標楷體" w:hint="eastAsia"/>
                <w:noProof/>
                <w:spacing w:val="-4"/>
                <w:sz w:val="22"/>
                <w:szCs w:val="22"/>
              </w:rPr>
              <w:t>罰款及賠償收入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AE71FD9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FBDBA7A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16,148,436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7CA78A7F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42792279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C2C4B02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16,148,436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A465768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4793F5CA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16,148,436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2492B64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16,148,436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C12491D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--</w:t>
            </w:r>
          </w:p>
        </w:tc>
      </w:tr>
      <w:tr w:rsidR="002D7EE0" w14:paraId="5F47F234" w14:textId="77777777" w:rsidTr="000271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792D12EC" w14:textId="77777777" w:rsidR="002D7EE0" w:rsidRPr="00A27DD2" w:rsidRDefault="002D7EE0" w:rsidP="003B056B">
            <w:pPr>
              <w:spacing w:line="280" w:lineRule="exact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D4BE6">
              <w:rPr>
                <w:rFonts w:hAnsi="標楷體" w:hint="eastAsia"/>
                <w:noProof/>
                <w:spacing w:val="-4"/>
                <w:sz w:val="22"/>
                <w:szCs w:val="22"/>
              </w:rPr>
              <w:t>規費收入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13BE636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z w:val="22"/>
                <w:szCs w:val="22"/>
              </w:rPr>
              <w:t>4,510,000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1FB96D7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10,257,200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2BD654D4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58810EA0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A1AF726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10,257,200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78863A5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36636791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10,257,200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E88E91D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5,747,200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563C34C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127.43</w:t>
            </w:r>
          </w:p>
        </w:tc>
      </w:tr>
      <w:tr w:rsidR="002D7EE0" w14:paraId="5D3DF880" w14:textId="77777777" w:rsidTr="000271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6623AC8D" w14:textId="77777777" w:rsidR="002D7EE0" w:rsidRPr="00A27DD2" w:rsidRDefault="002D7EE0" w:rsidP="003B056B">
            <w:pPr>
              <w:spacing w:line="280" w:lineRule="exact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D4BE6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19F7A23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z w:val="22"/>
                <w:szCs w:val="22"/>
              </w:rPr>
              <w:t>17,000,000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E1D4D2E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17,498,077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2526CDF5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5CB7F2B0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7E63D1B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17,498,077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6C2EF40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2F615E2A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17,498,077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5664B19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498,077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05BCFC2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2.93</w:t>
            </w:r>
          </w:p>
        </w:tc>
      </w:tr>
      <w:tr w:rsidR="002D7EE0" w14:paraId="43433E66" w14:textId="77777777" w:rsidTr="000271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2D733B17" w14:textId="77777777" w:rsidR="002D7EE0" w:rsidRPr="00A27DD2" w:rsidRDefault="002D7EE0" w:rsidP="003B056B">
            <w:pPr>
              <w:spacing w:line="280" w:lineRule="exact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D4BE6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8AEBB7F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z w:val="22"/>
                <w:szCs w:val="22"/>
              </w:rPr>
              <w:t>10,088,000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25BBE52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29,213,702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34A118B2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233D3464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E0F9DFE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29,213,702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82D05EC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3248F0E6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29,213,702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34E69F1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19,125,702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24319D7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189.59</w:t>
            </w:r>
          </w:p>
        </w:tc>
      </w:tr>
      <w:tr w:rsidR="002D7EE0" w:rsidRPr="00A33639" w14:paraId="0CCEF6A3" w14:textId="77777777" w:rsidTr="000271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05BD9B1C" w14:textId="77777777" w:rsidR="002D7EE0" w:rsidRPr="00A33639" w:rsidRDefault="002D7EE0" w:rsidP="003B056B">
            <w:pPr>
              <w:spacing w:line="280" w:lineRule="exact"/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A33639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青年發展署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5F442A8" w14:textId="77777777" w:rsidR="002D7EE0" w:rsidRPr="00A33639" w:rsidRDefault="002D7EE0" w:rsidP="003B056B">
            <w:pPr>
              <w:spacing w:line="28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33639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573,000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6AE1DCC" w14:textId="77777777" w:rsidR="002D7EE0" w:rsidRPr="00A33639" w:rsidRDefault="002D7EE0" w:rsidP="003B056B">
            <w:pPr>
              <w:spacing w:line="280" w:lineRule="exact"/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A33639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146,884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30B9CAC4" w14:textId="77777777" w:rsidR="002D7EE0" w:rsidRPr="00A33639" w:rsidRDefault="002D7EE0" w:rsidP="003B056B">
            <w:pPr>
              <w:spacing w:line="28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33639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62A488C2" w14:textId="77777777" w:rsidR="002D7EE0" w:rsidRPr="00A33639" w:rsidRDefault="002D7EE0" w:rsidP="003B056B">
            <w:pPr>
              <w:spacing w:line="28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33639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D1F6639" w14:textId="77777777" w:rsidR="002D7EE0" w:rsidRPr="00A33639" w:rsidRDefault="002D7EE0" w:rsidP="003B056B">
            <w:pPr>
              <w:spacing w:line="28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33639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146,884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8A17A31" w14:textId="77777777" w:rsidR="002D7EE0" w:rsidRPr="00A33639" w:rsidRDefault="002D7EE0" w:rsidP="003B056B">
            <w:pPr>
              <w:spacing w:line="28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33639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05D96958" w14:textId="77777777" w:rsidR="002D7EE0" w:rsidRPr="00A33639" w:rsidRDefault="002D7EE0" w:rsidP="003B056B">
            <w:pPr>
              <w:spacing w:line="28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33639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146,884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0AB09A6" w14:textId="77777777" w:rsidR="002D7EE0" w:rsidRPr="00A33639" w:rsidRDefault="002D7EE0" w:rsidP="003B056B">
            <w:pPr>
              <w:spacing w:line="28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33639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- 426,116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C9DCD04" w14:textId="77777777" w:rsidR="002D7EE0" w:rsidRPr="00A33639" w:rsidRDefault="002D7EE0" w:rsidP="003B056B">
            <w:pPr>
              <w:spacing w:line="28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33639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- 74.37</w:t>
            </w:r>
          </w:p>
        </w:tc>
      </w:tr>
      <w:tr w:rsidR="002D7EE0" w14:paraId="4DFB36B2" w14:textId="77777777" w:rsidTr="000271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7AD88488" w14:textId="77777777" w:rsidR="002D7EE0" w:rsidRPr="00A27DD2" w:rsidRDefault="002D7EE0" w:rsidP="003B056B">
            <w:pPr>
              <w:spacing w:line="280" w:lineRule="exact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D4BE6">
              <w:rPr>
                <w:rFonts w:hAnsi="標楷體" w:hint="eastAsia"/>
                <w:noProof/>
                <w:spacing w:val="-4"/>
                <w:sz w:val="22"/>
                <w:szCs w:val="22"/>
              </w:rPr>
              <w:t>罰款及賠償收入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F6153E2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z w:val="22"/>
                <w:szCs w:val="22"/>
              </w:rPr>
              <w:t>322,000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3DBF652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17,154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18856CE0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51AE92FC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1499D92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17,154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02EC393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4D11E0ED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17,154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1EECE1F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- 304,846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16655EE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- 94.67</w:t>
            </w:r>
          </w:p>
        </w:tc>
      </w:tr>
      <w:tr w:rsidR="002D7EE0" w14:paraId="23E28FD3" w14:textId="77777777" w:rsidTr="000271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396E1D16" w14:textId="77777777" w:rsidR="002D7EE0" w:rsidRPr="00A27DD2" w:rsidRDefault="002D7EE0" w:rsidP="003B056B">
            <w:pPr>
              <w:spacing w:line="280" w:lineRule="exact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D4BE6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05EB2CD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z w:val="22"/>
                <w:szCs w:val="22"/>
              </w:rPr>
              <w:t>77,000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BFE4C32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62,297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45BDFF51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24F8A882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2655425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62,297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45A163D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7F13F34E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62,297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B69ECAD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- 14,703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9A96DB4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- 19.09</w:t>
            </w:r>
          </w:p>
        </w:tc>
      </w:tr>
      <w:tr w:rsidR="002D7EE0" w14:paraId="32BCB992" w14:textId="77777777" w:rsidTr="000271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45B447AD" w14:textId="77777777" w:rsidR="002D7EE0" w:rsidRPr="00A27DD2" w:rsidRDefault="002D7EE0" w:rsidP="003B056B">
            <w:pPr>
              <w:spacing w:line="280" w:lineRule="exact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D4BE6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02E9044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z w:val="22"/>
                <w:szCs w:val="22"/>
              </w:rPr>
              <w:t>174,000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5614112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67,433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7F0A0423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3E4DA02F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3071373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67,433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181FD98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72EA6963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67,433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5D9EB83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- 106,567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42CB8DD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- 61.25</w:t>
            </w:r>
          </w:p>
        </w:tc>
      </w:tr>
      <w:tr w:rsidR="002D7EE0" w:rsidRPr="00A33639" w14:paraId="20F5A976" w14:textId="77777777" w:rsidTr="000271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0D27F43A" w14:textId="77777777" w:rsidR="002D7EE0" w:rsidRPr="00A33639" w:rsidRDefault="002D7EE0" w:rsidP="003B056B">
            <w:pPr>
              <w:spacing w:line="280" w:lineRule="exact"/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A33639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國家圖書館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0D114E9" w14:textId="77777777" w:rsidR="002D7EE0" w:rsidRPr="00A33639" w:rsidRDefault="002D7EE0" w:rsidP="003B056B">
            <w:pPr>
              <w:spacing w:line="28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33639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4,397,000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01BFF32" w14:textId="77777777" w:rsidR="002D7EE0" w:rsidRPr="00A33639" w:rsidRDefault="002D7EE0" w:rsidP="003B056B">
            <w:pPr>
              <w:spacing w:line="280" w:lineRule="exact"/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A33639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8,686,005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4D19DEC1" w14:textId="77777777" w:rsidR="002D7EE0" w:rsidRPr="00A33639" w:rsidRDefault="002D7EE0" w:rsidP="003B056B">
            <w:pPr>
              <w:spacing w:line="28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33639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748377CA" w14:textId="77777777" w:rsidR="002D7EE0" w:rsidRPr="00A33639" w:rsidRDefault="002D7EE0" w:rsidP="003B056B">
            <w:pPr>
              <w:spacing w:line="28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33639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2977B43" w14:textId="77777777" w:rsidR="002D7EE0" w:rsidRPr="00A33639" w:rsidRDefault="002D7EE0" w:rsidP="003B056B">
            <w:pPr>
              <w:spacing w:line="28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33639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8,686,005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860B559" w14:textId="77777777" w:rsidR="002D7EE0" w:rsidRPr="00A33639" w:rsidRDefault="002D7EE0" w:rsidP="003B056B">
            <w:pPr>
              <w:spacing w:line="28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33639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7119E27C" w14:textId="77777777" w:rsidR="002D7EE0" w:rsidRPr="00A33639" w:rsidRDefault="002D7EE0" w:rsidP="003B056B">
            <w:pPr>
              <w:spacing w:line="28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33639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8,686,005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9129002" w14:textId="77777777" w:rsidR="002D7EE0" w:rsidRPr="00A33639" w:rsidRDefault="002D7EE0" w:rsidP="003B056B">
            <w:pPr>
              <w:spacing w:line="28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33639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4,289,005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82B5201" w14:textId="77777777" w:rsidR="002D7EE0" w:rsidRPr="00A33639" w:rsidRDefault="002D7EE0" w:rsidP="003B056B">
            <w:pPr>
              <w:spacing w:line="28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33639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97.54</w:t>
            </w:r>
          </w:p>
        </w:tc>
      </w:tr>
      <w:tr w:rsidR="002D7EE0" w14:paraId="75061877" w14:textId="77777777" w:rsidTr="000271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0B72D715" w14:textId="77777777" w:rsidR="002D7EE0" w:rsidRPr="00A27DD2" w:rsidRDefault="002D7EE0" w:rsidP="003B056B">
            <w:pPr>
              <w:spacing w:line="280" w:lineRule="exact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D4BE6">
              <w:rPr>
                <w:rFonts w:hAnsi="標楷體" w:hint="eastAsia"/>
                <w:noProof/>
                <w:spacing w:val="-4"/>
                <w:sz w:val="22"/>
                <w:szCs w:val="22"/>
              </w:rPr>
              <w:t>罰款及賠償收入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FB1F17B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889E601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2,806,671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5D49AAE6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6E2E212E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ABBC390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2,806,671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04A7436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1358E9B3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2,806,671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50A46B3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2,806,671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6473698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--</w:t>
            </w:r>
          </w:p>
        </w:tc>
      </w:tr>
      <w:tr w:rsidR="002D7EE0" w14:paraId="20AD9F1B" w14:textId="77777777" w:rsidTr="000271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05E596BA" w14:textId="77777777" w:rsidR="002D7EE0" w:rsidRPr="00A27DD2" w:rsidRDefault="002D7EE0" w:rsidP="003B056B">
            <w:pPr>
              <w:spacing w:line="280" w:lineRule="exact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D4BE6">
              <w:rPr>
                <w:rFonts w:hAnsi="標楷體" w:hint="eastAsia"/>
                <w:noProof/>
                <w:spacing w:val="-4"/>
                <w:sz w:val="22"/>
                <w:szCs w:val="22"/>
              </w:rPr>
              <w:t>規費收入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3D41D09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z w:val="22"/>
                <w:szCs w:val="22"/>
              </w:rPr>
              <w:t>2,010,000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B6AB658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2,114,674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17E1F9CE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53391147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F58A889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2,114,674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7465E26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01968B22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2,114,674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7645B17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104,674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0073CA0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5.21</w:t>
            </w:r>
          </w:p>
        </w:tc>
      </w:tr>
      <w:tr w:rsidR="002D7EE0" w14:paraId="6D0E5D13" w14:textId="77777777" w:rsidTr="000271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3FBD89E4" w14:textId="77777777" w:rsidR="002D7EE0" w:rsidRPr="00A27DD2" w:rsidRDefault="002D7EE0" w:rsidP="003B056B">
            <w:pPr>
              <w:spacing w:line="280" w:lineRule="exact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D4BE6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55FBF10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z w:val="22"/>
                <w:szCs w:val="22"/>
              </w:rPr>
              <w:t>1,595,000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531B90F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1,807,104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7F952BAB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18B93A4E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4FE8D7E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1,807,104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486D55F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43B452A3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1,807,104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7D308BC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212,104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603061C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13.30</w:t>
            </w:r>
          </w:p>
        </w:tc>
      </w:tr>
      <w:tr w:rsidR="002D7EE0" w14:paraId="48E50FCF" w14:textId="77777777" w:rsidTr="000271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5B159A50" w14:textId="77777777" w:rsidR="002D7EE0" w:rsidRPr="00A27DD2" w:rsidRDefault="002D7EE0" w:rsidP="003B056B">
            <w:pPr>
              <w:spacing w:line="280" w:lineRule="exact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D4BE6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6CDC501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z w:val="22"/>
                <w:szCs w:val="22"/>
              </w:rPr>
              <w:t>792,000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F0B9E50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1,957,556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7BC552ED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5C0B55A4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9E1650C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1,957,556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6EE497D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4E8608DE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1,957,556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70EF8EE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1,165,556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470727D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147.17</w:t>
            </w:r>
          </w:p>
        </w:tc>
      </w:tr>
      <w:tr w:rsidR="002D7EE0" w:rsidRPr="00A33639" w14:paraId="5D5801B8" w14:textId="77777777" w:rsidTr="000271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169C4F58" w14:textId="77777777" w:rsidR="002D7EE0" w:rsidRPr="00A33639" w:rsidRDefault="002D7EE0" w:rsidP="003B056B">
            <w:pPr>
              <w:spacing w:line="280" w:lineRule="exact"/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A33639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國立公共資訊圖書館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59C9FF7" w14:textId="77777777" w:rsidR="002D7EE0" w:rsidRPr="00A33639" w:rsidRDefault="002D7EE0" w:rsidP="003B056B">
            <w:pPr>
              <w:spacing w:line="28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33639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3,929,000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4B174A9" w14:textId="77777777" w:rsidR="002D7EE0" w:rsidRPr="00A33639" w:rsidRDefault="002D7EE0" w:rsidP="003B056B">
            <w:pPr>
              <w:spacing w:line="280" w:lineRule="exact"/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A33639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4,381,475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06D55E80" w14:textId="77777777" w:rsidR="002D7EE0" w:rsidRPr="00A33639" w:rsidRDefault="002D7EE0" w:rsidP="003B056B">
            <w:pPr>
              <w:spacing w:line="28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33639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42970594" w14:textId="77777777" w:rsidR="002D7EE0" w:rsidRPr="00A33639" w:rsidRDefault="002D7EE0" w:rsidP="003B056B">
            <w:pPr>
              <w:spacing w:line="28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33639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6BDD7A2" w14:textId="77777777" w:rsidR="002D7EE0" w:rsidRPr="00A33639" w:rsidRDefault="002D7EE0" w:rsidP="003B056B">
            <w:pPr>
              <w:spacing w:line="28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33639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4,381,475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C0625AA" w14:textId="77777777" w:rsidR="002D7EE0" w:rsidRPr="00A33639" w:rsidRDefault="002D7EE0" w:rsidP="003B056B">
            <w:pPr>
              <w:spacing w:line="28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33639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02DFAD00" w14:textId="77777777" w:rsidR="002D7EE0" w:rsidRPr="00A33639" w:rsidRDefault="002D7EE0" w:rsidP="003B056B">
            <w:pPr>
              <w:spacing w:line="28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33639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4,381,475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9FC7BFE" w14:textId="77777777" w:rsidR="002D7EE0" w:rsidRPr="00A33639" w:rsidRDefault="002D7EE0" w:rsidP="003B056B">
            <w:pPr>
              <w:spacing w:line="28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33639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452,475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62D9272" w14:textId="77777777" w:rsidR="002D7EE0" w:rsidRPr="00A33639" w:rsidRDefault="002D7EE0" w:rsidP="003B056B">
            <w:pPr>
              <w:spacing w:line="28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33639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11.52</w:t>
            </w:r>
          </w:p>
        </w:tc>
      </w:tr>
      <w:tr w:rsidR="002D7EE0" w14:paraId="032C6E86" w14:textId="77777777" w:rsidTr="000271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1446D5AD" w14:textId="77777777" w:rsidR="002D7EE0" w:rsidRPr="00A27DD2" w:rsidRDefault="002D7EE0" w:rsidP="003B056B">
            <w:pPr>
              <w:spacing w:line="280" w:lineRule="exact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D4BE6">
              <w:rPr>
                <w:rFonts w:hAnsi="標楷體" w:hint="eastAsia"/>
                <w:noProof/>
                <w:spacing w:val="-4"/>
                <w:sz w:val="22"/>
                <w:szCs w:val="22"/>
              </w:rPr>
              <w:t>罰款及賠償收入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C7FFB8D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z w:val="22"/>
                <w:szCs w:val="22"/>
              </w:rPr>
              <w:t>234,000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4E248C8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221,678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080F048A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432DDA7B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1236AF0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221,678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6CA5340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2AE8A4D4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221,678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A08260B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- 12,322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5A84358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- 5.27</w:t>
            </w:r>
          </w:p>
        </w:tc>
      </w:tr>
      <w:tr w:rsidR="002D7EE0" w14:paraId="58D4736A" w14:textId="77777777" w:rsidTr="000271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5A98BF34" w14:textId="77777777" w:rsidR="002D7EE0" w:rsidRPr="00A27DD2" w:rsidRDefault="002D7EE0" w:rsidP="003B056B">
            <w:pPr>
              <w:spacing w:line="280" w:lineRule="exact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D4BE6">
              <w:rPr>
                <w:rFonts w:hAnsi="標楷體" w:hint="eastAsia"/>
                <w:noProof/>
                <w:spacing w:val="-4"/>
                <w:sz w:val="22"/>
                <w:szCs w:val="22"/>
              </w:rPr>
              <w:t>規費收入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0EC1465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z w:val="22"/>
                <w:szCs w:val="22"/>
              </w:rPr>
              <w:t>960,000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BD743C0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782,825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3C4F0D85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3FC66907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9B816D9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782,825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6514C7C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57F02017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782,825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20BF38A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- 177,175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F8ABF2A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- 18.46</w:t>
            </w:r>
          </w:p>
        </w:tc>
      </w:tr>
      <w:tr w:rsidR="002D7EE0" w14:paraId="6705CBC8" w14:textId="77777777" w:rsidTr="000271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695C9C72" w14:textId="77777777" w:rsidR="002D7EE0" w:rsidRPr="00A27DD2" w:rsidRDefault="002D7EE0" w:rsidP="003B056B">
            <w:pPr>
              <w:spacing w:line="280" w:lineRule="exact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D4BE6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0EAB3AF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z w:val="22"/>
                <w:szCs w:val="22"/>
              </w:rPr>
              <w:t>2,645,000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6FBF41F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3,222,104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6AD14843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79CE2DF8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5C67834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3,222,104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9FE5F7F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0EA267AD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3,222,104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77017D7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577,104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24F4B39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21.82</w:t>
            </w:r>
          </w:p>
        </w:tc>
      </w:tr>
      <w:tr w:rsidR="002D7EE0" w14:paraId="15568233" w14:textId="77777777" w:rsidTr="000271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64679E15" w14:textId="77777777" w:rsidR="002D7EE0" w:rsidRPr="00A27DD2" w:rsidRDefault="002D7EE0" w:rsidP="003B056B">
            <w:pPr>
              <w:spacing w:line="280" w:lineRule="exact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D4BE6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6287114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z w:val="22"/>
                <w:szCs w:val="22"/>
              </w:rPr>
              <w:t>90,000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8870A39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154,868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3F9FED38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755C663E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4CB3DC0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154,868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40CD7E0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6BC28038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154,868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FBDC800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64,868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EAE71F4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72.08</w:t>
            </w:r>
          </w:p>
        </w:tc>
      </w:tr>
      <w:tr w:rsidR="002D7EE0" w:rsidRPr="00A33639" w14:paraId="0DAAB580" w14:textId="77777777" w:rsidTr="000271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32CD88DD" w14:textId="77777777" w:rsidR="002D7EE0" w:rsidRPr="00A33639" w:rsidRDefault="002D7EE0" w:rsidP="003B056B">
            <w:pPr>
              <w:spacing w:line="280" w:lineRule="exact"/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A33639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國立教育廣播電臺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20851D1" w14:textId="77777777" w:rsidR="002D7EE0" w:rsidRPr="00A33639" w:rsidRDefault="002D7EE0" w:rsidP="003B056B">
            <w:pPr>
              <w:spacing w:line="28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33639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997,000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43775FF" w14:textId="77777777" w:rsidR="002D7EE0" w:rsidRPr="00A33639" w:rsidRDefault="002D7EE0" w:rsidP="003B056B">
            <w:pPr>
              <w:spacing w:line="280" w:lineRule="exact"/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A33639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1,139,380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3EB6A4E2" w14:textId="77777777" w:rsidR="002D7EE0" w:rsidRPr="00A33639" w:rsidRDefault="002D7EE0" w:rsidP="003B056B">
            <w:pPr>
              <w:spacing w:line="28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33639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7FE0457E" w14:textId="77777777" w:rsidR="002D7EE0" w:rsidRPr="00A33639" w:rsidRDefault="002D7EE0" w:rsidP="003B056B">
            <w:pPr>
              <w:spacing w:line="28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33639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9D6F958" w14:textId="77777777" w:rsidR="002D7EE0" w:rsidRPr="00A33639" w:rsidRDefault="002D7EE0" w:rsidP="003B056B">
            <w:pPr>
              <w:spacing w:line="28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33639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1,139,380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7288780" w14:textId="77777777" w:rsidR="002D7EE0" w:rsidRPr="00A33639" w:rsidRDefault="002D7EE0" w:rsidP="003B056B">
            <w:pPr>
              <w:spacing w:line="28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33639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58E30DDE" w14:textId="77777777" w:rsidR="002D7EE0" w:rsidRPr="00A33639" w:rsidRDefault="002D7EE0" w:rsidP="003B056B">
            <w:pPr>
              <w:spacing w:line="28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33639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1,139,380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997EBB9" w14:textId="77777777" w:rsidR="002D7EE0" w:rsidRPr="00A33639" w:rsidRDefault="002D7EE0" w:rsidP="003B056B">
            <w:pPr>
              <w:spacing w:line="28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33639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142,380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43AC529" w14:textId="77777777" w:rsidR="002D7EE0" w:rsidRPr="00A33639" w:rsidRDefault="002D7EE0" w:rsidP="003B056B">
            <w:pPr>
              <w:spacing w:line="28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33639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14.28</w:t>
            </w:r>
          </w:p>
        </w:tc>
      </w:tr>
      <w:tr w:rsidR="002D7EE0" w14:paraId="74C34463" w14:textId="77777777" w:rsidTr="000271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6901AFDC" w14:textId="77777777" w:rsidR="002D7EE0" w:rsidRPr="00A27DD2" w:rsidRDefault="002D7EE0" w:rsidP="003B056B">
            <w:pPr>
              <w:spacing w:line="280" w:lineRule="exact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D4BE6">
              <w:rPr>
                <w:rFonts w:hAnsi="標楷體" w:hint="eastAsia"/>
                <w:noProof/>
                <w:spacing w:val="-4"/>
                <w:sz w:val="22"/>
                <w:szCs w:val="22"/>
              </w:rPr>
              <w:t>罰款及賠償收入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0C48C41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F453A5C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4,765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6DDC9D5C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438DB1C5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DE99E9F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4,765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676FB3F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4D9196A6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4,765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54D3465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4,765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DDFFB94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--</w:t>
            </w:r>
          </w:p>
        </w:tc>
      </w:tr>
      <w:tr w:rsidR="002D7EE0" w14:paraId="6DDFF379" w14:textId="77777777" w:rsidTr="000271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02239230" w14:textId="77777777" w:rsidR="002D7EE0" w:rsidRPr="00A27DD2" w:rsidRDefault="002D7EE0" w:rsidP="003B056B">
            <w:pPr>
              <w:spacing w:line="280" w:lineRule="exact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D4BE6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9ABF79B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z w:val="22"/>
                <w:szCs w:val="22"/>
              </w:rPr>
              <w:t>9,000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546C9AE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142,725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47B3F6EC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5E1485FD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46514F9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142,725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4E27B09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3F96D54C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142,725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88193F6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133,725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E16058E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1,485.83</w:t>
            </w:r>
          </w:p>
        </w:tc>
      </w:tr>
      <w:tr w:rsidR="002D7EE0" w14:paraId="2F5847C3" w14:textId="77777777" w:rsidTr="000271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438C4F76" w14:textId="77777777" w:rsidR="002D7EE0" w:rsidRPr="00A27DD2" w:rsidRDefault="002D7EE0" w:rsidP="003B056B">
            <w:pPr>
              <w:spacing w:line="280" w:lineRule="exact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D4BE6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8D127EC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z w:val="22"/>
                <w:szCs w:val="22"/>
              </w:rPr>
              <w:t>988,000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AF58292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991,890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079EDC01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746AD858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1FA9AD6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991,890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612C8C0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59AC52C1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991,890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2EF8A42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3,890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A97DF23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0.39</w:t>
            </w:r>
          </w:p>
        </w:tc>
      </w:tr>
      <w:tr w:rsidR="002D7EE0" w:rsidRPr="00A33639" w14:paraId="40473B61" w14:textId="77777777" w:rsidTr="000271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68C5DC07" w14:textId="77777777" w:rsidR="002D7EE0" w:rsidRPr="00A33639" w:rsidRDefault="002D7EE0" w:rsidP="003B056B">
            <w:pPr>
              <w:spacing w:line="280" w:lineRule="exact"/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A33639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國家教育研究院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996F0BB" w14:textId="77777777" w:rsidR="002D7EE0" w:rsidRPr="00A33639" w:rsidRDefault="002D7EE0" w:rsidP="003B056B">
            <w:pPr>
              <w:spacing w:line="28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33639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9,587,000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E9DF6E5" w14:textId="77777777" w:rsidR="002D7EE0" w:rsidRPr="00A33639" w:rsidRDefault="002D7EE0" w:rsidP="003B056B">
            <w:pPr>
              <w:spacing w:line="280" w:lineRule="exact"/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A33639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8,742,087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0D159B8B" w14:textId="77777777" w:rsidR="002D7EE0" w:rsidRPr="00A33639" w:rsidRDefault="002D7EE0" w:rsidP="003B056B">
            <w:pPr>
              <w:spacing w:line="28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33639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10FCC9CA" w14:textId="77777777" w:rsidR="002D7EE0" w:rsidRPr="00A33639" w:rsidRDefault="002D7EE0" w:rsidP="003B056B">
            <w:pPr>
              <w:spacing w:line="28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33639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CD5F6E4" w14:textId="77777777" w:rsidR="002D7EE0" w:rsidRPr="00A33639" w:rsidRDefault="002D7EE0" w:rsidP="003B056B">
            <w:pPr>
              <w:spacing w:line="28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33639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8,742,087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76D5E9F" w14:textId="77777777" w:rsidR="002D7EE0" w:rsidRPr="00A33639" w:rsidRDefault="002D7EE0" w:rsidP="003B056B">
            <w:pPr>
              <w:spacing w:line="28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33639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49D3D2C7" w14:textId="77777777" w:rsidR="002D7EE0" w:rsidRPr="00A33639" w:rsidRDefault="002D7EE0" w:rsidP="003B056B">
            <w:pPr>
              <w:spacing w:line="28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33639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8,742,087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E49EE0A" w14:textId="77777777" w:rsidR="002D7EE0" w:rsidRPr="00A33639" w:rsidRDefault="002D7EE0" w:rsidP="003B056B">
            <w:pPr>
              <w:spacing w:line="28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33639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- 844,913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53DD5FD" w14:textId="77777777" w:rsidR="002D7EE0" w:rsidRPr="00A33639" w:rsidRDefault="002D7EE0" w:rsidP="003B056B">
            <w:pPr>
              <w:spacing w:line="280" w:lineRule="exac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A33639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- 8.81</w:t>
            </w:r>
          </w:p>
        </w:tc>
      </w:tr>
      <w:tr w:rsidR="002D7EE0" w14:paraId="3A12D0EB" w14:textId="77777777" w:rsidTr="000271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07BDC45F" w14:textId="77777777" w:rsidR="002D7EE0" w:rsidRPr="00A27DD2" w:rsidRDefault="002D7EE0" w:rsidP="003B056B">
            <w:pPr>
              <w:spacing w:line="280" w:lineRule="exact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D4BE6">
              <w:rPr>
                <w:rFonts w:hAnsi="標楷體" w:hint="eastAsia"/>
                <w:noProof/>
                <w:spacing w:val="-4"/>
                <w:sz w:val="22"/>
                <w:szCs w:val="22"/>
              </w:rPr>
              <w:t>罰款及賠償收入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623129B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A8D9096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115,097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03F0A0E3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4158E880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ADC4DA5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115,097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09B6FEF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2621F81F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115,097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0387E01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115,097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2469D72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--</w:t>
            </w:r>
          </w:p>
        </w:tc>
      </w:tr>
      <w:tr w:rsidR="002D7EE0" w14:paraId="4BFD17E5" w14:textId="77777777" w:rsidTr="000271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7EE5998C" w14:textId="77777777" w:rsidR="002D7EE0" w:rsidRPr="00A27DD2" w:rsidRDefault="002D7EE0" w:rsidP="003B056B">
            <w:pPr>
              <w:spacing w:line="280" w:lineRule="exact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D4BE6">
              <w:rPr>
                <w:rFonts w:hAnsi="標楷體" w:hint="eastAsia"/>
                <w:noProof/>
                <w:spacing w:val="-4"/>
                <w:sz w:val="22"/>
                <w:szCs w:val="22"/>
              </w:rPr>
              <w:t>規費收入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9407B88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z w:val="22"/>
                <w:szCs w:val="22"/>
              </w:rPr>
              <w:t>6,212,000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9CFEAFF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2,979,678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48770344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18C51E3F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D2628DB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2,979,678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BFA4ED3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6CAEB264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2,979,678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4FE99F2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- 3,232,322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66496E1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- 52.03</w:t>
            </w:r>
          </w:p>
        </w:tc>
      </w:tr>
      <w:tr w:rsidR="002D7EE0" w14:paraId="4B9D14DD" w14:textId="77777777" w:rsidTr="000271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478A8415" w14:textId="77777777" w:rsidR="002D7EE0" w:rsidRPr="00A27DD2" w:rsidRDefault="002D7EE0" w:rsidP="003B056B">
            <w:pPr>
              <w:spacing w:line="280" w:lineRule="exact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D4BE6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7F9F5F1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z w:val="22"/>
                <w:szCs w:val="22"/>
              </w:rPr>
              <w:t>2,815,000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B5CF000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4,645,111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776FF47B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1D0313A3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A151EEC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4,645,111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74FFAE2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12587DF5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4,645,111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7E4C8EA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1,830,111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EFC9997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65.01</w:t>
            </w:r>
          </w:p>
        </w:tc>
      </w:tr>
      <w:tr w:rsidR="002D7EE0" w14:paraId="21D958F9" w14:textId="77777777" w:rsidTr="000271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64364869" w14:textId="77777777" w:rsidR="002D7EE0" w:rsidRPr="00A27DD2" w:rsidRDefault="002D7EE0" w:rsidP="003B056B">
            <w:pPr>
              <w:spacing w:line="280" w:lineRule="exact"/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D4BE6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184D417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z w:val="22"/>
                <w:szCs w:val="22"/>
              </w:rPr>
              <w:t>560,000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FC93812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1,002,201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5578C97A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15D63D57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6FBFB49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1,002,201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BE400B4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14FBC36C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1,002,201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984CB65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442,201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67BAE45" w14:textId="77777777" w:rsidR="002D7EE0" w:rsidRPr="00A27DD2" w:rsidRDefault="002D7EE0" w:rsidP="003B056B">
            <w:pPr>
              <w:spacing w:line="280" w:lineRule="exact"/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78.96</w:t>
            </w:r>
          </w:p>
        </w:tc>
      </w:tr>
    </w:tbl>
    <w:p w14:paraId="631F35D6" w14:textId="77777777" w:rsidR="002D7EE0" w:rsidRPr="00252B93" w:rsidRDefault="002D7EE0" w:rsidP="002D7EE0">
      <w:pPr>
        <w:pStyle w:val="10"/>
        <w:ind w:right="1440"/>
        <w:rPr>
          <w:sz w:val="36"/>
          <w:szCs w:val="36"/>
        </w:rPr>
      </w:pPr>
    </w:p>
    <w:tbl>
      <w:tblPr>
        <w:tblW w:w="20299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1559"/>
        <w:gridCol w:w="567"/>
        <w:gridCol w:w="1985"/>
        <w:gridCol w:w="2362"/>
        <w:gridCol w:w="2362"/>
        <w:gridCol w:w="2363"/>
        <w:gridCol w:w="2552"/>
        <w:gridCol w:w="2410"/>
        <w:gridCol w:w="2409"/>
        <w:gridCol w:w="993"/>
      </w:tblGrid>
      <w:tr w:rsidR="002D7EE0" w14:paraId="70E06737" w14:textId="77777777" w:rsidTr="00027180">
        <w:trPr>
          <w:cantSplit/>
          <w:trHeight w:val="284"/>
          <w:tblHeader/>
        </w:trPr>
        <w:tc>
          <w:tcPr>
            <w:tcW w:w="2296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3F614502" w14:textId="77777777" w:rsidR="002D7EE0" w:rsidRPr="00706545" w:rsidRDefault="002D7EE0" w:rsidP="00027180">
            <w:pPr>
              <w:rPr>
                <w:rFonts w:hAnsi="標楷體"/>
                <w:sz w:val="28"/>
              </w:rPr>
            </w:pPr>
            <w:r w:rsidRPr="006D07D9">
              <w:rPr>
                <w:rFonts w:hAnsi="標楷體" w:hint="eastAsia"/>
                <w:sz w:val="28"/>
              </w:rPr>
              <w:t>2.　以前年度部分</w:t>
            </w:r>
          </w:p>
        </w:tc>
        <w:tc>
          <w:tcPr>
            <w:tcW w:w="18003" w:type="dxa"/>
            <w:gridSpan w:val="9"/>
            <w:tcBorders>
              <w:top w:val="nil"/>
              <w:left w:val="nil"/>
              <w:bottom w:val="nil"/>
            </w:tcBorders>
            <w:vAlign w:val="center"/>
          </w:tcPr>
          <w:p w14:paraId="11A137A5" w14:textId="77777777" w:rsidR="002D7EE0" w:rsidRPr="006D07D9" w:rsidRDefault="002D7EE0" w:rsidP="00027180">
            <w:pPr>
              <w:pStyle w:val="a8"/>
              <w:ind w:left="48" w:right="48"/>
              <w:jc w:val="right"/>
              <w:rPr>
                <w:rFonts w:ascii="標楷體" w:hAnsi="標楷體"/>
                <w:sz w:val="24"/>
                <w:szCs w:val="24"/>
              </w:rPr>
            </w:pPr>
          </w:p>
        </w:tc>
      </w:tr>
      <w:tr w:rsidR="002D7EE0" w14:paraId="3D8BE9C9" w14:textId="77777777" w:rsidTr="00027180">
        <w:trPr>
          <w:cantSplit/>
          <w:trHeight w:val="284"/>
          <w:tblHeader/>
        </w:trPr>
        <w:tc>
          <w:tcPr>
            <w:tcW w:w="20299" w:type="dxa"/>
            <w:gridSpan w:val="11"/>
            <w:tcBorders>
              <w:top w:val="nil"/>
            </w:tcBorders>
            <w:vAlign w:val="center"/>
          </w:tcPr>
          <w:p w14:paraId="6BE4A49C" w14:textId="77777777" w:rsidR="002D7EE0" w:rsidRPr="006D07D9" w:rsidRDefault="002D7EE0" w:rsidP="00027180">
            <w:pPr>
              <w:pStyle w:val="a8"/>
              <w:ind w:left="48" w:right="48"/>
              <w:jc w:val="right"/>
              <w:rPr>
                <w:sz w:val="22"/>
                <w:szCs w:val="22"/>
              </w:rPr>
            </w:pPr>
            <w:r w:rsidRPr="006D07D9">
              <w:rPr>
                <w:rFonts w:ascii="標楷體" w:hAnsi="標楷體" w:hint="eastAsia"/>
                <w:sz w:val="24"/>
                <w:szCs w:val="24"/>
              </w:rPr>
              <w:t>單位：新臺幣元</w:t>
            </w:r>
          </w:p>
        </w:tc>
      </w:tr>
      <w:tr w:rsidR="002D7EE0" w14:paraId="3E3B1E2B" w14:textId="77777777" w:rsidTr="00027180">
        <w:trPr>
          <w:cantSplit/>
          <w:trHeight w:val="284"/>
          <w:tblHeader/>
        </w:trPr>
        <w:tc>
          <w:tcPr>
            <w:tcW w:w="737" w:type="dxa"/>
            <w:vMerge w:val="restart"/>
            <w:vAlign w:val="center"/>
          </w:tcPr>
          <w:p w14:paraId="3B949A43" w14:textId="77777777" w:rsidR="002D7EE0" w:rsidRPr="006D07D9" w:rsidRDefault="002D7EE0" w:rsidP="00027180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年度</w:t>
            </w:r>
          </w:p>
        </w:tc>
        <w:tc>
          <w:tcPr>
            <w:tcW w:w="2126" w:type="dxa"/>
            <w:gridSpan w:val="2"/>
            <w:vMerge w:val="restart"/>
            <w:vAlign w:val="center"/>
          </w:tcPr>
          <w:p w14:paraId="4EEED8CD" w14:textId="77777777" w:rsidR="002D7EE0" w:rsidRPr="006D07D9" w:rsidRDefault="002D7EE0" w:rsidP="00027180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1985" w:type="dxa"/>
            <w:vMerge w:val="restart"/>
            <w:vAlign w:val="center"/>
          </w:tcPr>
          <w:p w14:paraId="3C000FDB" w14:textId="77777777" w:rsidR="002D7EE0" w:rsidRPr="006D07D9" w:rsidRDefault="002D7EE0" w:rsidP="00027180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6D07D9">
              <w:rPr>
                <w:rFonts w:hint="eastAsia"/>
                <w:spacing w:val="-20"/>
                <w:sz w:val="22"/>
                <w:szCs w:val="22"/>
              </w:rPr>
              <w:t>以前年度轉入數</w:t>
            </w:r>
          </w:p>
        </w:tc>
        <w:tc>
          <w:tcPr>
            <w:tcW w:w="7087" w:type="dxa"/>
            <w:gridSpan w:val="3"/>
          </w:tcPr>
          <w:p w14:paraId="696D2729" w14:textId="77777777" w:rsidR="002D7EE0" w:rsidRPr="006D07D9" w:rsidRDefault="002D7EE0" w:rsidP="00027180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8364" w:type="dxa"/>
            <w:gridSpan w:val="4"/>
            <w:vAlign w:val="center"/>
          </w:tcPr>
          <w:p w14:paraId="1B845199" w14:textId="77777777" w:rsidR="002D7EE0" w:rsidRPr="006D07D9" w:rsidRDefault="002D7EE0" w:rsidP="00027180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決算審定數</w:t>
            </w:r>
          </w:p>
        </w:tc>
      </w:tr>
      <w:tr w:rsidR="002D7EE0" w14:paraId="75DCE3D3" w14:textId="77777777" w:rsidTr="00027180">
        <w:trPr>
          <w:cantSplit/>
          <w:trHeight w:val="284"/>
          <w:tblHeader/>
        </w:trPr>
        <w:tc>
          <w:tcPr>
            <w:tcW w:w="737" w:type="dxa"/>
            <w:vMerge/>
            <w:vAlign w:val="center"/>
          </w:tcPr>
          <w:p w14:paraId="7D012B50" w14:textId="77777777" w:rsidR="002D7EE0" w:rsidRPr="006D07D9" w:rsidRDefault="002D7EE0" w:rsidP="00027180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vMerge/>
            <w:vAlign w:val="center"/>
          </w:tcPr>
          <w:p w14:paraId="30E79825" w14:textId="77777777" w:rsidR="002D7EE0" w:rsidRPr="006D07D9" w:rsidRDefault="002D7EE0" w:rsidP="00027180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vAlign w:val="center"/>
          </w:tcPr>
          <w:p w14:paraId="3FC4957D" w14:textId="77777777" w:rsidR="002D7EE0" w:rsidRPr="006D07D9" w:rsidRDefault="002D7EE0" w:rsidP="00027180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362" w:type="dxa"/>
            <w:vMerge w:val="restart"/>
            <w:vAlign w:val="center"/>
          </w:tcPr>
          <w:p w14:paraId="73A7B246" w14:textId="77777777" w:rsidR="002D7EE0" w:rsidRPr="006D07D9" w:rsidRDefault="002D7EE0" w:rsidP="00027180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減免（註銷）數</w:t>
            </w:r>
          </w:p>
        </w:tc>
        <w:tc>
          <w:tcPr>
            <w:tcW w:w="2362" w:type="dxa"/>
            <w:vMerge w:val="restart"/>
            <w:vAlign w:val="center"/>
          </w:tcPr>
          <w:p w14:paraId="036F2DC8" w14:textId="77777777" w:rsidR="002D7EE0" w:rsidRPr="006D07D9" w:rsidRDefault="002D7EE0" w:rsidP="00027180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363" w:type="dxa"/>
            <w:vMerge w:val="restart"/>
            <w:vAlign w:val="center"/>
          </w:tcPr>
          <w:p w14:paraId="5B3BF8FE" w14:textId="77777777" w:rsidR="002D7EE0" w:rsidRPr="006D07D9" w:rsidRDefault="002D7EE0" w:rsidP="00027180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應收保留數</w:t>
            </w:r>
          </w:p>
        </w:tc>
        <w:tc>
          <w:tcPr>
            <w:tcW w:w="2552" w:type="dxa"/>
            <w:vMerge w:val="restart"/>
            <w:vAlign w:val="center"/>
          </w:tcPr>
          <w:p w14:paraId="26CC0FFA" w14:textId="77777777" w:rsidR="002D7EE0" w:rsidRPr="006D07D9" w:rsidRDefault="002D7EE0" w:rsidP="00027180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減免（註銷）數</w:t>
            </w:r>
          </w:p>
        </w:tc>
        <w:tc>
          <w:tcPr>
            <w:tcW w:w="2410" w:type="dxa"/>
            <w:vMerge w:val="restart"/>
            <w:vAlign w:val="center"/>
          </w:tcPr>
          <w:p w14:paraId="7D8DAC47" w14:textId="77777777" w:rsidR="002D7EE0" w:rsidRPr="006D07D9" w:rsidRDefault="002D7EE0" w:rsidP="00027180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3402" w:type="dxa"/>
            <w:gridSpan w:val="2"/>
            <w:vAlign w:val="center"/>
          </w:tcPr>
          <w:p w14:paraId="3F17246B" w14:textId="77777777" w:rsidR="002D7EE0" w:rsidRPr="006D07D9" w:rsidRDefault="002D7EE0" w:rsidP="00027180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應收保留數</w:t>
            </w:r>
          </w:p>
        </w:tc>
      </w:tr>
      <w:tr w:rsidR="002D7EE0" w14:paraId="0B772AA8" w14:textId="77777777" w:rsidTr="00027180">
        <w:trPr>
          <w:cantSplit/>
          <w:trHeight w:val="284"/>
          <w:tblHeader/>
        </w:trPr>
        <w:tc>
          <w:tcPr>
            <w:tcW w:w="737" w:type="dxa"/>
            <w:vMerge/>
            <w:tcBorders>
              <w:bottom w:val="single" w:sz="4" w:space="0" w:color="auto"/>
            </w:tcBorders>
            <w:vAlign w:val="center"/>
          </w:tcPr>
          <w:p w14:paraId="361D1661" w14:textId="77777777" w:rsidR="002D7EE0" w:rsidRPr="006D07D9" w:rsidRDefault="002D7EE0" w:rsidP="00027180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14F0637A" w14:textId="77777777" w:rsidR="002D7EE0" w:rsidRPr="006D07D9" w:rsidRDefault="002D7EE0" w:rsidP="00027180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14:paraId="652509CC" w14:textId="77777777" w:rsidR="002D7EE0" w:rsidRPr="006D07D9" w:rsidRDefault="002D7EE0" w:rsidP="00027180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362" w:type="dxa"/>
            <w:vMerge/>
            <w:tcBorders>
              <w:bottom w:val="single" w:sz="4" w:space="0" w:color="auto"/>
            </w:tcBorders>
          </w:tcPr>
          <w:p w14:paraId="58F5C614" w14:textId="77777777" w:rsidR="002D7EE0" w:rsidRPr="006D07D9" w:rsidRDefault="002D7EE0" w:rsidP="00027180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362" w:type="dxa"/>
            <w:vMerge/>
            <w:tcBorders>
              <w:bottom w:val="single" w:sz="4" w:space="0" w:color="auto"/>
            </w:tcBorders>
          </w:tcPr>
          <w:p w14:paraId="67BCC77A" w14:textId="77777777" w:rsidR="002D7EE0" w:rsidRPr="006D07D9" w:rsidRDefault="002D7EE0" w:rsidP="00027180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363" w:type="dxa"/>
            <w:vMerge/>
            <w:tcBorders>
              <w:bottom w:val="single" w:sz="4" w:space="0" w:color="auto"/>
            </w:tcBorders>
          </w:tcPr>
          <w:p w14:paraId="503D87D5" w14:textId="77777777" w:rsidR="002D7EE0" w:rsidRPr="006D07D9" w:rsidRDefault="002D7EE0" w:rsidP="00027180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vAlign w:val="center"/>
          </w:tcPr>
          <w:p w14:paraId="6390E186" w14:textId="77777777" w:rsidR="002D7EE0" w:rsidRPr="006D07D9" w:rsidRDefault="002D7EE0" w:rsidP="00027180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  <w:vAlign w:val="center"/>
          </w:tcPr>
          <w:p w14:paraId="4828C824" w14:textId="77777777" w:rsidR="002D7EE0" w:rsidRPr="006D07D9" w:rsidRDefault="002D7EE0" w:rsidP="00027180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14:paraId="5F92ED96" w14:textId="77777777" w:rsidR="002D7EE0" w:rsidRPr="006D07D9" w:rsidRDefault="002D7EE0" w:rsidP="00027180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22B16B89" w14:textId="77777777" w:rsidR="002D7EE0" w:rsidRPr="006D07D9" w:rsidRDefault="002D7EE0" w:rsidP="00027180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2D7EE0" w:rsidRPr="00865991" w14:paraId="11AFC2C1" w14:textId="77777777" w:rsidTr="00027180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75AC383C" w14:textId="77777777" w:rsidR="002D7EE0" w:rsidRPr="00865991" w:rsidRDefault="002D7EE0" w:rsidP="00027180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AF64164" w14:textId="77777777" w:rsidR="002D7EE0" w:rsidRPr="00865991" w:rsidRDefault="002D7EE0" w:rsidP="00027180">
            <w:pPr>
              <w:pStyle w:val="22"/>
              <w:ind w:leftChars="0" w:left="0" w:rightChars="0" w:right="24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865991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教育部主管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437933E" w14:textId="77777777" w:rsidR="002D7EE0" w:rsidRPr="00865991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865991">
              <w:rPr>
                <w:rFonts w:hAnsi="細明體"/>
                <w:b/>
                <w:noProof/>
                <w:sz w:val="22"/>
                <w:szCs w:val="22"/>
              </w:rPr>
              <w:t>22,195,315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63185304" w14:textId="77777777" w:rsidR="002D7EE0" w:rsidRPr="00865991" w:rsidRDefault="002D7EE0" w:rsidP="00027180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865991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3735A1B6" w14:textId="77777777" w:rsidR="002D7EE0" w:rsidRPr="00865991" w:rsidRDefault="002D7EE0" w:rsidP="00027180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865991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1F89941E" w14:textId="77777777" w:rsidR="002D7EE0" w:rsidRPr="00865991" w:rsidRDefault="002D7EE0" w:rsidP="00027180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865991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C0403EF" w14:textId="77777777" w:rsidR="002D7EE0" w:rsidRPr="00865991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865991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117DB24" w14:textId="77777777" w:rsidR="002D7EE0" w:rsidRPr="00865991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865991">
              <w:rPr>
                <w:rFonts w:hAnsi="細明體"/>
                <w:b/>
                <w:noProof/>
                <w:sz w:val="22"/>
                <w:szCs w:val="22"/>
              </w:rPr>
              <w:t>18,637,178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B3EBC89" w14:textId="77777777" w:rsidR="002D7EE0" w:rsidRPr="00865991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865991">
              <w:rPr>
                <w:rFonts w:hAnsi="細明體"/>
                <w:b/>
                <w:noProof/>
                <w:sz w:val="22"/>
                <w:szCs w:val="22"/>
              </w:rPr>
              <w:t>3,558,137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0D3A00C" w14:textId="77777777" w:rsidR="002D7EE0" w:rsidRPr="00865991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865991">
              <w:rPr>
                <w:rFonts w:hAnsi="細明體"/>
                <w:b/>
                <w:noProof/>
                <w:sz w:val="22"/>
                <w:szCs w:val="22"/>
              </w:rPr>
              <w:t>16.03</w:t>
            </w:r>
          </w:p>
        </w:tc>
      </w:tr>
      <w:tr w:rsidR="002D7EE0" w:rsidRPr="00865991" w14:paraId="157BCC80" w14:textId="77777777" w:rsidTr="00027180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1ECF2A27" w14:textId="77777777" w:rsidR="002D7EE0" w:rsidRPr="00865991" w:rsidRDefault="002D7EE0" w:rsidP="00027180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C90CAF3" w14:textId="77777777" w:rsidR="002D7EE0" w:rsidRPr="00865991" w:rsidRDefault="002D7EE0" w:rsidP="00027180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865991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教育部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9C68945" w14:textId="77777777" w:rsidR="002D7EE0" w:rsidRPr="00865991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865991">
              <w:rPr>
                <w:rFonts w:hAnsi="細明體"/>
                <w:b/>
                <w:noProof/>
                <w:sz w:val="22"/>
                <w:szCs w:val="22"/>
              </w:rPr>
              <w:t>16,137,137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408CF05C" w14:textId="77777777" w:rsidR="002D7EE0" w:rsidRPr="00865991" w:rsidRDefault="002D7EE0" w:rsidP="00027180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865991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79EDE085" w14:textId="77777777" w:rsidR="002D7EE0" w:rsidRPr="00865991" w:rsidRDefault="002D7EE0" w:rsidP="00027180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865991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35CB4C1F" w14:textId="77777777" w:rsidR="002D7EE0" w:rsidRPr="00865991" w:rsidRDefault="002D7EE0" w:rsidP="00027180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865991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3341A33" w14:textId="77777777" w:rsidR="002D7EE0" w:rsidRPr="00865991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865991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0DE07AC" w14:textId="77777777" w:rsidR="002D7EE0" w:rsidRPr="00865991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865991">
              <w:rPr>
                <w:rFonts w:hAnsi="細明體"/>
                <w:b/>
                <w:noProof/>
                <w:sz w:val="22"/>
                <w:szCs w:val="22"/>
              </w:rPr>
              <w:t>12,579,000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30D90F9A" w14:textId="77777777" w:rsidR="002D7EE0" w:rsidRPr="00865991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865991">
              <w:rPr>
                <w:rFonts w:hAnsi="細明體"/>
                <w:b/>
                <w:noProof/>
                <w:sz w:val="22"/>
                <w:szCs w:val="22"/>
              </w:rPr>
              <w:t>3,558,137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23850AE" w14:textId="77777777" w:rsidR="002D7EE0" w:rsidRPr="00865991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865991">
              <w:rPr>
                <w:rFonts w:hAnsi="細明體"/>
                <w:b/>
                <w:noProof/>
                <w:sz w:val="22"/>
                <w:szCs w:val="22"/>
              </w:rPr>
              <w:t>22.05</w:t>
            </w:r>
          </w:p>
        </w:tc>
      </w:tr>
      <w:tr w:rsidR="002D7EE0" w:rsidRPr="00865991" w14:paraId="19A757AB" w14:textId="77777777" w:rsidTr="00027180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49610133" w14:textId="77777777" w:rsidR="002D7EE0" w:rsidRPr="00865991" w:rsidRDefault="002D7EE0" w:rsidP="00027180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865991">
              <w:rPr>
                <w:rFonts w:ascii="標楷體" w:eastAsia="標楷體" w:hAnsi="標楷體"/>
                <w:noProof/>
                <w:sz w:val="22"/>
                <w:szCs w:val="22"/>
              </w:rPr>
              <w:t>108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977CBEF" w14:textId="77777777" w:rsidR="002D7EE0" w:rsidRPr="00865991" w:rsidRDefault="002D7EE0" w:rsidP="00027180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865991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其他收入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3D75175" w14:textId="77777777" w:rsidR="002D7EE0" w:rsidRPr="00865991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865991">
              <w:rPr>
                <w:rFonts w:hAnsi="細明體"/>
                <w:noProof/>
                <w:sz w:val="22"/>
                <w:szCs w:val="22"/>
              </w:rPr>
              <w:t>2,357,759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265CFA34" w14:textId="77777777" w:rsidR="002D7EE0" w:rsidRPr="00865991" w:rsidRDefault="002D7EE0" w:rsidP="0002718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865991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57F76ABD" w14:textId="77777777" w:rsidR="002D7EE0" w:rsidRPr="00865991" w:rsidRDefault="002D7EE0" w:rsidP="0002718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865991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49C6CA4C" w14:textId="77777777" w:rsidR="002D7EE0" w:rsidRPr="00865991" w:rsidRDefault="002D7EE0" w:rsidP="0002718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865991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A4BA631" w14:textId="77777777" w:rsidR="002D7EE0" w:rsidRPr="00865991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865991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33384CF" w14:textId="77777777" w:rsidR="002D7EE0" w:rsidRPr="00865991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865991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A7ADF54" w14:textId="77777777" w:rsidR="002D7EE0" w:rsidRPr="00865991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865991">
              <w:rPr>
                <w:rFonts w:hAnsi="細明體"/>
                <w:noProof/>
                <w:sz w:val="22"/>
                <w:szCs w:val="22"/>
              </w:rPr>
              <w:t>2,357,759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6D6632B" w14:textId="77777777" w:rsidR="002D7EE0" w:rsidRPr="00865991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865991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</w:tr>
      <w:tr w:rsidR="002D7EE0" w:rsidRPr="00865991" w14:paraId="5BD12734" w14:textId="77777777" w:rsidTr="00027180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43DAF617" w14:textId="77777777" w:rsidR="002D7EE0" w:rsidRPr="00865991" w:rsidRDefault="002D7EE0" w:rsidP="00027180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865991">
              <w:rPr>
                <w:rFonts w:ascii="標楷體" w:eastAsia="標楷體" w:hAnsi="標楷體"/>
                <w:noProof/>
                <w:sz w:val="22"/>
                <w:szCs w:val="22"/>
              </w:rPr>
              <w:t>110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21FA852" w14:textId="77777777" w:rsidR="002D7EE0" w:rsidRPr="00865991" w:rsidRDefault="002D7EE0" w:rsidP="00027180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865991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其他收入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3893511" w14:textId="77777777" w:rsidR="002D7EE0" w:rsidRPr="00865991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865991">
              <w:rPr>
                <w:rFonts w:hAnsi="細明體"/>
                <w:noProof/>
                <w:sz w:val="22"/>
                <w:szCs w:val="22"/>
              </w:rPr>
              <w:t>1,191,658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51C5C0DD" w14:textId="77777777" w:rsidR="002D7EE0" w:rsidRPr="00865991" w:rsidRDefault="002D7EE0" w:rsidP="0002718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865991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2A84C982" w14:textId="77777777" w:rsidR="002D7EE0" w:rsidRPr="00865991" w:rsidRDefault="002D7EE0" w:rsidP="0002718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865991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4333574B" w14:textId="77777777" w:rsidR="002D7EE0" w:rsidRPr="00865991" w:rsidRDefault="002D7EE0" w:rsidP="0002718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865991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3A8B4A2" w14:textId="77777777" w:rsidR="002D7EE0" w:rsidRPr="00865991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865991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A268345" w14:textId="77777777" w:rsidR="002D7EE0" w:rsidRPr="00865991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865991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5286AE6E" w14:textId="77777777" w:rsidR="002D7EE0" w:rsidRPr="00865991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865991">
              <w:rPr>
                <w:rFonts w:hAnsi="細明體"/>
                <w:noProof/>
                <w:sz w:val="22"/>
                <w:szCs w:val="22"/>
              </w:rPr>
              <w:t>1,191,658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3DE8CED" w14:textId="77777777" w:rsidR="002D7EE0" w:rsidRPr="00865991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865991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</w:tr>
      <w:tr w:rsidR="002D7EE0" w:rsidRPr="00865991" w14:paraId="7196148D" w14:textId="77777777" w:rsidTr="00027180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01D9DE32" w14:textId="77777777" w:rsidR="002D7EE0" w:rsidRPr="00865991" w:rsidRDefault="002D7EE0" w:rsidP="00027180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865991">
              <w:rPr>
                <w:rFonts w:ascii="標楷體" w:eastAsia="標楷體" w:hAnsi="標楷體"/>
                <w:noProof/>
                <w:sz w:val="22"/>
                <w:szCs w:val="22"/>
              </w:rPr>
              <w:t>112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1E2DD1A6" w14:textId="77777777" w:rsidR="002D7EE0" w:rsidRPr="00865991" w:rsidRDefault="002D7EE0" w:rsidP="00027180">
            <w:pPr>
              <w:pStyle w:val="22"/>
              <w:ind w:leftChars="300" w:left="480" w:rightChars="100" w:right="160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865991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小計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ED08A99" w14:textId="77777777" w:rsidR="002D7EE0" w:rsidRPr="00865991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865991">
              <w:rPr>
                <w:rFonts w:hAnsi="細明體"/>
                <w:b/>
                <w:noProof/>
                <w:sz w:val="22"/>
                <w:szCs w:val="22"/>
              </w:rPr>
              <w:t>12,587,720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0161F065" w14:textId="77777777" w:rsidR="002D7EE0" w:rsidRPr="00865991" w:rsidRDefault="002D7EE0" w:rsidP="00027180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865991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254FF9E2" w14:textId="77777777" w:rsidR="002D7EE0" w:rsidRPr="00865991" w:rsidRDefault="002D7EE0" w:rsidP="00027180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865991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08320682" w14:textId="77777777" w:rsidR="002D7EE0" w:rsidRPr="00865991" w:rsidRDefault="002D7EE0" w:rsidP="00027180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865991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2305913" w14:textId="77777777" w:rsidR="002D7EE0" w:rsidRPr="00865991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865991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3D5CD56" w14:textId="77777777" w:rsidR="002D7EE0" w:rsidRPr="00865991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865991">
              <w:rPr>
                <w:rFonts w:hAnsi="細明體"/>
                <w:b/>
                <w:noProof/>
                <w:sz w:val="22"/>
                <w:szCs w:val="22"/>
              </w:rPr>
              <w:t>12,579,000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C332A83" w14:textId="77777777" w:rsidR="002D7EE0" w:rsidRPr="00865991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865991">
              <w:rPr>
                <w:rFonts w:hAnsi="細明體"/>
                <w:b/>
                <w:noProof/>
                <w:sz w:val="22"/>
                <w:szCs w:val="22"/>
              </w:rPr>
              <w:t>8,720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1F29049" w14:textId="77777777" w:rsidR="002D7EE0" w:rsidRPr="00865991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865991">
              <w:rPr>
                <w:rFonts w:hAnsi="細明體"/>
                <w:b/>
                <w:noProof/>
                <w:sz w:val="22"/>
                <w:szCs w:val="22"/>
              </w:rPr>
              <w:t>0.07</w:t>
            </w:r>
          </w:p>
        </w:tc>
      </w:tr>
      <w:tr w:rsidR="002D7EE0" w:rsidRPr="00865991" w14:paraId="10676D86" w14:textId="77777777" w:rsidTr="00027180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259F471E" w14:textId="77777777" w:rsidR="002D7EE0" w:rsidRPr="00865991" w:rsidRDefault="002D7EE0" w:rsidP="00027180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A781CB1" w14:textId="77777777" w:rsidR="002D7EE0" w:rsidRPr="00865991" w:rsidRDefault="002D7EE0" w:rsidP="00027180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865991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CF1A77E" w14:textId="77777777" w:rsidR="002D7EE0" w:rsidRPr="00865991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865991">
              <w:rPr>
                <w:rFonts w:hAnsi="細明體"/>
                <w:noProof/>
                <w:sz w:val="22"/>
                <w:szCs w:val="22"/>
              </w:rPr>
              <w:t>8,720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7DB3438B" w14:textId="77777777" w:rsidR="002D7EE0" w:rsidRPr="00865991" w:rsidRDefault="002D7EE0" w:rsidP="0002718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865991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6133233B" w14:textId="77777777" w:rsidR="002D7EE0" w:rsidRPr="00865991" w:rsidRDefault="002D7EE0" w:rsidP="0002718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865991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01DB7278" w14:textId="77777777" w:rsidR="002D7EE0" w:rsidRPr="00865991" w:rsidRDefault="002D7EE0" w:rsidP="0002718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865991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AC30583" w14:textId="77777777" w:rsidR="002D7EE0" w:rsidRPr="00865991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865991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6B75AF9" w14:textId="77777777" w:rsidR="002D7EE0" w:rsidRPr="00865991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865991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329A78C" w14:textId="77777777" w:rsidR="002D7EE0" w:rsidRPr="00865991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865991">
              <w:rPr>
                <w:rFonts w:hAnsi="細明體"/>
                <w:noProof/>
                <w:sz w:val="22"/>
                <w:szCs w:val="22"/>
              </w:rPr>
              <w:t>8,720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00D7C54" w14:textId="77777777" w:rsidR="002D7EE0" w:rsidRPr="00865991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865991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</w:tr>
      <w:tr w:rsidR="002D7EE0" w:rsidRPr="00865991" w14:paraId="13295E7C" w14:textId="77777777" w:rsidTr="00027180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6AE15A56" w14:textId="77777777" w:rsidR="002D7EE0" w:rsidRPr="00865991" w:rsidRDefault="002D7EE0" w:rsidP="00027180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25378F8" w14:textId="77777777" w:rsidR="002D7EE0" w:rsidRPr="00865991" w:rsidRDefault="002D7EE0" w:rsidP="00027180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865991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財產收入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754B94E" w14:textId="77777777" w:rsidR="002D7EE0" w:rsidRPr="00865991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865991">
              <w:rPr>
                <w:rFonts w:hAnsi="細明體"/>
                <w:noProof/>
                <w:sz w:val="22"/>
                <w:szCs w:val="22"/>
              </w:rPr>
              <w:t>12,579,000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4855BECD" w14:textId="77777777" w:rsidR="002D7EE0" w:rsidRPr="00865991" w:rsidRDefault="002D7EE0" w:rsidP="0002718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865991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1C8593AB" w14:textId="77777777" w:rsidR="002D7EE0" w:rsidRPr="00865991" w:rsidRDefault="002D7EE0" w:rsidP="0002718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865991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4B7ECEC1" w14:textId="77777777" w:rsidR="002D7EE0" w:rsidRPr="00865991" w:rsidRDefault="002D7EE0" w:rsidP="0002718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865991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ACE8E77" w14:textId="77777777" w:rsidR="002D7EE0" w:rsidRPr="00865991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865991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13C4897" w14:textId="77777777" w:rsidR="002D7EE0" w:rsidRPr="00865991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865991">
              <w:rPr>
                <w:rFonts w:hAnsi="細明體"/>
                <w:noProof/>
                <w:sz w:val="22"/>
                <w:szCs w:val="22"/>
              </w:rPr>
              <w:t>12,579,000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0B9AF22" w14:textId="77777777" w:rsidR="002D7EE0" w:rsidRPr="00865991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865991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E8082DF" w14:textId="77777777" w:rsidR="002D7EE0" w:rsidRPr="00865991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865991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2D7EE0" w:rsidRPr="00865991" w14:paraId="579F7253" w14:textId="77777777" w:rsidTr="00027180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351A7ABD" w14:textId="77777777" w:rsidR="002D7EE0" w:rsidRPr="00865991" w:rsidRDefault="002D7EE0" w:rsidP="00027180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3E36745" w14:textId="77777777" w:rsidR="002D7EE0" w:rsidRPr="00865991" w:rsidRDefault="002D7EE0" w:rsidP="00027180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865991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體育署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5FDAE43" w14:textId="77777777" w:rsidR="002D7EE0" w:rsidRPr="00865991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865991">
              <w:rPr>
                <w:rFonts w:hAnsi="細明體"/>
                <w:b/>
                <w:noProof/>
                <w:sz w:val="22"/>
                <w:szCs w:val="22"/>
              </w:rPr>
              <w:t>6,058,178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00132546" w14:textId="77777777" w:rsidR="002D7EE0" w:rsidRPr="00865991" w:rsidRDefault="002D7EE0" w:rsidP="00027180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865991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7989953D" w14:textId="77777777" w:rsidR="002D7EE0" w:rsidRPr="00865991" w:rsidRDefault="002D7EE0" w:rsidP="00027180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865991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2E2F48D0" w14:textId="77777777" w:rsidR="002D7EE0" w:rsidRPr="00865991" w:rsidRDefault="002D7EE0" w:rsidP="00027180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865991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7091A38" w14:textId="77777777" w:rsidR="002D7EE0" w:rsidRPr="00865991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865991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33FBB32" w14:textId="77777777" w:rsidR="002D7EE0" w:rsidRPr="00865991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865991">
              <w:rPr>
                <w:rFonts w:hAnsi="細明體"/>
                <w:b/>
                <w:noProof/>
                <w:sz w:val="22"/>
                <w:szCs w:val="22"/>
              </w:rPr>
              <w:t>6,058,178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EFD59BD" w14:textId="77777777" w:rsidR="002D7EE0" w:rsidRPr="00865991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865991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86862B3" w14:textId="77777777" w:rsidR="002D7EE0" w:rsidRPr="00865991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865991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</w:tr>
      <w:tr w:rsidR="002D7EE0" w:rsidRPr="00865991" w14:paraId="36F689CE" w14:textId="77777777" w:rsidTr="00027180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1AF1B964" w14:textId="77777777" w:rsidR="002D7EE0" w:rsidRPr="00865991" w:rsidRDefault="002D7EE0" w:rsidP="00027180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865991">
              <w:rPr>
                <w:rFonts w:ascii="標楷體" w:eastAsia="標楷體" w:hAnsi="標楷體"/>
                <w:noProof/>
                <w:sz w:val="22"/>
                <w:szCs w:val="22"/>
              </w:rPr>
              <w:t>112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661DFA2" w14:textId="77777777" w:rsidR="002D7EE0" w:rsidRPr="00865991" w:rsidRDefault="002D7EE0" w:rsidP="00027180">
            <w:pPr>
              <w:pStyle w:val="22"/>
              <w:ind w:leftChars="300" w:left="480" w:rightChars="100" w:right="160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865991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小計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3CD2D6F" w14:textId="77777777" w:rsidR="002D7EE0" w:rsidRPr="00865991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865991">
              <w:rPr>
                <w:rFonts w:hAnsi="細明體"/>
                <w:b/>
                <w:noProof/>
                <w:sz w:val="22"/>
                <w:szCs w:val="22"/>
              </w:rPr>
              <w:t>6,058,178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6154BE29" w14:textId="77777777" w:rsidR="002D7EE0" w:rsidRPr="00865991" w:rsidRDefault="002D7EE0" w:rsidP="00027180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865991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0B1005A3" w14:textId="77777777" w:rsidR="002D7EE0" w:rsidRPr="00865991" w:rsidRDefault="002D7EE0" w:rsidP="00027180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865991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00B4F06C" w14:textId="77777777" w:rsidR="002D7EE0" w:rsidRPr="00865991" w:rsidRDefault="002D7EE0" w:rsidP="00027180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865991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878072C" w14:textId="77777777" w:rsidR="002D7EE0" w:rsidRPr="00865991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865991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FB7F5B4" w14:textId="77777777" w:rsidR="002D7EE0" w:rsidRPr="00865991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865991">
              <w:rPr>
                <w:rFonts w:hAnsi="細明體"/>
                <w:b/>
                <w:noProof/>
                <w:sz w:val="22"/>
                <w:szCs w:val="22"/>
              </w:rPr>
              <w:t>6,058,178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F59F412" w14:textId="77777777" w:rsidR="002D7EE0" w:rsidRPr="00865991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865991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8F55625" w14:textId="77777777" w:rsidR="002D7EE0" w:rsidRPr="00865991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865991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</w:tr>
      <w:tr w:rsidR="002D7EE0" w:rsidRPr="00865991" w14:paraId="3D761C41" w14:textId="77777777" w:rsidTr="00027180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2B117ECD" w14:textId="77777777" w:rsidR="002D7EE0" w:rsidRPr="00865991" w:rsidRDefault="002D7EE0" w:rsidP="00027180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93A4594" w14:textId="77777777" w:rsidR="002D7EE0" w:rsidRPr="00865991" w:rsidRDefault="002D7EE0" w:rsidP="00027180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865991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B8C2711" w14:textId="77777777" w:rsidR="002D7EE0" w:rsidRPr="00865991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865991">
              <w:rPr>
                <w:rFonts w:hAnsi="細明體"/>
                <w:noProof/>
                <w:sz w:val="22"/>
                <w:szCs w:val="22"/>
              </w:rPr>
              <w:t>1,269,265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3AC38B05" w14:textId="77777777" w:rsidR="002D7EE0" w:rsidRPr="00865991" w:rsidRDefault="002D7EE0" w:rsidP="0002718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865991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7AB92278" w14:textId="77777777" w:rsidR="002D7EE0" w:rsidRPr="00865991" w:rsidRDefault="002D7EE0" w:rsidP="0002718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865991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2B6C45C3" w14:textId="77777777" w:rsidR="002D7EE0" w:rsidRPr="00865991" w:rsidRDefault="002D7EE0" w:rsidP="0002718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865991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3BD2087" w14:textId="77777777" w:rsidR="002D7EE0" w:rsidRPr="00865991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865991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995E151" w14:textId="77777777" w:rsidR="002D7EE0" w:rsidRPr="00865991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865991">
              <w:rPr>
                <w:rFonts w:hAnsi="細明體"/>
                <w:noProof/>
                <w:sz w:val="22"/>
                <w:szCs w:val="22"/>
              </w:rPr>
              <w:t>1,269,265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5F1A715" w14:textId="77777777" w:rsidR="002D7EE0" w:rsidRPr="00865991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865991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2A3B57B" w14:textId="77777777" w:rsidR="002D7EE0" w:rsidRPr="00865991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865991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2D7EE0" w:rsidRPr="00865991" w14:paraId="0F8F94D6" w14:textId="77777777" w:rsidTr="00027180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7726CB04" w14:textId="77777777" w:rsidR="002D7EE0" w:rsidRPr="00865991" w:rsidRDefault="002D7EE0" w:rsidP="00027180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6475DC1" w14:textId="77777777" w:rsidR="002D7EE0" w:rsidRPr="00865991" w:rsidRDefault="002D7EE0" w:rsidP="00027180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865991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其他收入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AE46DFD" w14:textId="77777777" w:rsidR="002D7EE0" w:rsidRPr="00865991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865991">
              <w:rPr>
                <w:rFonts w:hAnsi="細明體"/>
                <w:noProof/>
                <w:sz w:val="22"/>
                <w:szCs w:val="22"/>
              </w:rPr>
              <w:t>4,788,913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485C3137" w14:textId="77777777" w:rsidR="002D7EE0" w:rsidRPr="00865991" w:rsidRDefault="002D7EE0" w:rsidP="0002718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865991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13D8EE90" w14:textId="77777777" w:rsidR="002D7EE0" w:rsidRPr="00865991" w:rsidRDefault="002D7EE0" w:rsidP="0002718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865991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0444CD27" w14:textId="77777777" w:rsidR="002D7EE0" w:rsidRPr="00865991" w:rsidRDefault="002D7EE0" w:rsidP="0002718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865991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E7F058B" w14:textId="77777777" w:rsidR="002D7EE0" w:rsidRPr="00865991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865991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A047E10" w14:textId="77777777" w:rsidR="002D7EE0" w:rsidRPr="00865991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865991">
              <w:rPr>
                <w:rFonts w:hAnsi="細明體"/>
                <w:noProof/>
                <w:sz w:val="22"/>
                <w:szCs w:val="22"/>
              </w:rPr>
              <w:t>4,788,913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964FA1D" w14:textId="77777777" w:rsidR="002D7EE0" w:rsidRPr="00865991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865991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1DBFD42" w14:textId="77777777" w:rsidR="002D7EE0" w:rsidRPr="00865991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865991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</w:tbl>
    <w:p w14:paraId="124D90A4" w14:textId="77777777" w:rsidR="002D7EE0" w:rsidRDefault="002D7EE0" w:rsidP="002D7EE0">
      <w:pPr>
        <w:rPr>
          <w:rFonts w:cs="新細明體"/>
          <w:b/>
          <w:bCs/>
          <w:sz w:val="32"/>
          <w:szCs w:val="28"/>
        </w:rPr>
      </w:pPr>
    </w:p>
    <w:p w14:paraId="4AD07D24" w14:textId="77777777" w:rsidR="002D7EE0" w:rsidRPr="00AA056F" w:rsidRDefault="002D7EE0" w:rsidP="00AB5266">
      <w:pPr>
        <w:spacing w:beforeLines="50" w:before="180"/>
        <w:jc w:val="left"/>
        <w:rPr>
          <w:rFonts w:hAnsi="標楷體" w:cs="新細明體"/>
          <w:b/>
          <w:bCs/>
          <w:sz w:val="56"/>
          <w:szCs w:val="28"/>
        </w:rPr>
      </w:pPr>
      <w:r>
        <w:rPr>
          <w:rFonts w:hAnsi="標楷體" w:hint="eastAsia"/>
          <w:b/>
          <w:sz w:val="32"/>
        </w:rPr>
        <w:t>（二</w:t>
      </w:r>
      <w:r w:rsidRPr="00FD0925">
        <w:rPr>
          <w:rFonts w:hAnsi="標楷體" w:hint="eastAsia"/>
          <w:b/>
          <w:sz w:val="32"/>
        </w:rPr>
        <w:t>）　歲</w:t>
      </w:r>
      <w:r>
        <w:rPr>
          <w:rFonts w:hAnsi="標楷體" w:hint="eastAsia"/>
          <w:b/>
          <w:sz w:val="32"/>
        </w:rPr>
        <w:t>出</w:t>
      </w:r>
      <w:r w:rsidRPr="00FD0925">
        <w:rPr>
          <w:rFonts w:hAnsi="標楷體" w:hint="eastAsia"/>
          <w:b/>
          <w:sz w:val="32"/>
        </w:rPr>
        <w:t>部分</w:t>
      </w:r>
    </w:p>
    <w:tbl>
      <w:tblPr>
        <w:tblW w:w="2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998"/>
        <w:gridCol w:w="1999"/>
        <w:gridCol w:w="2197"/>
        <w:gridCol w:w="2197"/>
        <w:gridCol w:w="2031"/>
        <w:gridCol w:w="2032"/>
        <w:gridCol w:w="2032"/>
        <w:gridCol w:w="2268"/>
        <w:gridCol w:w="993"/>
      </w:tblGrid>
      <w:tr w:rsidR="002D7EE0" w14:paraId="5375F161" w14:textId="77777777" w:rsidTr="00027180">
        <w:trPr>
          <w:cantSplit/>
          <w:tblHeader/>
        </w:trPr>
        <w:tc>
          <w:tcPr>
            <w:tcW w:w="2029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8FC49A" w14:textId="689D891F" w:rsidR="002D7EE0" w:rsidRDefault="002D7EE0" w:rsidP="003B056B">
            <w:pPr>
              <w:jc w:val="left"/>
              <w:rPr>
                <w:spacing w:val="-16"/>
                <w:sz w:val="20"/>
              </w:rPr>
            </w:pPr>
            <w:r w:rsidRPr="00FD0925">
              <w:rPr>
                <w:rFonts w:hAnsi="標楷體" w:hint="eastAsia"/>
                <w:sz w:val="28"/>
              </w:rPr>
              <w:t xml:space="preserve">1.　</w:t>
            </w:r>
            <w:r>
              <w:rPr>
                <w:rFonts w:hAnsi="標楷體" w:hint="eastAsia"/>
                <w:sz w:val="28"/>
              </w:rPr>
              <w:t>113</w:t>
            </w:r>
            <w:r w:rsidRPr="00FD0925">
              <w:rPr>
                <w:rFonts w:hAnsi="標楷體" w:hint="eastAsia"/>
                <w:sz w:val="28"/>
              </w:rPr>
              <w:t>年度部分</w:t>
            </w:r>
          </w:p>
        </w:tc>
      </w:tr>
      <w:tr w:rsidR="002D7EE0" w14:paraId="70CE4352" w14:textId="77777777" w:rsidTr="00027180">
        <w:trPr>
          <w:cantSplit/>
          <w:tblHeader/>
        </w:trPr>
        <w:tc>
          <w:tcPr>
            <w:tcW w:w="20299" w:type="dxa"/>
            <w:gridSpan w:val="10"/>
            <w:tcBorders>
              <w:top w:val="nil"/>
              <w:left w:val="nil"/>
              <w:right w:val="nil"/>
            </w:tcBorders>
            <w:vAlign w:val="center"/>
          </w:tcPr>
          <w:p w14:paraId="6EBA013C" w14:textId="77777777" w:rsidR="002D7EE0" w:rsidRPr="00AA056F" w:rsidRDefault="002D7EE0" w:rsidP="00027180">
            <w:pPr>
              <w:rPr>
                <w:spacing w:val="-16"/>
                <w:sz w:val="24"/>
                <w:szCs w:val="24"/>
              </w:rPr>
            </w:pPr>
            <w:r w:rsidRPr="00AA056F">
              <w:rPr>
                <w:rFonts w:hint="eastAsia"/>
                <w:sz w:val="24"/>
                <w:szCs w:val="24"/>
              </w:rPr>
              <w:t>單位：新臺幣元</w:t>
            </w:r>
          </w:p>
        </w:tc>
      </w:tr>
      <w:tr w:rsidR="002D7EE0" w14:paraId="651433C4" w14:textId="77777777" w:rsidTr="002B565F">
        <w:trPr>
          <w:cantSplit/>
          <w:tblHeader/>
        </w:trPr>
        <w:tc>
          <w:tcPr>
            <w:tcW w:w="2552" w:type="dxa"/>
            <w:vMerge w:val="restart"/>
            <w:tcBorders>
              <w:left w:val="nil"/>
            </w:tcBorders>
            <w:vAlign w:val="center"/>
          </w:tcPr>
          <w:p w14:paraId="33F9899D" w14:textId="77777777" w:rsidR="002D7EE0" w:rsidRPr="00AA056F" w:rsidRDefault="002D7EE0" w:rsidP="00027180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1998" w:type="dxa"/>
            <w:vMerge w:val="restart"/>
            <w:vAlign w:val="center"/>
          </w:tcPr>
          <w:p w14:paraId="07212A60" w14:textId="77777777" w:rsidR="002D7EE0" w:rsidRPr="00AA056F" w:rsidRDefault="002D7EE0" w:rsidP="00027180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1999" w:type="dxa"/>
            <w:vMerge w:val="restart"/>
            <w:vAlign w:val="center"/>
          </w:tcPr>
          <w:p w14:paraId="1E634C4A" w14:textId="77777777" w:rsidR="002D7EE0" w:rsidRPr="00AA056F" w:rsidRDefault="002D7EE0" w:rsidP="00027180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決算數</w:t>
            </w:r>
          </w:p>
        </w:tc>
        <w:tc>
          <w:tcPr>
            <w:tcW w:w="4394" w:type="dxa"/>
            <w:gridSpan w:val="2"/>
            <w:vAlign w:val="center"/>
          </w:tcPr>
          <w:p w14:paraId="62727B30" w14:textId="77777777" w:rsidR="002D7EE0" w:rsidRPr="00AA056F" w:rsidRDefault="002D7EE0" w:rsidP="00027180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6095" w:type="dxa"/>
            <w:gridSpan w:val="3"/>
            <w:vAlign w:val="center"/>
          </w:tcPr>
          <w:p w14:paraId="5CECC524" w14:textId="77777777" w:rsidR="002D7EE0" w:rsidRPr="00AA056F" w:rsidRDefault="002D7EE0" w:rsidP="00027180">
            <w:pPr>
              <w:ind w:leftChars="61" w:left="98" w:rightChars="61" w:right="98"/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決算審定數</w:t>
            </w:r>
          </w:p>
        </w:tc>
        <w:tc>
          <w:tcPr>
            <w:tcW w:w="3261" w:type="dxa"/>
            <w:gridSpan w:val="2"/>
            <w:tcBorders>
              <w:right w:val="nil"/>
            </w:tcBorders>
            <w:vAlign w:val="center"/>
          </w:tcPr>
          <w:p w14:paraId="0253D4B7" w14:textId="77777777" w:rsidR="002D7EE0" w:rsidRPr="00AA056F" w:rsidRDefault="002D7EE0" w:rsidP="00027180">
            <w:pPr>
              <w:jc w:val="distribute"/>
              <w:rPr>
                <w:spacing w:val="-16"/>
                <w:sz w:val="22"/>
                <w:szCs w:val="22"/>
              </w:rPr>
            </w:pPr>
            <w:r w:rsidRPr="00AA056F">
              <w:rPr>
                <w:rFonts w:hint="eastAsia"/>
                <w:spacing w:val="-16"/>
                <w:sz w:val="22"/>
                <w:szCs w:val="22"/>
              </w:rPr>
              <w:t>審定數與預算數比較增減</w:t>
            </w:r>
          </w:p>
        </w:tc>
      </w:tr>
      <w:tr w:rsidR="002D7EE0" w14:paraId="75E30EE7" w14:textId="77777777" w:rsidTr="002B565F">
        <w:trPr>
          <w:cantSplit/>
          <w:tblHeader/>
        </w:trPr>
        <w:tc>
          <w:tcPr>
            <w:tcW w:w="2552" w:type="dxa"/>
            <w:vMerge/>
            <w:tcBorders>
              <w:left w:val="nil"/>
            </w:tcBorders>
            <w:vAlign w:val="center"/>
          </w:tcPr>
          <w:p w14:paraId="5312C464" w14:textId="77777777" w:rsidR="002D7EE0" w:rsidRPr="00AA056F" w:rsidRDefault="002D7EE0" w:rsidP="00027180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1998" w:type="dxa"/>
            <w:vMerge/>
            <w:vAlign w:val="center"/>
          </w:tcPr>
          <w:p w14:paraId="1205072C" w14:textId="77777777" w:rsidR="002D7EE0" w:rsidRPr="00AA056F" w:rsidRDefault="002D7EE0" w:rsidP="00027180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1999" w:type="dxa"/>
            <w:vMerge/>
          </w:tcPr>
          <w:p w14:paraId="65F0EA77" w14:textId="77777777" w:rsidR="002D7EE0" w:rsidRPr="00AA056F" w:rsidRDefault="002D7EE0" w:rsidP="00027180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197" w:type="dxa"/>
            <w:vAlign w:val="center"/>
          </w:tcPr>
          <w:p w14:paraId="665FBC02" w14:textId="77777777" w:rsidR="002D7EE0" w:rsidRPr="00AA056F" w:rsidRDefault="002D7EE0" w:rsidP="00027180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197" w:type="dxa"/>
            <w:vAlign w:val="center"/>
          </w:tcPr>
          <w:p w14:paraId="01BC7E55" w14:textId="77777777" w:rsidR="002D7EE0" w:rsidRPr="00AA056F" w:rsidRDefault="002D7EE0" w:rsidP="00027180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2031" w:type="dxa"/>
            <w:vAlign w:val="center"/>
          </w:tcPr>
          <w:p w14:paraId="3747420B" w14:textId="77777777" w:rsidR="002D7EE0" w:rsidRPr="00AA056F" w:rsidRDefault="002D7EE0" w:rsidP="00027180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032" w:type="dxa"/>
            <w:vAlign w:val="center"/>
          </w:tcPr>
          <w:p w14:paraId="43BD7E8F" w14:textId="77777777" w:rsidR="002D7EE0" w:rsidRPr="00AA056F" w:rsidRDefault="002D7EE0" w:rsidP="00027180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2032" w:type="dxa"/>
            <w:vAlign w:val="center"/>
          </w:tcPr>
          <w:p w14:paraId="57AD0745" w14:textId="77777777" w:rsidR="002D7EE0" w:rsidRPr="00AA056F" w:rsidRDefault="002D7EE0" w:rsidP="00027180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合計</w:t>
            </w:r>
          </w:p>
        </w:tc>
        <w:tc>
          <w:tcPr>
            <w:tcW w:w="2268" w:type="dxa"/>
            <w:vAlign w:val="center"/>
          </w:tcPr>
          <w:p w14:paraId="23FCBB4F" w14:textId="77777777" w:rsidR="002D7EE0" w:rsidRPr="00AA056F" w:rsidRDefault="002D7EE0" w:rsidP="00027180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993" w:type="dxa"/>
            <w:tcBorders>
              <w:right w:val="nil"/>
            </w:tcBorders>
            <w:vAlign w:val="center"/>
          </w:tcPr>
          <w:p w14:paraId="31AA85FD" w14:textId="77777777" w:rsidR="002D7EE0" w:rsidRPr="00AA056F" w:rsidRDefault="002D7EE0" w:rsidP="00027180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2D7EE0" w:rsidRPr="00877CA1" w14:paraId="5B216CC2" w14:textId="77777777" w:rsidTr="002B56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552" w:type="dxa"/>
            <w:shd w:val="clear" w:color="auto" w:fill="auto"/>
            <w:vAlign w:val="center"/>
          </w:tcPr>
          <w:p w14:paraId="22BFA583" w14:textId="77777777" w:rsidR="002D7EE0" w:rsidRPr="00877CA1" w:rsidRDefault="002D7EE0" w:rsidP="00027180">
            <w:pPr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877CA1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教育部主管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2D3D5427" w14:textId="77777777" w:rsidR="002D7EE0" w:rsidRPr="00877CA1" w:rsidRDefault="002D7EE0" w:rsidP="0002718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77CA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334,944,878,000</w:t>
            </w:r>
          </w:p>
        </w:tc>
        <w:tc>
          <w:tcPr>
            <w:tcW w:w="1999" w:type="dxa"/>
            <w:shd w:val="clear" w:color="auto" w:fill="auto"/>
            <w:vAlign w:val="center"/>
          </w:tcPr>
          <w:p w14:paraId="24D23389" w14:textId="77777777" w:rsidR="002D7EE0" w:rsidRPr="00877CA1" w:rsidRDefault="002D7EE0" w:rsidP="00027180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877CA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326,013,005,018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F0FE0AB" w14:textId="77777777" w:rsidR="002D7EE0" w:rsidRPr="00877CA1" w:rsidRDefault="002D7EE0" w:rsidP="0002718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77CA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- 675,010,348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F2AC80E" w14:textId="77777777" w:rsidR="002D7EE0" w:rsidRPr="00877CA1" w:rsidRDefault="002D7EE0" w:rsidP="0002718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77CA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376,203,063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774982F2" w14:textId="77777777" w:rsidR="002D7EE0" w:rsidRPr="00877CA1" w:rsidRDefault="002D7EE0" w:rsidP="0002718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77CA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321,430,081,447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5A317127" w14:textId="77777777" w:rsidR="002D7EE0" w:rsidRPr="00877CA1" w:rsidRDefault="002D7EE0" w:rsidP="0002718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77CA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4,284,116,286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35CECD18" w14:textId="77777777" w:rsidR="002D7EE0" w:rsidRPr="00877CA1" w:rsidRDefault="002D7EE0" w:rsidP="0002718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77CA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325,714,197,733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99EE915" w14:textId="77777777" w:rsidR="002D7EE0" w:rsidRPr="00877CA1" w:rsidRDefault="002D7EE0" w:rsidP="0002718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77CA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- 9,230,680,267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060C2E4" w14:textId="77777777" w:rsidR="002D7EE0" w:rsidRPr="00877CA1" w:rsidRDefault="002D7EE0" w:rsidP="0002718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77CA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- 2.76</w:t>
            </w:r>
          </w:p>
        </w:tc>
      </w:tr>
      <w:tr w:rsidR="002D7EE0" w:rsidRPr="00877CA1" w14:paraId="2BC1A766" w14:textId="77777777" w:rsidTr="002B56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552" w:type="dxa"/>
            <w:shd w:val="clear" w:color="auto" w:fill="auto"/>
            <w:vAlign w:val="center"/>
          </w:tcPr>
          <w:p w14:paraId="2C5636B4" w14:textId="77777777" w:rsidR="002D7EE0" w:rsidRPr="00877CA1" w:rsidRDefault="002D7EE0" w:rsidP="00027180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877CA1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教育部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027D6445" w14:textId="77777777" w:rsidR="002D7EE0" w:rsidRPr="00877CA1" w:rsidRDefault="002D7EE0" w:rsidP="0002718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77CA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170,558,136,000</w:t>
            </w:r>
          </w:p>
        </w:tc>
        <w:tc>
          <w:tcPr>
            <w:tcW w:w="1999" w:type="dxa"/>
            <w:shd w:val="clear" w:color="auto" w:fill="auto"/>
            <w:vAlign w:val="center"/>
          </w:tcPr>
          <w:p w14:paraId="1F7C6C7B" w14:textId="77777777" w:rsidR="002D7EE0" w:rsidRPr="00877CA1" w:rsidRDefault="002D7EE0" w:rsidP="00027180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877CA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161,857,227,138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35A741F" w14:textId="77777777" w:rsidR="002D7EE0" w:rsidRPr="00877CA1" w:rsidRDefault="002D7EE0" w:rsidP="0002718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77CA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- 373,229,757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0256DAD" w14:textId="77777777" w:rsidR="002D7EE0" w:rsidRPr="00877CA1" w:rsidRDefault="002D7EE0" w:rsidP="0002718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77CA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123,191,588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76ED6A53" w14:textId="77777777" w:rsidR="002D7EE0" w:rsidRPr="00877CA1" w:rsidRDefault="002D7EE0" w:rsidP="0002718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77CA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159,878,569,508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D14E240" w14:textId="77777777" w:rsidR="002D7EE0" w:rsidRPr="00877CA1" w:rsidRDefault="002D7EE0" w:rsidP="0002718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77CA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1,728,619,461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75385A88" w14:textId="77777777" w:rsidR="002D7EE0" w:rsidRPr="00877CA1" w:rsidRDefault="002D7EE0" w:rsidP="0002718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77CA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161,607,188,969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DF616D5" w14:textId="77777777" w:rsidR="002D7EE0" w:rsidRPr="00877CA1" w:rsidRDefault="002D7EE0" w:rsidP="0002718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77CA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- 8,950,947,031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4D6B3EF" w14:textId="77777777" w:rsidR="002D7EE0" w:rsidRPr="00877CA1" w:rsidRDefault="002D7EE0" w:rsidP="0002718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77CA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- 5.25</w:t>
            </w:r>
          </w:p>
        </w:tc>
      </w:tr>
      <w:tr w:rsidR="002D7EE0" w14:paraId="292FBA75" w14:textId="77777777" w:rsidTr="002B56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552" w:type="dxa"/>
            <w:shd w:val="clear" w:color="auto" w:fill="auto"/>
            <w:vAlign w:val="center"/>
          </w:tcPr>
          <w:p w14:paraId="3F3FCA26" w14:textId="77777777" w:rsidR="002D7EE0" w:rsidRPr="00AA056F" w:rsidRDefault="002D7EE0" w:rsidP="00027180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D4BE6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一般行政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0D3AE255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z w:val="22"/>
                <w:szCs w:val="22"/>
              </w:rPr>
              <w:t>1,290,134,000</w:t>
            </w:r>
          </w:p>
        </w:tc>
        <w:tc>
          <w:tcPr>
            <w:tcW w:w="1999" w:type="dxa"/>
            <w:shd w:val="clear" w:color="auto" w:fill="auto"/>
            <w:vAlign w:val="center"/>
          </w:tcPr>
          <w:p w14:paraId="27099825" w14:textId="77777777" w:rsidR="002D7EE0" w:rsidRPr="00AA056F" w:rsidRDefault="002D7EE0" w:rsidP="00027180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1,253,289,234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61E7EEF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z w:val="22"/>
                <w:szCs w:val="22"/>
              </w:rPr>
              <w:t>- 3,054,962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AF87934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394EACB0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1,232,181,064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1A43ABE3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z w:val="22"/>
                <w:szCs w:val="22"/>
              </w:rPr>
              <w:t>18,053,208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3125F609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1,250,234,272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85C978E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- 39,899,728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32EE5B9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- 3.09</w:t>
            </w:r>
          </w:p>
        </w:tc>
      </w:tr>
      <w:tr w:rsidR="002D7EE0" w14:paraId="275264A2" w14:textId="77777777" w:rsidTr="002B56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552" w:type="dxa"/>
            <w:shd w:val="clear" w:color="auto" w:fill="auto"/>
            <w:vAlign w:val="center"/>
          </w:tcPr>
          <w:p w14:paraId="2710E296" w14:textId="77777777" w:rsidR="002D7EE0" w:rsidRPr="00AA056F" w:rsidRDefault="002D7EE0" w:rsidP="00027180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D4BE6">
              <w:rPr>
                <w:rFonts w:hAnsi="標楷體" w:hint="eastAsia"/>
                <w:noProof/>
                <w:spacing w:val="-4"/>
                <w:sz w:val="22"/>
                <w:szCs w:val="22"/>
              </w:rPr>
              <w:t>高等教育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4DD1644A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z w:val="22"/>
                <w:szCs w:val="22"/>
              </w:rPr>
              <w:t>122,974,668,000</w:t>
            </w:r>
          </w:p>
        </w:tc>
        <w:tc>
          <w:tcPr>
            <w:tcW w:w="1999" w:type="dxa"/>
            <w:shd w:val="clear" w:color="auto" w:fill="auto"/>
            <w:vAlign w:val="center"/>
          </w:tcPr>
          <w:p w14:paraId="750155E1" w14:textId="77777777" w:rsidR="002D7EE0" w:rsidRPr="00AA056F" w:rsidRDefault="002D7EE0" w:rsidP="00027180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115,272,772,394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F488143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z w:val="22"/>
                <w:szCs w:val="22"/>
              </w:rPr>
              <w:t>- 159,548,311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B93D02B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60A5B984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114,893,297,802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50CAEA1F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z w:val="22"/>
                <w:szCs w:val="22"/>
              </w:rPr>
              <w:t>219,926,281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13849A0E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115,113,224,083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116C90D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- 7,861,443,917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22BD9E1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- 6.39</w:t>
            </w:r>
          </w:p>
        </w:tc>
      </w:tr>
      <w:tr w:rsidR="002D7EE0" w14:paraId="01FEA092" w14:textId="77777777" w:rsidTr="002B56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552" w:type="dxa"/>
            <w:shd w:val="clear" w:color="auto" w:fill="auto"/>
            <w:vAlign w:val="center"/>
          </w:tcPr>
          <w:p w14:paraId="1EEB50CD" w14:textId="77777777" w:rsidR="002D7EE0" w:rsidRPr="00AA056F" w:rsidRDefault="002D7EE0" w:rsidP="00027180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D4BE6">
              <w:rPr>
                <w:rFonts w:hAnsi="標楷體" w:hint="eastAsia"/>
                <w:noProof/>
                <w:spacing w:val="-4"/>
                <w:sz w:val="22"/>
                <w:szCs w:val="22"/>
              </w:rPr>
              <w:t>中等教育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448799EB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z w:val="22"/>
                <w:szCs w:val="22"/>
              </w:rPr>
              <w:t>1,783,635,000</w:t>
            </w:r>
          </w:p>
        </w:tc>
        <w:tc>
          <w:tcPr>
            <w:tcW w:w="1999" w:type="dxa"/>
            <w:shd w:val="clear" w:color="auto" w:fill="auto"/>
            <w:vAlign w:val="center"/>
          </w:tcPr>
          <w:p w14:paraId="2128B739" w14:textId="77777777" w:rsidR="002D7EE0" w:rsidRPr="00AA056F" w:rsidRDefault="002D7EE0" w:rsidP="00027180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1,770,851,371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209B9EF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z w:val="22"/>
                <w:szCs w:val="22"/>
              </w:rPr>
              <w:t>- 7,325,057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A2ED074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z w:val="22"/>
                <w:szCs w:val="22"/>
              </w:rPr>
              <w:t>2,177,378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30FFC8AF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1,626,748,949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5FC2B38B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z w:val="22"/>
                <w:szCs w:val="22"/>
              </w:rPr>
              <w:t>138,954,743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4B6ED0C2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1,765,703,692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54B8694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- 17,931,308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D76CF61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- 1.01</w:t>
            </w:r>
          </w:p>
        </w:tc>
      </w:tr>
      <w:tr w:rsidR="002D7EE0" w14:paraId="31996BE2" w14:textId="77777777" w:rsidTr="002B56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552" w:type="dxa"/>
            <w:shd w:val="clear" w:color="auto" w:fill="auto"/>
            <w:vAlign w:val="center"/>
          </w:tcPr>
          <w:p w14:paraId="2062BCE9" w14:textId="77777777" w:rsidR="002D7EE0" w:rsidRPr="00AA056F" w:rsidRDefault="002D7EE0" w:rsidP="00027180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D4BE6">
              <w:rPr>
                <w:rFonts w:hAnsi="標楷體" w:hint="eastAsia"/>
                <w:noProof/>
                <w:spacing w:val="-4"/>
                <w:sz w:val="22"/>
                <w:szCs w:val="22"/>
              </w:rPr>
              <w:t>終身教育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06F5EF26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z w:val="22"/>
                <w:szCs w:val="22"/>
              </w:rPr>
              <w:t>3,136,163,000</w:t>
            </w:r>
          </w:p>
        </w:tc>
        <w:tc>
          <w:tcPr>
            <w:tcW w:w="1999" w:type="dxa"/>
            <w:shd w:val="clear" w:color="auto" w:fill="auto"/>
            <w:vAlign w:val="center"/>
          </w:tcPr>
          <w:p w14:paraId="23E42746" w14:textId="77777777" w:rsidR="002D7EE0" w:rsidRPr="00AA056F" w:rsidRDefault="002D7EE0" w:rsidP="00027180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3,131,402,607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2C37130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z w:val="22"/>
                <w:szCs w:val="22"/>
              </w:rPr>
              <w:t>- 128,544,696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EDA003A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z w:val="22"/>
                <w:szCs w:val="22"/>
              </w:rPr>
              <w:t>119,958,210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2C4776FB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2,920,726,977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4CAC57B8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z w:val="22"/>
                <w:szCs w:val="22"/>
              </w:rPr>
              <w:t>202,089,144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AAE1433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3,122,816,121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349A0A6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- 13,346,879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AA4DC04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- 0.43</w:t>
            </w:r>
          </w:p>
        </w:tc>
      </w:tr>
      <w:tr w:rsidR="002D7EE0" w14:paraId="0C50D77F" w14:textId="77777777" w:rsidTr="002B56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552" w:type="dxa"/>
            <w:shd w:val="clear" w:color="auto" w:fill="auto"/>
            <w:vAlign w:val="center"/>
          </w:tcPr>
          <w:p w14:paraId="65CC7C30" w14:textId="77777777" w:rsidR="002D7EE0" w:rsidRPr="00AA056F" w:rsidRDefault="002D7EE0" w:rsidP="00027180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D4BE6">
              <w:rPr>
                <w:rFonts w:hAnsi="標楷體" w:hint="eastAsia"/>
                <w:noProof/>
                <w:spacing w:val="-4"/>
                <w:sz w:val="22"/>
                <w:szCs w:val="22"/>
              </w:rPr>
              <w:t>學務與輔導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70C53B64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z w:val="22"/>
                <w:szCs w:val="22"/>
              </w:rPr>
              <w:t>2,677,148,000</w:t>
            </w:r>
          </w:p>
        </w:tc>
        <w:tc>
          <w:tcPr>
            <w:tcW w:w="1999" w:type="dxa"/>
            <w:shd w:val="clear" w:color="auto" w:fill="auto"/>
            <w:vAlign w:val="center"/>
          </w:tcPr>
          <w:p w14:paraId="59845221" w14:textId="77777777" w:rsidR="002D7EE0" w:rsidRPr="00AA056F" w:rsidRDefault="002D7EE0" w:rsidP="00027180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2,601,102,274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44F9DEB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z w:val="22"/>
                <w:szCs w:val="22"/>
              </w:rPr>
              <w:t>- 36,155,771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D6A29B9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2CCF6085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2,471,593,551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2AB69EA4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z w:val="22"/>
                <w:szCs w:val="22"/>
              </w:rPr>
              <w:t>93,352,952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3AF0C8A1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2,564,946,503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24D942B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- 112,201,497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539FAA2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- 4.19</w:t>
            </w:r>
          </w:p>
        </w:tc>
      </w:tr>
      <w:tr w:rsidR="002D7EE0" w14:paraId="170F58D8" w14:textId="77777777" w:rsidTr="002B56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552" w:type="dxa"/>
            <w:shd w:val="clear" w:color="auto" w:fill="auto"/>
            <w:vAlign w:val="center"/>
          </w:tcPr>
          <w:p w14:paraId="1467D0EC" w14:textId="77777777" w:rsidR="002D7EE0" w:rsidRPr="00AA056F" w:rsidRDefault="002D7EE0" w:rsidP="00027180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D4BE6">
              <w:rPr>
                <w:rFonts w:hAnsi="標楷體" w:hint="eastAsia"/>
                <w:noProof/>
                <w:spacing w:val="-4"/>
                <w:sz w:val="22"/>
                <w:szCs w:val="22"/>
              </w:rPr>
              <w:t>各項教育推展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6DC6A089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z w:val="22"/>
                <w:szCs w:val="22"/>
              </w:rPr>
              <w:t>8,078,339,000</w:t>
            </w:r>
          </w:p>
        </w:tc>
        <w:tc>
          <w:tcPr>
            <w:tcW w:w="1999" w:type="dxa"/>
            <w:shd w:val="clear" w:color="auto" w:fill="auto"/>
            <w:vAlign w:val="center"/>
          </w:tcPr>
          <w:p w14:paraId="78098773" w14:textId="77777777" w:rsidR="002D7EE0" w:rsidRPr="00AA056F" w:rsidRDefault="002D7EE0" w:rsidP="00027180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7,798,663,166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09E4555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z w:val="22"/>
                <w:szCs w:val="22"/>
              </w:rPr>
              <w:t>- 38,600,960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2D69FC6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z w:val="22"/>
                <w:szCs w:val="22"/>
              </w:rPr>
              <w:t>1,056,000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2EBC5D3A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7,430,501,073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B513BF0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z w:val="22"/>
                <w:szCs w:val="22"/>
              </w:rPr>
              <w:t>330,617,133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46750CB3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7,761,118,206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37516CE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- 317,220,794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DF8A645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- 3.93</w:t>
            </w:r>
          </w:p>
        </w:tc>
      </w:tr>
      <w:tr w:rsidR="002D7EE0" w14:paraId="68D885B5" w14:textId="77777777" w:rsidTr="002B56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552" w:type="dxa"/>
            <w:shd w:val="clear" w:color="auto" w:fill="auto"/>
            <w:vAlign w:val="center"/>
          </w:tcPr>
          <w:p w14:paraId="42D01DA7" w14:textId="77777777" w:rsidR="002D7EE0" w:rsidRPr="00AA056F" w:rsidRDefault="002D7EE0" w:rsidP="00027180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D4BE6">
              <w:rPr>
                <w:rFonts w:hAnsi="標楷體" w:hint="eastAsia"/>
                <w:noProof/>
                <w:spacing w:val="-4"/>
                <w:sz w:val="22"/>
                <w:szCs w:val="22"/>
              </w:rPr>
              <w:t>非營業特種基金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450E5893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z w:val="22"/>
                <w:szCs w:val="22"/>
              </w:rPr>
              <w:t>4,460,870,000</w:t>
            </w:r>
          </w:p>
        </w:tc>
        <w:tc>
          <w:tcPr>
            <w:tcW w:w="1999" w:type="dxa"/>
            <w:shd w:val="clear" w:color="auto" w:fill="auto"/>
            <w:vAlign w:val="center"/>
          </w:tcPr>
          <w:p w14:paraId="5268CF20" w14:textId="77777777" w:rsidR="002D7EE0" w:rsidRPr="00AA056F" w:rsidRDefault="002D7EE0" w:rsidP="00027180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4,460,870,000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9DEE2A8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6AA0D51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14CD9E71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3,735,244,000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2F440980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z w:val="22"/>
                <w:szCs w:val="22"/>
              </w:rPr>
              <w:t>725,626,000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602D5308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4,460,870,000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5D74A73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F4FF0DF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</w:tr>
      <w:tr w:rsidR="002D7EE0" w14:paraId="6A75DD1D" w14:textId="77777777" w:rsidTr="002B56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552" w:type="dxa"/>
            <w:shd w:val="clear" w:color="auto" w:fill="auto"/>
            <w:vAlign w:val="center"/>
          </w:tcPr>
          <w:p w14:paraId="558E63C5" w14:textId="77777777" w:rsidR="002D7EE0" w:rsidRPr="00AA056F" w:rsidRDefault="002D7EE0" w:rsidP="00027180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D4BE6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一般建築及設備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52964F70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z w:val="22"/>
                <w:szCs w:val="22"/>
              </w:rPr>
              <w:t>1,140,000</w:t>
            </w:r>
          </w:p>
        </w:tc>
        <w:tc>
          <w:tcPr>
            <w:tcW w:w="1999" w:type="dxa"/>
            <w:shd w:val="clear" w:color="auto" w:fill="auto"/>
            <w:vAlign w:val="center"/>
          </w:tcPr>
          <w:p w14:paraId="6B72517A" w14:textId="77777777" w:rsidR="002D7EE0" w:rsidRPr="00AA056F" w:rsidRDefault="002D7EE0" w:rsidP="00027180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962,514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BACB4B3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B9D08C6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62667449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962,514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F8804FD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70342A09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962,514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C3D8A17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- 177,486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FE760B4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- 15.57</w:t>
            </w:r>
          </w:p>
        </w:tc>
      </w:tr>
      <w:tr w:rsidR="002D7EE0" w14:paraId="095F1E3B" w14:textId="77777777" w:rsidTr="002B56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552" w:type="dxa"/>
            <w:shd w:val="clear" w:color="auto" w:fill="auto"/>
            <w:vAlign w:val="center"/>
          </w:tcPr>
          <w:p w14:paraId="46B087F6" w14:textId="77777777" w:rsidR="002D7EE0" w:rsidRPr="00AA056F" w:rsidRDefault="002D7EE0" w:rsidP="00027180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D4BE6">
              <w:rPr>
                <w:rFonts w:hAnsi="標楷體" w:hint="eastAsia"/>
                <w:noProof/>
                <w:spacing w:val="-4"/>
                <w:sz w:val="22"/>
                <w:szCs w:val="22"/>
              </w:rPr>
              <w:t>第一預備金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7D5CCDD1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z w:val="22"/>
                <w:szCs w:val="22"/>
              </w:rPr>
              <w:t>147,475,000</w:t>
            </w:r>
          </w:p>
        </w:tc>
        <w:tc>
          <w:tcPr>
            <w:tcW w:w="1999" w:type="dxa"/>
            <w:shd w:val="clear" w:color="auto" w:fill="auto"/>
            <w:vAlign w:val="center"/>
          </w:tcPr>
          <w:p w14:paraId="6C50C8E1" w14:textId="77777777" w:rsidR="002D7EE0" w:rsidRPr="00AA056F" w:rsidRDefault="002D7EE0" w:rsidP="00027180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237469D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D9CDE02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15FDDF00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4760C889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66F9F8D3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ECB9451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- 147,475,000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3059CDB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- 100.00</w:t>
            </w:r>
          </w:p>
        </w:tc>
      </w:tr>
      <w:tr w:rsidR="002D7EE0" w14:paraId="3151C104" w14:textId="77777777" w:rsidTr="002B56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552" w:type="dxa"/>
            <w:shd w:val="clear" w:color="auto" w:fill="auto"/>
            <w:vAlign w:val="center"/>
          </w:tcPr>
          <w:p w14:paraId="21177868" w14:textId="77777777" w:rsidR="002D7EE0" w:rsidRPr="00AA056F" w:rsidRDefault="002D7EE0" w:rsidP="00027180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D4BE6">
              <w:rPr>
                <w:rFonts w:hAnsi="標楷體" w:hint="eastAsia"/>
                <w:noProof/>
                <w:spacing w:val="-4"/>
                <w:sz w:val="22"/>
                <w:szCs w:val="22"/>
              </w:rPr>
              <w:t>加強文化與育樂活動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1C72F661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z w:val="22"/>
                <w:szCs w:val="22"/>
              </w:rPr>
              <w:t>1,384,738,000</w:t>
            </w:r>
          </w:p>
        </w:tc>
        <w:tc>
          <w:tcPr>
            <w:tcW w:w="1999" w:type="dxa"/>
            <w:shd w:val="clear" w:color="auto" w:fill="auto"/>
            <w:vAlign w:val="center"/>
          </w:tcPr>
          <w:p w14:paraId="0162B235" w14:textId="77777777" w:rsidR="002D7EE0" w:rsidRPr="00AA056F" w:rsidRDefault="002D7EE0" w:rsidP="00027180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1,384,732,000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25B579C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53CCE48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48C27C3E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1,384,732,000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6825396D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771901CE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1,384,732,000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5673BAB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- 6,000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468BE1A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- 0.00</w:t>
            </w:r>
          </w:p>
        </w:tc>
      </w:tr>
      <w:tr w:rsidR="002D7EE0" w14:paraId="399386CD" w14:textId="77777777" w:rsidTr="002B56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552" w:type="dxa"/>
            <w:shd w:val="clear" w:color="auto" w:fill="auto"/>
            <w:vAlign w:val="center"/>
          </w:tcPr>
          <w:p w14:paraId="28667A91" w14:textId="77777777" w:rsidR="002D7EE0" w:rsidRPr="00AA056F" w:rsidRDefault="002D7EE0" w:rsidP="00027180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D4BE6">
              <w:rPr>
                <w:rFonts w:hAnsi="標楷體" w:hint="eastAsia"/>
                <w:noProof/>
                <w:spacing w:val="-4"/>
                <w:sz w:val="22"/>
                <w:szCs w:val="22"/>
              </w:rPr>
              <w:t>學校教職員暨社教機構聘任人員退休撫卹給付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7E78C46B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z w:val="22"/>
                <w:szCs w:val="22"/>
              </w:rPr>
              <w:t>24,623,826,000</w:t>
            </w:r>
          </w:p>
        </w:tc>
        <w:tc>
          <w:tcPr>
            <w:tcW w:w="1999" w:type="dxa"/>
            <w:shd w:val="clear" w:color="auto" w:fill="auto"/>
            <w:vAlign w:val="center"/>
          </w:tcPr>
          <w:p w14:paraId="7A144277" w14:textId="77777777" w:rsidR="002D7EE0" w:rsidRPr="00AA056F" w:rsidRDefault="002D7EE0" w:rsidP="00027180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24,182,581,578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646CA56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4CD2FDE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1EB21D69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24,182,581,578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321EFCBE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69D2D652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24,182,581,578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874E4B3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- 441,244,422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77689DC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- 1.79</w:t>
            </w:r>
          </w:p>
        </w:tc>
      </w:tr>
      <w:tr w:rsidR="002D7EE0" w:rsidRPr="00877CA1" w14:paraId="3A1A35B9" w14:textId="77777777" w:rsidTr="002B56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552" w:type="dxa"/>
            <w:shd w:val="clear" w:color="auto" w:fill="auto"/>
            <w:vAlign w:val="center"/>
          </w:tcPr>
          <w:p w14:paraId="6BA7440E" w14:textId="77777777" w:rsidR="002D7EE0" w:rsidRPr="00877CA1" w:rsidRDefault="002D7EE0" w:rsidP="00027180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877CA1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國民及學前教育署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0AEAC846" w14:textId="77777777" w:rsidR="002D7EE0" w:rsidRPr="00877CA1" w:rsidRDefault="002D7EE0" w:rsidP="0002718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77CA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155,015,471,000</w:t>
            </w:r>
          </w:p>
        </w:tc>
        <w:tc>
          <w:tcPr>
            <w:tcW w:w="1999" w:type="dxa"/>
            <w:shd w:val="clear" w:color="auto" w:fill="auto"/>
            <w:vAlign w:val="center"/>
          </w:tcPr>
          <w:p w14:paraId="6C11CA38" w14:textId="77777777" w:rsidR="002D7EE0" w:rsidRPr="00877CA1" w:rsidRDefault="002D7EE0" w:rsidP="00027180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877CA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154,925,573,042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187A74E" w14:textId="77777777" w:rsidR="002D7EE0" w:rsidRPr="00877CA1" w:rsidRDefault="002D7EE0" w:rsidP="0002718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77CA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- 301,780,591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C2A109C" w14:textId="77777777" w:rsidR="002D7EE0" w:rsidRPr="00877CA1" w:rsidRDefault="002D7EE0" w:rsidP="0002718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77CA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253,011,475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04CC1023" w14:textId="77777777" w:rsidR="002D7EE0" w:rsidRPr="00877CA1" w:rsidRDefault="002D7EE0" w:rsidP="0002718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77CA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154,606,926,935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2393B707" w14:textId="77777777" w:rsidR="002D7EE0" w:rsidRPr="00877CA1" w:rsidRDefault="002D7EE0" w:rsidP="0002718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77CA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269,876,991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74E156BD" w14:textId="77777777" w:rsidR="002D7EE0" w:rsidRPr="00877CA1" w:rsidRDefault="002D7EE0" w:rsidP="0002718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77CA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154,876,803,926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3C990A4" w14:textId="77777777" w:rsidR="002D7EE0" w:rsidRPr="00877CA1" w:rsidRDefault="002D7EE0" w:rsidP="0002718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77CA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- 138,667,074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6BEA058" w14:textId="77777777" w:rsidR="002D7EE0" w:rsidRPr="00877CA1" w:rsidRDefault="002D7EE0" w:rsidP="0002718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77CA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- 0.09</w:t>
            </w:r>
          </w:p>
        </w:tc>
      </w:tr>
      <w:tr w:rsidR="002D7EE0" w14:paraId="385B39A3" w14:textId="77777777" w:rsidTr="002B56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552" w:type="dxa"/>
            <w:shd w:val="clear" w:color="auto" w:fill="auto"/>
            <w:vAlign w:val="center"/>
          </w:tcPr>
          <w:p w14:paraId="1A8BC750" w14:textId="77777777" w:rsidR="002D7EE0" w:rsidRPr="00AA056F" w:rsidRDefault="002D7EE0" w:rsidP="00027180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D4BE6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一般行政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7F69F803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z w:val="22"/>
                <w:szCs w:val="22"/>
              </w:rPr>
              <w:t>368,614,000</w:t>
            </w:r>
          </w:p>
        </w:tc>
        <w:tc>
          <w:tcPr>
            <w:tcW w:w="1999" w:type="dxa"/>
            <w:shd w:val="clear" w:color="auto" w:fill="auto"/>
            <w:vAlign w:val="center"/>
          </w:tcPr>
          <w:p w14:paraId="1F5C94E3" w14:textId="77777777" w:rsidR="002D7EE0" w:rsidRPr="00AA056F" w:rsidRDefault="002D7EE0" w:rsidP="00027180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352,661,769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DC87D71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F811BA3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270E0FE9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341,386,253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6185335C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z w:val="22"/>
                <w:szCs w:val="22"/>
              </w:rPr>
              <w:t>11,275,516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4E1048D5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352,661,769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1C6E93F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- 15,952,231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6EEF5DF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- 4.33</w:t>
            </w:r>
          </w:p>
        </w:tc>
      </w:tr>
      <w:tr w:rsidR="002D7EE0" w14:paraId="064A436D" w14:textId="77777777" w:rsidTr="002B56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552" w:type="dxa"/>
            <w:shd w:val="clear" w:color="auto" w:fill="auto"/>
            <w:vAlign w:val="center"/>
          </w:tcPr>
          <w:p w14:paraId="1EBF02F3" w14:textId="77777777" w:rsidR="002D7EE0" w:rsidRPr="00AA056F" w:rsidRDefault="002D7EE0" w:rsidP="00027180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D4BE6">
              <w:rPr>
                <w:rFonts w:hAnsi="標楷體" w:hint="eastAsia"/>
                <w:noProof/>
                <w:spacing w:val="-4"/>
                <w:sz w:val="22"/>
                <w:szCs w:val="22"/>
              </w:rPr>
              <w:t>國民及學前教育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20E0EADD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z w:val="22"/>
                <w:szCs w:val="22"/>
              </w:rPr>
              <w:t>153,306,829,000</w:t>
            </w:r>
          </w:p>
        </w:tc>
        <w:tc>
          <w:tcPr>
            <w:tcW w:w="1999" w:type="dxa"/>
            <w:shd w:val="clear" w:color="auto" w:fill="auto"/>
            <w:vAlign w:val="center"/>
          </w:tcPr>
          <w:p w14:paraId="6F9ED7CE" w14:textId="77777777" w:rsidR="002D7EE0" w:rsidRPr="00AA056F" w:rsidRDefault="002D7EE0" w:rsidP="00027180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153,252,883,273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BC9EA87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z w:val="22"/>
                <w:szCs w:val="22"/>
              </w:rPr>
              <w:t>- 301,780,591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C371E13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z w:val="22"/>
                <w:szCs w:val="22"/>
              </w:rPr>
              <w:t>253,011,475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7989A15B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152,945,512,682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300013D3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z w:val="22"/>
                <w:szCs w:val="22"/>
              </w:rPr>
              <w:t>258,601,475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E05518F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153,204,114,157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D168E7F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- 102,714,843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5659D23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- 0.07</w:t>
            </w:r>
          </w:p>
        </w:tc>
      </w:tr>
      <w:tr w:rsidR="002D7EE0" w14:paraId="7C7576C2" w14:textId="77777777" w:rsidTr="002B56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552" w:type="dxa"/>
            <w:shd w:val="clear" w:color="auto" w:fill="auto"/>
            <w:vAlign w:val="center"/>
          </w:tcPr>
          <w:p w14:paraId="6A095BCD" w14:textId="77777777" w:rsidR="002D7EE0" w:rsidRPr="00AA056F" w:rsidRDefault="002D7EE0" w:rsidP="00027180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D4BE6">
              <w:rPr>
                <w:rFonts w:hAnsi="標楷體" w:hint="eastAsia"/>
                <w:noProof/>
                <w:spacing w:val="-4"/>
                <w:sz w:val="22"/>
                <w:szCs w:val="22"/>
              </w:rPr>
              <w:t>非營業特種基金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0413B1F3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z w:val="22"/>
                <w:szCs w:val="22"/>
              </w:rPr>
              <w:t>1,320,028,000</w:t>
            </w:r>
          </w:p>
        </w:tc>
        <w:tc>
          <w:tcPr>
            <w:tcW w:w="1999" w:type="dxa"/>
            <w:shd w:val="clear" w:color="auto" w:fill="auto"/>
            <w:vAlign w:val="center"/>
          </w:tcPr>
          <w:p w14:paraId="029E6F07" w14:textId="77777777" w:rsidR="002D7EE0" w:rsidRPr="00AA056F" w:rsidRDefault="002D7EE0" w:rsidP="00027180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1,320,028,000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316186B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1B36F2E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6BBD0BEE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1,320,028,000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4E7F8998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DCE67DC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1,320,028,000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2731C04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506AF07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</w:tr>
      <w:tr w:rsidR="002D7EE0" w14:paraId="409672E3" w14:textId="77777777" w:rsidTr="002B56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552" w:type="dxa"/>
            <w:shd w:val="clear" w:color="auto" w:fill="auto"/>
            <w:vAlign w:val="center"/>
          </w:tcPr>
          <w:p w14:paraId="4159DACD" w14:textId="77777777" w:rsidR="002D7EE0" w:rsidRPr="00AA056F" w:rsidRDefault="002D7EE0" w:rsidP="00027180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D4BE6">
              <w:rPr>
                <w:rFonts w:hAnsi="標楷體" w:hint="eastAsia"/>
                <w:noProof/>
                <w:spacing w:val="-4"/>
                <w:sz w:val="22"/>
                <w:szCs w:val="22"/>
              </w:rPr>
              <w:t>第一預備金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2F2BBAB9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z w:val="22"/>
                <w:szCs w:val="22"/>
              </w:rPr>
              <w:t>20,000,000</w:t>
            </w:r>
          </w:p>
        </w:tc>
        <w:tc>
          <w:tcPr>
            <w:tcW w:w="1999" w:type="dxa"/>
            <w:shd w:val="clear" w:color="auto" w:fill="auto"/>
            <w:vAlign w:val="center"/>
          </w:tcPr>
          <w:p w14:paraId="3BA7134A" w14:textId="77777777" w:rsidR="002D7EE0" w:rsidRPr="00AA056F" w:rsidRDefault="002D7EE0" w:rsidP="00027180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39BCDAF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B2E7735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20A014C8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3849FF0B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9CA204B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A4581D0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- 20,000,000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791D49D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- 100.00</w:t>
            </w:r>
          </w:p>
        </w:tc>
      </w:tr>
      <w:tr w:rsidR="002D7EE0" w:rsidRPr="00877CA1" w14:paraId="55513DFF" w14:textId="77777777" w:rsidTr="002B56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552" w:type="dxa"/>
            <w:shd w:val="clear" w:color="auto" w:fill="auto"/>
            <w:vAlign w:val="center"/>
          </w:tcPr>
          <w:p w14:paraId="66C23EDC" w14:textId="77777777" w:rsidR="002D7EE0" w:rsidRPr="00877CA1" w:rsidRDefault="002D7EE0" w:rsidP="00027180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877CA1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lastRenderedPageBreak/>
              <w:t>體育署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44F27A4E" w14:textId="77777777" w:rsidR="002D7EE0" w:rsidRPr="00877CA1" w:rsidRDefault="002D7EE0" w:rsidP="0002718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77CA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5,681,244,000</w:t>
            </w:r>
          </w:p>
        </w:tc>
        <w:tc>
          <w:tcPr>
            <w:tcW w:w="1999" w:type="dxa"/>
            <w:shd w:val="clear" w:color="auto" w:fill="auto"/>
            <w:vAlign w:val="center"/>
          </w:tcPr>
          <w:p w14:paraId="254AC9E5" w14:textId="77777777" w:rsidR="002D7EE0" w:rsidRPr="00877CA1" w:rsidRDefault="002D7EE0" w:rsidP="00027180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877CA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5,584,932,128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1301B93" w14:textId="77777777" w:rsidR="002D7EE0" w:rsidRPr="00877CA1" w:rsidRDefault="002D7EE0" w:rsidP="0002718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77CA1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D9EB7E2" w14:textId="77777777" w:rsidR="002D7EE0" w:rsidRPr="00877CA1" w:rsidRDefault="002D7EE0" w:rsidP="0002718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77CA1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7D013F00" w14:textId="77777777" w:rsidR="002D7EE0" w:rsidRPr="00877CA1" w:rsidRDefault="002D7EE0" w:rsidP="0002718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77CA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4,676,589,573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33DAE467" w14:textId="77777777" w:rsidR="002D7EE0" w:rsidRPr="00877CA1" w:rsidRDefault="002D7EE0" w:rsidP="0002718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77CA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908,342,555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6F791191" w14:textId="77777777" w:rsidR="002D7EE0" w:rsidRPr="00877CA1" w:rsidRDefault="002D7EE0" w:rsidP="0002718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77CA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5,584,932,128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2A3D2D4" w14:textId="77777777" w:rsidR="002D7EE0" w:rsidRPr="00877CA1" w:rsidRDefault="002D7EE0" w:rsidP="0002718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77CA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- 96,311,872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1DBB8E7" w14:textId="77777777" w:rsidR="002D7EE0" w:rsidRPr="00877CA1" w:rsidRDefault="002D7EE0" w:rsidP="0002718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77CA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- 1.70</w:t>
            </w:r>
          </w:p>
        </w:tc>
      </w:tr>
      <w:tr w:rsidR="002D7EE0" w14:paraId="130DFA61" w14:textId="77777777" w:rsidTr="002B56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552" w:type="dxa"/>
            <w:shd w:val="clear" w:color="auto" w:fill="auto"/>
            <w:vAlign w:val="center"/>
          </w:tcPr>
          <w:p w14:paraId="28C455CD" w14:textId="77777777" w:rsidR="002D7EE0" w:rsidRPr="00AA056F" w:rsidRDefault="002D7EE0" w:rsidP="00027180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D4BE6">
              <w:rPr>
                <w:rFonts w:hAnsi="標楷體" w:hint="eastAsia"/>
                <w:noProof/>
                <w:spacing w:val="-4"/>
                <w:sz w:val="22"/>
                <w:szCs w:val="22"/>
              </w:rPr>
              <w:t>體育教育推展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0F1C5E1C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z w:val="22"/>
                <w:szCs w:val="22"/>
              </w:rPr>
              <w:t>3,831,525,000</w:t>
            </w:r>
          </w:p>
        </w:tc>
        <w:tc>
          <w:tcPr>
            <w:tcW w:w="1999" w:type="dxa"/>
            <w:shd w:val="clear" w:color="auto" w:fill="auto"/>
            <w:vAlign w:val="center"/>
          </w:tcPr>
          <w:p w14:paraId="4E531A55" w14:textId="77777777" w:rsidR="002D7EE0" w:rsidRPr="00AA056F" w:rsidRDefault="002D7EE0" w:rsidP="00027180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3,748,375,985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52617A0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16552C9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27258D96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3,450,742,596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66B57F8B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z w:val="22"/>
                <w:szCs w:val="22"/>
              </w:rPr>
              <w:t>297,633,389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5BEAEAD9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3,748,375,985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E4065D7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- 83,149,015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78FCF3B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- 2.17</w:t>
            </w:r>
          </w:p>
        </w:tc>
      </w:tr>
      <w:tr w:rsidR="002D7EE0" w14:paraId="0A281811" w14:textId="77777777" w:rsidTr="002B56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552" w:type="dxa"/>
            <w:shd w:val="clear" w:color="auto" w:fill="auto"/>
            <w:vAlign w:val="center"/>
          </w:tcPr>
          <w:p w14:paraId="1A4B1CF4" w14:textId="77777777" w:rsidR="002D7EE0" w:rsidRPr="00AA056F" w:rsidRDefault="002D7EE0" w:rsidP="00027180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D4BE6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一般行政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4EA27B94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z w:val="22"/>
                <w:szCs w:val="22"/>
              </w:rPr>
              <w:t>243,187,000</w:t>
            </w:r>
          </w:p>
        </w:tc>
        <w:tc>
          <w:tcPr>
            <w:tcW w:w="1999" w:type="dxa"/>
            <w:shd w:val="clear" w:color="auto" w:fill="auto"/>
            <w:vAlign w:val="center"/>
          </w:tcPr>
          <w:p w14:paraId="4A6BCCC8" w14:textId="77777777" w:rsidR="002D7EE0" w:rsidRPr="00AA056F" w:rsidRDefault="002D7EE0" w:rsidP="00027180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240,996,358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49C03B4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046CB36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06EEA0A6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233,834,959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B95C578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z w:val="22"/>
                <w:szCs w:val="22"/>
              </w:rPr>
              <w:t>7,161,399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BC532D0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240,996,358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73AFB1A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- 2,190,642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CBFEE5D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- 0.90</w:t>
            </w:r>
          </w:p>
        </w:tc>
      </w:tr>
      <w:tr w:rsidR="002D7EE0" w14:paraId="644F2DF5" w14:textId="77777777" w:rsidTr="002B56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552" w:type="dxa"/>
            <w:shd w:val="clear" w:color="auto" w:fill="auto"/>
            <w:vAlign w:val="center"/>
          </w:tcPr>
          <w:p w14:paraId="3F2FF315" w14:textId="77777777" w:rsidR="002D7EE0" w:rsidRPr="00AA056F" w:rsidRDefault="002D7EE0" w:rsidP="00027180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D4BE6">
              <w:rPr>
                <w:rFonts w:hAnsi="標楷體" w:hint="eastAsia"/>
                <w:noProof/>
                <w:spacing w:val="-4"/>
                <w:sz w:val="22"/>
                <w:szCs w:val="22"/>
              </w:rPr>
              <w:t>國家體育建設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2D8D3B3B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z w:val="22"/>
                <w:szCs w:val="22"/>
              </w:rPr>
              <w:t>1,603,332,000</w:t>
            </w:r>
          </w:p>
        </w:tc>
        <w:tc>
          <w:tcPr>
            <w:tcW w:w="1999" w:type="dxa"/>
            <w:shd w:val="clear" w:color="auto" w:fill="auto"/>
            <w:vAlign w:val="center"/>
          </w:tcPr>
          <w:p w14:paraId="1E260EAB" w14:textId="77777777" w:rsidR="002D7EE0" w:rsidRPr="00AA056F" w:rsidRDefault="002D7EE0" w:rsidP="00027180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1,595,559,785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50D6D7E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F2E5D87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10C6ED52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992,012,018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3A8B1E22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z w:val="22"/>
                <w:szCs w:val="22"/>
              </w:rPr>
              <w:t>603,547,767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60FD2CD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1,595,559,785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816AAC9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- 7,772,215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8A2B039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- 0.48</w:t>
            </w:r>
          </w:p>
        </w:tc>
      </w:tr>
      <w:tr w:rsidR="002D7EE0" w14:paraId="2C8C5932" w14:textId="77777777" w:rsidTr="002B56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552" w:type="dxa"/>
            <w:shd w:val="clear" w:color="auto" w:fill="auto"/>
            <w:vAlign w:val="center"/>
          </w:tcPr>
          <w:p w14:paraId="4CA2F322" w14:textId="77777777" w:rsidR="002D7EE0" w:rsidRPr="00AA056F" w:rsidRDefault="002D7EE0" w:rsidP="00027180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D4BE6">
              <w:rPr>
                <w:rFonts w:hAnsi="標楷體" w:hint="eastAsia"/>
                <w:noProof/>
                <w:spacing w:val="-4"/>
                <w:sz w:val="22"/>
                <w:szCs w:val="22"/>
              </w:rPr>
              <w:t>第一預備金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2256451B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z w:val="22"/>
                <w:szCs w:val="22"/>
              </w:rPr>
              <w:t>3,200,000</w:t>
            </w:r>
          </w:p>
        </w:tc>
        <w:tc>
          <w:tcPr>
            <w:tcW w:w="1999" w:type="dxa"/>
            <w:shd w:val="clear" w:color="auto" w:fill="auto"/>
            <w:vAlign w:val="center"/>
          </w:tcPr>
          <w:p w14:paraId="62A5E9E8" w14:textId="77777777" w:rsidR="002D7EE0" w:rsidRPr="00AA056F" w:rsidRDefault="002D7EE0" w:rsidP="00027180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20B65F7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A5371CC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4E417A5F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4100717E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490EC697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6E56433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- 3,200,000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941CE19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- 100.00</w:t>
            </w:r>
          </w:p>
        </w:tc>
      </w:tr>
      <w:tr w:rsidR="002D7EE0" w:rsidRPr="00877CA1" w14:paraId="3118E11D" w14:textId="77777777" w:rsidTr="002B56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552" w:type="dxa"/>
            <w:shd w:val="clear" w:color="auto" w:fill="auto"/>
            <w:vAlign w:val="center"/>
          </w:tcPr>
          <w:p w14:paraId="1F468AEA" w14:textId="77777777" w:rsidR="002D7EE0" w:rsidRPr="00877CA1" w:rsidRDefault="002D7EE0" w:rsidP="00027180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877CA1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青年發展署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704BEBE0" w14:textId="77777777" w:rsidR="002D7EE0" w:rsidRPr="00877CA1" w:rsidRDefault="002D7EE0" w:rsidP="0002718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77CA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742,245,000</w:t>
            </w:r>
          </w:p>
        </w:tc>
        <w:tc>
          <w:tcPr>
            <w:tcW w:w="1999" w:type="dxa"/>
            <w:shd w:val="clear" w:color="auto" w:fill="auto"/>
            <w:vAlign w:val="center"/>
          </w:tcPr>
          <w:p w14:paraId="2BA4EB69" w14:textId="77777777" w:rsidR="002D7EE0" w:rsidRPr="00877CA1" w:rsidRDefault="002D7EE0" w:rsidP="00027180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877CA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733,113,712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0E7D882" w14:textId="77777777" w:rsidR="002D7EE0" w:rsidRPr="00877CA1" w:rsidRDefault="002D7EE0" w:rsidP="0002718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77CA1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969EA5E" w14:textId="77777777" w:rsidR="002D7EE0" w:rsidRPr="00877CA1" w:rsidRDefault="002D7EE0" w:rsidP="0002718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77CA1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3F50C46E" w14:textId="77777777" w:rsidR="002D7EE0" w:rsidRPr="00877CA1" w:rsidRDefault="002D7EE0" w:rsidP="0002718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77CA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713,855,787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188C9737" w14:textId="77777777" w:rsidR="002D7EE0" w:rsidRPr="00877CA1" w:rsidRDefault="002D7EE0" w:rsidP="0002718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77CA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19,257,925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6491D7FE" w14:textId="77777777" w:rsidR="002D7EE0" w:rsidRPr="00877CA1" w:rsidRDefault="002D7EE0" w:rsidP="0002718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77CA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733,113,712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A182242" w14:textId="77777777" w:rsidR="002D7EE0" w:rsidRPr="00877CA1" w:rsidRDefault="002D7EE0" w:rsidP="0002718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77CA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- 9,131,288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AE728E7" w14:textId="77777777" w:rsidR="002D7EE0" w:rsidRPr="00877CA1" w:rsidRDefault="002D7EE0" w:rsidP="0002718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77CA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- 1.23</w:t>
            </w:r>
          </w:p>
        </w:tc>
      </w:tr>
      <w:tr w:rsidR="002D7EE0" w14:paraId="1C2765F0" w14:textId="77777777" w:rsidTr="002B56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552" w:type="dxa"/>
            <w:shd w:val="clear" w:color="auto" w:fill="auto"/>
            <w:vAlign w:val="center"/>
          </w:tcPr>
          <w:p w14:paraId="2280DC0B" w14:textId="77777777" w:rsidR="002D7EE0" w:rsidRPr="00AA056F" w:rsidRDefault="002D7EE0" w:rsidP="00027180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D4BE6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一般行政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448668EA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z w:val="22"/>
                <w:szCs w:val="22"/>
              </w:rPr>
              <w:t>95,671,000</w:t>
            </w:r>
          </w:p>
        </w:tc>
        <w:tc>
          <w:tcPr>
            <w:tcW w:w="1999" w:type="dxa"/>
            <w:shd w:val="clear" w:color="auto" w:fill="auto"/>
            <w:vAlign w:val="center"/>
          </w:tcPr>
          <w:p w14:paraId="7373A774" w14:textId="77777777" w:rsidR="002D7EE0" w:rsidRPr="00AA056F" w:rsidRDefault="002D7EE0" w:rsidP="00027180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91,230,572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6EC142A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9CE4F06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1ABA62C3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91,230,572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7B6B948C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692ECA86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91,230,572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31C66B3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- 4,440,428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39CA9B5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- 4.64</w:t>
            </w:r>
          </w:p>
        </w:tc>
      </w:tr>
      <w:tr w:rsidR="002D7EE0" w14:paraId="64E0886F" w14:textId="77777777" w:rsidTr="002B56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552" w:type="dxa"/>
            <w:shd w:val="clear" w:color="auto" w:fill="auto"/>
            <w:vAlign w:val="center"/>
          </w:tcPr>
          <w:p w14:paraId="2E7E7238" w14:textId="77777777" w:rsidR="002D7EE0" w:rsidRPr="00AA056F" w:rsidRDefault="002D7EE0" w:rsidP="00027180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D4BE6">
              <w:rPr>
                <w:rFonts w:hAnsi="標楷體" w:hint="eastAsia"/>
                <w:noProof/>
                <w:spacing w:val="-4"/>
                <w:sz w:val="22"/>
                <w:szCs w:val="22"/>
              </w:rPr>
              <w:t>青年發展工作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43F09381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z w:val="22"/>
                <w:szCs w:val="22"/>
              </w:rPr>
              <w:t>645,854,000</w:t>
            </w:r>
          </w:p>
        </w:tc>
        <w:tc>
          <w:tcPr>
            <w:tcW w:w="1999" w:type="dxa"/>
            <w:shd w:val="clear" w:color="auto" w:fill="auto"/>
            <w:vAlign w:val="center"/>
          </w:tcPr>
          <w:p w14:paraId="7F578870" w14:textId="77777777" w:rsidR="002D7EE0" w:rsidRPr="00AA056F" w:rsidRDefault="002D7EE0" w:rsidP="00027180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641,883,140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C1A22F4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1BBC4A0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4B733419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622,625,215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1DA2743B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z w:val="22"/>
                <w:szCs w:val="22"/>
              </w:rPr>
              <w:t>19,257,925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7C51CA68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641,883,140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8CEE2DA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- 3,970,860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3E1B4C3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- 0.61</w:t>
            </w:r>
          </w:p>
        </w:tc>
      </w:tr>
      <w:tr w:rsidR="002D7EE0" w14:paraId="5672A6F7" w14:textId="77777777" w:rsidTr="002B56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552" w:type="dxa"/>
            <w:shd w:val="clear" w:color="auto" w:fill="auto"/>
            <w:vAlign w:val="center"/>
          </w:tcPr>
          <w:p w14:paraId="14DF043C" w14:textId="77777777" w:rsidR="002D7EE0" w:rsidRPr="00AA056F" w:rsidRDefault="002D7EE0" w:rsidP="00027180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D4BE6">
              <w:rPr>
                <w:rFonts w:hAnsi="標楷體" w:hint="eastAsia"/>
                <w:noProof/>
                <w:spacing w:val="-4"/>
                <w:sz w:val="22"/>
                <w:szCs w:val="22"/>
              </w:rPr>
              <w:t>第一預備金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4AB23994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z w:val="22"/>
                <w:szCs w:val="22"/>
              </w:rPr>
              <w:t>720,000</w:t>
            </w:r>
          </w:p>
        </w:tc>
        <w:tc>
          <w:tcPr>
            <w:tcW w:w="1999" w:type="dxa"/>
            <w:shd w:val="clear" w:color="auto" w:fill="auto"/>
            <w:vAlign w:val="center"/>
          </w:tcPr>
          <w:p w14:paraId="3257BD0E" w14:textId="77777777" w:rsidR="002D7EE0" w:rsidRPr="00AA056F" w:rsidRDefault="002D7EE0" w:rsidP="00027180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AFC9734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7418CEA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28C7E3EC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177F9267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14203FB4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4389E67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- 720,000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B21B03A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- 100.00</w:t>
            </w:r>
          </w:p>
        </w:tc>
      </w:tr>
      <w:tr w:rsidR="002D7EE0" w:rsidRPr="00877CA1" w14:paraId="7F64F41A" w14:textId="77777777" w:rsidTr="002B56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552" w:type="dxa"/>
            <w:shd w:val="clear" w:color="auto" w:fill="auto"/>
            <w:vAlign w:val="center"/>
          </w:tcPr>
          <w:p w14:paraId="077C425A" w14:textId="77777777" w:rsidR="002D7EE0" w:rsidRPr="00877CA1" w:rsidRDefault="002D7EE0" w:rsidP="00027180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877CA1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國家圖書館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450A2A65" w14:textId="77777777" w:rsidR="002D7EE0" w:rsidRPr="00877CA1" w:rsidRDefault="002D7EE0" w:rsidP="0002718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77CA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1,944,951,000</w:t>
            </w:r>
          </w:p>
        </w:tc>
        <w:tc>
          <w:tcPr>
            <w:tcW w:w="1999" w:type="dxa"/>
            <w:shd w:val="clear" w:color="auto" w:fill="auto"/>
            <w:vAlign w:val="center"/>
          </w:tcPr>
          <w:p w14:paraId="32094B45" w14:textId="77777777" w:rsidR="002D7EE0" w:rsidRPr="00877CA1" w:rsidRDefault="002D7EE0" w:rsidP="00027180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877CA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1,935,466,242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9996318" w14:textId="77777777" w:rsidR="002D7EE0" w:rsidRPr="00877CA1" w:rsidRDefault="002D7EE0" w:rsidP="0002718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77CA1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C7B5F10" w14:textId="77777777" w:rsidR="002D7EE0" w:rsidRPr="00877CA1" w:rsidRDefault="002D7EE0" w:rsidP="0002718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77CA1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23FAF6BB" w14:textId="77777777" w:rsidR="002D7EE0" w:rsidRPr="00877CA1" w:rsidRDefault="002D7EE0" w:rsidP="0002718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77CA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606,083,875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6DD8189B" w14:textId="77777777" w:rsidR="002D7EE0" w:rsidRPr="00877CA1" w:rsidRDefault="002D7EE0" w:rsidP="0002718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77CA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1,329,382,367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1634E6C0" w14:textId="77777777" w:rsidR="002D7EE0" w:rsidRPr="00877CA1" w:rsidRDefault="002D7EE0" w:rsidP="0002718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77CA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1,935,466,242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68511B8" w14:textId="77777777" w:rsidR="002D7EE0" w:rsidRPr="00877CA1" w:rsidRDefault="002D7EE0" w:rsidP="0002718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77CA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- 9,484,758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A057BA3" w14:textId="77777777" w:rsidR="002D7EE0" w:rsidRPr="00877CA1" w:rsidRDefault="002D7EE0" w:rsidP="0002718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77CA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- 0.49</w:t>
            </w:r>
          </w:p>
        </w:tc>
      </w:tr>
      <w:tr w:rsidR="002D7EE0" w14:paraId="532FCB33" w14:textId="77777777" w:rsidTr="002B56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552" w:type="dxa"/>
            <w:shd w:val="clear" w:color="auto" w:fill="auto"/>
            <w:vAlign w:val="center"/>
          </w:tcPr>
          <w:p w14:paraId="5EF58C1E" w14:textId="77777777" w:rsidR="002D7EE0" w:rsidRPr="00AA056F" w:rsidRDefault="002D7EE0" w:rsidP="00027180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D4BE6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一般行政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0D0D52B6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z w:val="22"/>
                <w:szCs w:val="22"/>
              </w:rPr>
              <w:t>1,832,968,000</w:t>
            </w:r>
          </w:p>
        </w:tc>
        <w:tc>
          <w:tcPr>
            <w:tcW w:w="1999" w:type="dxa"/>
            <w:shd w:val="clear" w:color="auto" w:fill="auto"/>
            <w:vAlign w:val="center"/>
          </w:tcPr>
          <w:p w14:paraId="532AD49A" w14:textId="77777777" w:rsidR="002D7EE0" w:rsidRPr="00AA056F" w:rsidRDefault="002D7EE0" w:rsidP="00027180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1,824,182,773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D2AF289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3A73C65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21C4EB99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494,800,406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1A8F1E8E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z w:val="22"/>
                <w:szCs w:val="22"/>
              </w:rPr>
              <w:t>1,329,382,367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7F93FC7B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1,824,182,773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B4A0526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- 8,785,227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1B4766C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- 0.48</w:t>
            </w:r>
          </w:p>
        </w:tc>
      </w:tr>
      <w:tr w:rsidR="002D7EE0" w14:paraId="78B82DDE" w14:textId="77777777" w:rsidTr="002B56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552" w:type="dxa"/>
            <w:shd w:val="clear" w:color="auto" w:fill="auto"/>
            <w:vAlign w:val="center"/>
          </w:tcPr>
          <w:p w14:paraId="6B9345AE" w14:textId="77777777" w:rsidR="002D7EE0" w:rsidRPr="00AA056F" w:rsidRDefault="002D7EE0" w:rsidP="00027180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D4BE6">
              <w:rPr>
                <w:rFonts w:hAnsi="標楷體" w:hint="eastAsia"/>
                <w:noProof/>
                <w:spacing w:val="-4"/>
                <w:sz w:val="22"/>
                <w:szCs w:val="22"/>
              </w:rPr>
              <w:t>館務業務活動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0BE52278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z w:val="22"/>
                <w:szCs w:val="22"/>
              </w:rPr>
              <w:t>111,983,000</w:t>
            </w:r>
          </w:p>
        </w:tc>
        <w:tc>
          <w:tcPr>
            <w:tcW w:w="1999" w:type="dxa"/>
            <w:shd w:val="clear" w:color="auto" w:fill="auto"/>
            <w:vAlign w:val="center"/>
          </w:tcPr>
          <w:p w14:paraId="70680B9D" w14:textId="77777777" w:rsidR="002D7EE0" w:rsidRPr="00AA056F" w:rsidRDefault="002D7EE0" w:rsidP="00027180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111,283,469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29284D0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9FE064A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11441FD9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111,283,469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7D868EF0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2E26757D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111,283,469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4761042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- 699,531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05A7145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- 0.62</w:t>
            </w:r>
          </w:p>
        </w:tc>
      </w:tr>
      <w:tr w:rsidR="002D7EE0" w:rsidRPr="00877CA1" w14:paraId="63346DE0" w14:textId="77777777" w:rsidTr="002B56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552" w:type="dxa"/>
            <w:shd w:val="clear" w:color="auto" w:fill="auto"/>
            <w:vAlign w:val="center"/>
          </w:tcPr>
          <w:p w14:paraId="4CC49AA1" w14:textId="77777777" w:rsidR="002D7EE0" w:rsidRPr="00877CA1" w:rsidRDefault="002D7EE0" w:rsidP="00027180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877CA1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國立公共資訊圖書館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2D6CEB6E" w14:textId="77777777" w:rsidR="002D7EE0" w:rsidRPr="00877CA1" w:rsidRDefault="002D7EE0" w:rsidP="0002718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77CA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167,008,000</w:t>
            </w:r>
          </w:p>
        </w:tc>
        <w:tc>
          <w:tcPr>
            <w:tcW w:w="1999" w:type="dxa"/>
            <w:shd w:val="clear" w:color="auto" w:fill="auto"/>
            <w:vAlign w:val="center"/>
          </w:tcPr>
          <w:p w14:paraId="4690A5BD" w14:textId="77777777" w:rsidR="002D7EE0" w:rsidRPr="00877CA1" w:rsidRDefault="002D7EE0" w:rsidP="00027180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877CA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166,998,782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6332824" w14:textId="77777777" w:rsidR="002D7EE0" w:rsidRPr="00877CA1" w:rsidRDefault="002D7EE0" w:rsidP="0002718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77CA1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397B6CE" w14:textId="77777777" w:rsidR="002D7EE0" w:rsidRPr="00877CA1" w:rsidRDefault="002D7EE0" w:rsidP="0002718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77CA1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4E4CF2D9" w14:textId="77777777" w:rsidR="002D7EE0" w:rsidRPr="00877CA1" w:rsidRDefault="002D7EE0" w:rsidP="0002718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77CA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166,998,782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790D4BE4" w14:textId="77777777" w:rsidR="002D7EE0" w:rsidRPr="00877CA1" w:rsidRDefault="002D7EE0" w:rsidP="0002718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77CA1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E255A99" w14:textId="77777777" w:rsidR="002D7EE0" w:rsidRPr="00877CA1" w:rsidRDefault="002D7EE0" w:rsidP="0002718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77CA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166,998,782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A11614B" w14:textId="77777777" w:rsidR="002D7EE0" w:rsidRPr="00877CA1" w:rsidRDefault="002D7EE0" w:rsidP="0002718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77CA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- 9,218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7CE5F8D" w14:textId="77777777" w:rsidR="002D7EE0" w:rsidRPr="00877CA1" w:rsidRDefault="002D7EE0" w:rsidP="0002718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77CA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- 0.01</w:t>
            </w:r>
          </w:p>
        </w:tc>
      </w:tr>
      <w:tr w:rsidR="002D7EE0" w14:paraId="6EC231BA" w14:textId="77777777" w:rsidTr="002B56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552" w:type="dxa"/>
            <w:shd w:val="clear" w:color="auto" w:fill="auto"/>
            <w:vAlign w:val="center"/>
          </w:tcPr>
          <w:p w14:paraId="6D68196B" w14:textId="77777777" w:rsidR="002D7EE0" w:rsidRPr="00AA056F" w:rsidRDefault="002D7EE0" w:rsidP="00027180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D4BE6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一般行政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4DA3FF0D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z w:val="22"/>
                <w:szCs w:val="22"/>
              </w:rPr>
              <w:t>136,834,000</w:t>
            </w:r>
          </w:p>
        </w:tc>
        <w:tc>
          <w:tcPr>
            <w:tcW w:w="1999" w:type="dxa"/>
            <w:shd w:val="clear" w:color="auto" w:fill="auto"/>
            <w:vAlign w:val="center"/>
          </w:tcPr>
          <w:p w14:paraId="277C8631" w14:textId="77777777" w:rsidR="002D7EE0" w:rsidRPr="00AA056F" w:rsidRDefault="002D7EE0" w:rsidP="00027180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136,825,343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F34D1ED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8665FEA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6A7A86B9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136,825,343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798F4491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84654F5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136,825,343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D35EC3C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- 8,657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8B47A3C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- 0.01</w:t>
            </w:r>
          </w:p>
        </w:tc>
      </w:tr>
      <w:tr w:rsidR="002D7EE0" w14:paraId="2601206D" w14:textId="77777777" w:rsidTr="002B56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552" w:type="dxa"/>
            <w:shd w:val="clear" w:color="auto" w:fill="auto"/>
            <w:vAlign w:val="center"/>
          </w:tcPr>
          <w:p w14:paraId="2AFA95EC" w14:textId="77777777" w:rsidR="002D7EE0" w:rsidRPr="00AA056F" w:rsidRDefault="002D7EE0" w:rsidP="00027180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D4BE6">
              <w:rPr>
                <w:rFonts w:hAnsi="標楷體" w:hint="eastAsia"/>
                <w:noProof/>
                <w:spacing w:val="-4"/>
                <w:sz w:val="22"/>
                <w:szCs w:val="22"/>
              </w:rPr>
              <w:t>館務業務活動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6A564132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z w:val="22"/>
                <w:szCs w:val="22"/>
              </w:rPr>
              <w:t>30,174,000</w:t>
            </w:r>
          </w:p>
        </w:tc>
        <w:tc>
          <w:tcPr>
            <w:tcW w:w="1999" w:type="dxa"/>
            <w:shd w:val="clear" w:color="auto" w:fill="auto"/>
            <w:vAlign w:val="center"/>
          </w:tcPr>
          <w:p w14:paraId="0A0FF96D" w14:textId="77777777" w:rsidR="002D7EE0" w:rsidRPr="00AA056F" w:rsidRDefault="002D7EE0" w:rsidP="00027180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30,173,439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1E09168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F370F35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3E4F4895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30,173,439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2A05E4A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5D4DEE69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30,173,439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1C00E76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- 561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FF786F5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- 0.00</w:t>
            </w:r>
          </w:p>
        </w:tc>
      </w:tr>
      <w:tr w:rsidR="002D7EE0" w:rsidRPr="00877CA1" w14:paraId="02C99A2B" w14:textId="77777777" w:rsidTr="002B56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552" w:type="dxa"/>
            <w:shd w:val="clear" w:color="auto" w:fill="auto"/>
            <w:vAlign w:val="center"/>
          </w:tcPr>
          <w:p w14:paraId="1445AAA6" w14:textId="77777777" w:rsidR="002D7EE0" w:rsidRPr="00877CA1" w:rsidRDefault="002D7EE0" w:rsidP="00027180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877CA1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國立教育廣播電臺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4FB06CDC" w14:textId="77777777" w:rsidR="002D7EE0" w:rsidRPr="00877CA1" w:rsidRDefault="002D7EE0" w:rsidP="0002718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77CA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236,150,000</w:t>
            </w:r>
          </w:p>
        </w:tc>
        <w:tc>
          <w:tcPr>
            <w:tcW w:w="1999" w:type="dxa"/>
            <w:shd w:val="clear" w:color="auto" w:fill="auto"/>
            <w:vAlign w:val="center"/>
          </w:tcPr>
          <w:p w14:paraId="3E4D037F" w14:textId="77777777" w:rsidR="002D7EE0" w:rsidRPr="00877CA1" w:rsidRDefault="002D7EE0" w:rsidP="00027180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877CA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233,442,843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B8BF53B" w14:textId="77777777" w:rsidR="002D7EE0" w:rsidRPr="00877CA1" w:rsidRDefault="002D7EE0" w:rsidP="0002718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77CA1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34BA6F6" w14:textId="77777777" w:rsidR="002D7EE0" w:rsidRPr="00877CA1" w:rsidRDefault="002D7EE0" w:rsidP="0002718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77CA1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7850ECA0" w14:textId="77777777" w:rsidR="002D7EE0" w:rsidRPr="00877CA1" w:rsidRDefault="002D7EE0" w:rsidP="0002718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77CA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231,892,843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5392BE58" w14:textId="77777777" w:rsidR="002D7EE0" w:rsidRPr="00877CA1" w:rsidRDefault="002D7EE0" w:rsidP="0002718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77CA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1,550,000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3F9D1880" w14:textId="77777777" w:rsidR="002D7EE0" w:rsidRPr="00877CA1" w:rsidRDefault="002D7EE0" w:rsidP="0002718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77CA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233,442,843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8C1BADF" w14:textId="77777777" w:rsidR="002D7EE0" w:rsidRPr="00877CA1" w:rsidRDefault="002D7EE0" w:rsidP="0002718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77CA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- 2,707,157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B2AC4B9" w14:textId="77777777" w:rsidR="002D7EE0" w:rsidRPr="00877CA1" w:rsidRDefault="002D7EE0" w:rsidP="0002718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77CA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- 1.15</w:t>
            </w:r>
          </w:p>
        </w:tc>
      </w:tr>
      <w:tr w:rsidR="002D7EE0" w14:paraId="4B2D8D8F" w14:textId="77777777" w:rsidTr="002B56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552" w:type="dxa"/>
            <w:shd w:val="clear" w:color="auto" w:fill="auto"/>
            <w:vAlign w:val="center"/>
          </w:tcPr>
          <w:p w14:paraId="0B2C1680" w14:textId="77777777" w:rsidR="002D7EE0" w:rsidRPr="00AA056F" w:rsidRDefault="002D7EE0" w:rsidP="00027180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D4BE6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一般行政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3567ECCB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z w:val="22"/>
                <w:szCs w:val="22"/>
              </w:rPr>
              <w:t>172,542,000</w:t>
            </w:r>
          </w:p>
        </w:tc>
        <w:tc>
          <w:tcPr>
            <w:tcW w:w="1999" w:type="dxa"/>
            <w:shd w:val="clear" w:color="auto" w:fill="auto"/>
            <w:vAlign w:val="center"/>
          </w:tcPr>
          <w:p w14:paraId="6EF3EC5E" w14:textId="77777777" w:rsidR="002D7EE0" w:rsidRPr="00AA056F" w:rsidRDefault="002D7EE0" w:rsidP="00027180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170,158,524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EBFD1C1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FDE997A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59B2B848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168,608,524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38548FA1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z w:val="22"/>
                <w:szCs w:val="22"/>
              </w:rPr>
              <w:t>1,550,000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1F16D56D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170,158,524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A068A71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- 2,383,476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7F9F4B4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- 1.38</w:t>
            </w:r>
          </w:p>
        </w:tc>
      </w:tr>
      <w:tr w:rsidR="002D7EE0" w14:paraId="0129FB87" w14:textId="77777777" w:rsidTr="002B56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552" w:type="dxa"/>
            <w:shd w:val="clear" w:color="auto" w:fill="auto"/>
            <w:vAlign w:val="center"/>
          </w:tcPr>
          <w:p w14:paraId="2D9C7DA5" w14:textId="77777777" w:rsidR="002D7EE0" w:rsidRPr="00AA056F" w:rsidRDefault="002D7EE0" w:rsidP="00027180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D4BE6">
              <w:rPr>
                <w:rFonts w:hAnsi="標楷體" w:hint="eastAsia"/>
                <w:noProof/>
                <w:spacing w:val="-4"/>
                <w:sz w:val="22"/>
                <w:szCs w:val="22"/>
              </w:rPr>
              <w:t>臺務業務活動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678CDC7C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z w:val="22"/>
                <w:szCs w:val="22"/>
              </w:rPr>
              <w:t>62,113,000</w:t>
            </w:r>
          </w:p>
        </w:tc>
        <w:tc>
          <w:tcPr>
            <w:tcW w:w="1999" w:type="dxa"/>
            <w:shd w:val="clear" w:color="auto" w:fill="auto"/>
            <w:vAlign w:val="center"/>
          </w:tcPr>
          <w:p w14:paraId="21F36E12" w14:textId="77777777" w:rsidR="002D7EE0" w:rsidRPr="00AA056F" w:rsidRDefault="002D7EE0" w:rsidP="00027180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62,077,149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2D26708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CC7641E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78588DF0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62,077,149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784A357B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51F2B548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62,077,149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7215FE6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- 35,851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668E51B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- 0.06</w:t>
            </w:r>
          </w:p>
        </w:tc>
      </w:tr>
      <w:tr w:rsidR="002D7EE0" w14:paraId="4DC7F581" w14:textId="77777777" w:rsidTr="002B56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552" w:type="dxa"/>
            <w:shd w:val="clear" w:color="auto" w:fill="auto"/>
            <w:vAlign w:val="center"/>
          </w:tcPr>
          <w:p w14:paraId="42A31ECB" w14:textId="77777777" w:rsidR="002D7EE0" w:rsidRPr="00AA056F" w:rsidRDefault="002D7EE0" w:rsidP="00027180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D4BE6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一般建築及設備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06E126CB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z w:val="22"/>
                <w:szCs w:val="22"/>
              </w:rPr>
              <w:t>1,250,000</w:t>
            </w:r>
          </w:p>
        </w:tc>
        <w:tc>
          <w:tcPr>
            <w:tcW w:w="1999" w:type="dxa"/>
            <w:shd w:val="clear" w:color="auto" w:fill="auto"/>
            <w:vAlign w:val="center"/>
          </w:tcPr>
          <w:p w14:paraId="0699FEE9" w14:textId="77777777" w:rsidR="002D7EE0" w:rsidRPr="00AA056F" w:rsidRDefault="002D7EE0" w:rsidP="00027180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1,207,170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CD4D6DB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C4381D2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74D85590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1,207,170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2A577451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78161CC4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1,207,170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35A8723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- 42,830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2FF0DFA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- 3.43</w:t>
            </w:r>
          </w:p>
        </w:tc>
      </w:tr>
      <w:tr w:rsidR="002D7EE0" w14:paraId="6ABE5536" w14:textId="77777777" w:rsidTr="002B56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552" w:type="dxa"/>
            <w:shd w:val="clear" w:color="auto" w:fill="auto"/>
            <w:vAlign w:val="center"/>
          </w:tcPr>
          <w:p w14:paraId="0B222CDC" w14:textId="77777777" w:rsidR="002D7EE0" w:rsidRPr="00AA056F" w:rsidRDefault="002D7EE0" w:rsidP="00027180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D4BE6">
              <w:rPr>
                <w:rFonts w:hAnsi="標楷體" w:hint="eastAsia"/>
                <w:noProof/>
                <w:spacing w:val="-4"/>
                <w:sz w:val="22"/>
                <w:szCs w:val="22"/>
              </w:rPr>
              <w:t>第一預備金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391FA2FA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z w:val="22"/>
                <w:szCs w:val="22"/>
              </w:rPr>
              <w:t>245,000</w:t>
            </w:r>
          </w:p>
        </w:tc>
        <w:tc>
          <w:tcPr>
            <w:tcW w:w="1999" w:type="dxa"/>
            <w:shd w:val="clear" w:color="auto" w:fill="auto"/>
            <w:vAlign w:val="center"/>
          </w:tcPr>
          <w:p w14:paraId="0DBC2D5C" w14:textId="77777777" w:rsidR="002D7EE0" w:rsidRPr="00AA056F" w:rsidRDefault="002D7EE0" w:rsidP="00027180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724E26A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D0EB4A1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28346034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7C5B6AF3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5A22F818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A948877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- 245,000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F43E53D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- 100.00</w:t>
            </w:r>
          </w:p>
        </w:tc>
      </w:tr>
      <w:tr w:rsidR="002D7EE0" w:rsidRPr="00877CA1" w14:paraId="7E1F7729" w14:textId="77777777" w:rsidTr="002B56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552" w:type="dxa"/>
            <w:shd w:val="clear" w:color="auto" w:fill="auto"/>
            <w:vAlign w:val="center"/>
          </w:tcPr>
          <w:p w14:paraId="22D7E2CB" w14:textId="77777777" w:rsidR="002D7EE0" w:rsidRPr="00877CA1" w:rsidRDefault="002D7EE0" w:rsidP="00027180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877CA1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國家教育研究院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4F2447FB" w14:textId="77777777" w:rsidR="002D7EE0" w:rsidRPr="00877CA1" w:rsidRDefault="002D7EE0" w:rsidP="0002718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77CA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599,673,000</w:t>
            </w:r>
          </w:p>
        </w:tc>
        <w:tc>
          <w:tcPr>
            <w:tcW w:w="1999" w:type="dxa"/>
            <w:shd w:val="clear" w:color="auto" w:fill="auto"/>
            <w:vAlign w:val="center"/>
          </w:tcPr>
          <w:p w14:paraId="3DEA57E7" w14:textId="77777777" w:rsidR="002D7EE0" w:rsidRPr="00877CA1" w:rsidRDefault="002D7EE0" w:rsidP="00027180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877CA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576,251,131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23B0C16" w14:textId="77777777" w:rsidR="002D7EE0" w:rsidRPr="00877CA1" w:rsidRDefault="002D7EE0" w:rsidP="0002718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77CA1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E4B99A9" w14:textId="77777777" w:rsidR="002D7EE0" w:rsidRPr="00877CA1" w:rsidRDefault="002D7EE0" w:rsidP="0002718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77CA1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0552B0EE" w14:textId="77777777" w:rsidR="002D7EE0" w:rsidRPr="00877CA1" w:rsidRDefault="002D7EE0" w:rsidP="0002718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77CA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549,164,144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505A4758" w14:textId="77777777" w:rsidR="002D7EE0" w:rsidRPr="00877CA1" w:rsidRDefault="002D7EE0" w:rsidP="0002718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77CA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27,086,987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326FCD3E" w14:textId="77777777" w:rsidR="002D7EE0" w:rsidRPr="00877CA1" w:rsidRDefault="002D7EE0" w:rsidP="0002718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77CA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576,251,131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62187F0" w14:textId="77777777" w:rsidR="002D7EE0" w:rsidRPr="00877CA1" w:rsidRDefault="002D7EE0" w:rsidP="0002718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77CA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- 23,421,869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F68AF72" w14:textId="77777777" w:rsidR="002D7EE0" w:rsidRPr="00877CA1" w:rsidRDefault="002D7EE0" w:rsidP="0002718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877CA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- 3.91</w:t>
            </w:r>
          </w:p>
        </w:tc>
      </w:tr>
      <w:tr w:rsidR="002D7EE0" w14:paraId="314E2750" w14:textId="77777777" w:rsidTr="002B56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552" w:type="dxa"/>
            <w:shd w:val="clear" w:color="auto" w:fill="auto"/>
            <w:vAlign w:val="center"/>
          </w:tcPr>
          <w:p w14:paraId="182B5C6E" w14:textId="77777777" w:rsidR="002D7EE0" w:rsidRPr="00AA056F" w:rsidRDefault="002D7EE0" w:rsidP="00027180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D4BE6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一般行政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5285973D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z w:val="22"/>
                <w:szCs w:val="22"/>
              </w:rPr>
              <w:t>352,812,000</w:t>
            </w:r>
          </w:p>
        </w:tc>
        <w:tc>
          <w:tcPr>
            <w:tcW w:w="1999" w:type="dxa"/>
            <w:shd w:val="clear" w:color="auto" w:fill="auto"/>
            <w:vAlign w:val="center"/>
          </w:tcPr>
          <w:p w14:paraId="6A07F099" w14:textId="77777777" w:rsidR="002D7EE0" w:rsidRPr="00AA056F" w:rsidRDefault="002D7EE0" w:rsidP="00027180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344,182,113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DA61DEF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8D7396E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73C32878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327,136,170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20F47902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z w:val="22"/>
                <w:szCs w:val="22"/>
              </w:rPr>
              <w:t>17,045,943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5DD30D7A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344,182,113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4B8F3AA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- 8,629,887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6687B47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- 2.45</w:t>
            </w:r>
          </w:p>
        </w:tc>
      </w:tr>
      <w:tr w:rsidR="002D7EE0" w14:paraId="5D7DDF3D" w14:textId="77777777" w:rsidTr="002B56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552" w:type="dxa"/>
            <w:shd w:val="clear" w:color="auto" w:fill="auto"/>
            <w:vAlign w:val="center"/>
          </w:tcPr>
          <w:p w14:paraId="1E46FDB5" w14:textId="77777777" w:rsidR="002D7EE0" w:rsidRPr="00AA056F" w:rsidRDefault="002D7EE0" w:rsidP="00027180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D4BE6">
              <w:rPr>
                <w:rFonts w:hAnsi="標楷體" w:hint="eastAsia"/>
                <w:noProof/>
                <w:spacing w:val="-4"/>
                <w:sz w:val="22"/>
                <w:szCs w:val="22"/>
              </w:rPr>
              <w:t>院務業務活動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247FD3D6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z w:val="22"/>
                <w:szCs w:val="22"/>
              </w:rPr>
              <w:t>245,679,000</w:t>
            </w:r>
          </w:p>
        </w:tc>
        <w:tc>
          <w:tcPr>
            <w:tcW w:w="1999" w:type="dxa"/>
            <w:shd w:val="clear" w:color="auto" w:fill="auto"/>
            <w:vAlign w:val="center"/>
          </w:tcPr>
          <w:p w14:paraId="56EE6C5E" w14:textId="77777777" w:rsidR="002D7EE0" w:rsidRPr="00AA056F" w:rsidRDefault="002D7EE0" w:rsidP="00027180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232,069,018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3C031C3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F41B0A0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2621B91A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222,027,974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76C6DF27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z w:val="22"/>
                <w:szCs w:val="22"/>
              </w:rPr>
              <w:t>10,041,044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466BCAA9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232,069,018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04A9A06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- 13,609,982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903AFD9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- 5.54</w:t>
            </w:r>
          </w:p>
        </w:tc>
      </w:tr>
      <w:tr w:rsidR="002D7EE0" w14:paraId="781E00D1" w14:textId="77777777" w:rsidTr="002B56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552" w:type="dxa"/>
            <w:shd w:val="clear" w:color="auto" w:fill="auto"/>
            <w:vAlign w:val="center"/>
          </w:tcPr>
          <w:p w14:paraId="40EA04F8" w14:textId="77777777" w:rsidR="002D7EE0" w:rsidRPr="00AA056F" w:rsidRDefault="002D7EE0" w:rsidP="00027180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BD4BE6">
              <w:rPr>
                <w:rFonts w:hAnsi="標楷體" w:hint="eastAsia"/>
                <w:noProof/>
                <w:spacing w:val="-4"/>
                <w:sz w:val="22"/>
                <w:szCs w:val="22"/>
              </w:rPr>
              <w:t>第一預備金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6CCD87D1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z w:val="22"/>
                <w:szCs w:val="22"/>
              </w:rPr>
              <w:t>1,182,000</w:t>
            </w:r>
          </w:p>
        </w:tc>
        <w:tc>
          <w:tcPr>
            <w:tcW w:w="1999" w:type="dxa"/>
            <w:shd w:val="clear" w:color="auto" w:fill="auto"/>
            <w:vAlign w:val="center"/>
          </w:tcPr>
          <w:p w14:paraId="23E04215" w14:textId="77777777" w:rsidR="002D7EE0" w:rsidRPr="00AA056F" w:rsidRDefault="002D7EE0" w:rsidP="00027180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D53DB7F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51875FF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56738FFA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2A674995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577E91D9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DAE1EEE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- 1,182,000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BE555EC" w14:textId="77777777" w:rsidR="002D7EE0" w:rsidRPr="00AA056F" w:rsidRDefault="002D7EE0" w:rsidP="0002718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BD4BE6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- 100.00</w:t>
            </w:r>
          </w:p>
        </w:tc>
      </w:tr>
    </w:tbl>
    <w:p w14:paraId="32125A12" w14:textId="77777777" w:rsidR="002D7EE0" w:rsidRDefault="002D7EE0" w:rsidP="002D7EE0">
      <w:pPr>
        <w:jc w:val="left"/>
      </w:pPr>
    </w:p>
    <w:p w14:paraId="18AD1FE8" w14:textId="77777777" w:rsidR="002D7EE0" w:rsidRPr="000B5B89" w:rsidRDefault="002D7EE0" w:rsidP="002D7EE0">
      <w:pPr>
        <w:pStyle w:val="a9"/>
        <w:ind w:rightChars="-14" w:right="-22"/>
      </w:pPr>
    </w:p>
    <w:tbl>
      <w:tblPr>
        <w:tblW w:w="20299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1701"/>
        <w:gridCol w:w="851"/>
        <w:gridCol w:w="2126"/>
        <w:gridCol w:w="2173"/>
        <w:gridCol w:w="2174"/>
        <w:gridCol w:w="2174"/>
        <w:gridCol w:w="2480"/>
        <w:gridCol w:w="2481"/>
        <w:gridCol w:w="2551"/>
        <w:gridCol w:w="993"/>
      </w:tblGrid>
      <w:tr w:rsidR="002D7EE0" w14:paraId="5479B395" w14:textId="77777777" w:rsidTr="00027180">
        <w:trPr>
          <w:cantSplit/>
          <w:trHeight w:val="284"/>
          <w:tblHeader/>
        </w:trPr>
        <w:tc>
          <w:tcPr>
            <w:tcW w:w="2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ADD488" w14:textId="77777777" w:rsidR="002D7EE0" w:rsidRPr="006001BA" w:rsidRDefault="002D7EE0" w:rsidP="00027180">
            <w:pPr>
              <w:rPr>
                <w:rFonts w:hAnsi="標楷體"/>
                <w:sz w:val="18"/>
                <w:szCs w:val="18"/>
              </w:rPr>
            </w:pPr>
            <w:r w:rsidRPr="006001BA">
              <w:rPr>
                <w:rFonts w:hAnsi="標楷體" w:hint="eastAsia"/>
                <w:sz w:val="28"/>
              </w:rPr>
              <w:t>2.　以前年度部分</w:t>
            </w:r>
          </w:p>
        </w:tc>
        <w:tc>
          <w:tcPr>
            <w:tcW w:w="18003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BF49A9" w14:textId="77777777" w:rsidR="002D7EE0" w:rsidRPr="006001BA" w:rsidRDefault="002D7EE0" w:rsidP="00027180">
            <w:pPr>
              <w:rPr>
                <w:rFonts w:hAnsi="標楷體"/>
                <w:sz w:val="18"/>
                <w:szCs w:val="18"/>
              </w:rPr>
            </w:pPr>
          </w:p>
        </w:tc>
      </w:tr>
      <w:tr w:rsidR="002D7EE0" w14:paraId="69AF3C03" w14:textId="77777777" w:rsidTr="00027180">
        <w:trPr>
          <w:cantSplit/>
          <w:trHeight w:val="284"/>
          <w:tblHeader/>
        </w:trPr>
        <w:tc>
          <w:tcPr>
            <w:tcW w:w="20299" w:type="dxa"/>
            <w:gridSpan w:val="11"/>
            <w:tcBorders>
              <w:top w:val="nil"/>
            </w:tcBorders>
            <w:vAlign w:val="center"/>
          </w:tcPr>
          <w:p w14:paraId="5BEB3724" w14:textId="77777777" w:rsidR="002D7EE0" w:rsidRPr="006001BA" w:rsidRDefault="002D7EE0" w:rsidP="00027180">
            <w:pPr>
              <w:pStyle w:val="a8"/>
              <w:ind w:left="48" w:right="48"/>
              <w:jc w:val="right"/>
              <w:rPr>
                <w:rFonts w:ascii="標楷體" w:hAnsi="標楷體"/>
              </w:rPr>
            </w:pPr>
            <w:r w:rsidRPr="006001BA">
              <w:rPr>
                <w:rFonts w:ascii="標楷體" w:hAnsi="標楷體" w:hint="eastAsia"/>
                <w:sz w:val="24"/>
              </w:rPr>
              <w:t>單位：新臺幣元</w:t>
            </w:r>
          </w:p>
        </w:tc>
      </w:tr>
      <w:tr w:rsidR="002D7EE0" w14:paraId="5F01BFC4" w14:textId="77777777" w:rsidTr="00027180">
        <w:trPr>
          <w:cantSplit/>
          <w:trHeight w:val="284"/>
          <w:tblHeader/>
        </w:trPr>
        <w:tc>
          <w:tcPr>
            <w:tcW w:w="595" w:type="dxa"/>
            <w:vMerge w:val="restart"/>
            <w:vAlign w:val="center"/>
          </w:tcPr>
          <w:p w14:paraId="029E3A6D" w14:textId="77777777" w:rsidR="002D7EE0" w:rsidRPr="006001BA" w:rsidRDefault="002D7EE0" w:rsidP="00027180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年度</w:t>
            </w:r>
          </w:p>
        </w:tc>
        <w:tc>
          <w:tcPr>
            <w:tcW w:w="2552" w:type="dxa"/>
            <w:gridSpan w:val="2"/>
            <w:vMerge w:val="restart"/>
            <w:vAlign w:val="center"/>
          </w:tcPr>
          <w:p w14:paraId="0B341A54" w14:textId="77777777" w:rsidR="002D7EE0" w:rsidRPr="006001BA" w:rsidRDefault="002D7EE0" w:rsidP="00027180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126" w:type="dxa"/>
            <w:vMerge w:val="restart"/>
            <w:vAlign w:val="center"/>
          </w:tcPr>
          <w:p w14:paraId="68E2BADE" w14:textId="77777777" w:rsidR="002D7EE0" w:rsidRPr="006001BA" w:rsidRDefault="002D7EE0" w:rsidP="00027180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6001BA">
              <w:rPr>
                <w:rFonts w:hint="eastAsia"/>
                <w:spacing w:val="-20"/>
                <w:sz w:val="22"/>
                <w:szCs w:val="22"/>
              </w:rPr>
              <w:t>以前年度轉入數</w:t>
            </w:r>
          </w:p>
        </w:tc>
        <w:tc>
          <w:tcPr>
            <w:tcW w:w="6521" w:type="dxa"/>
            <w:gridSpan w:val="3"/>
          </w:tcPr>
          <w:p w14:paraId="5D27C9E1" w14:textId="77777777" w:rsidR="002D7EE0" w:rsidRPr="006001BA" w:rsidRDefault="002D7EE0" w:rsidP="00027180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8505" w:type="dxa"/>
            <w:gridSpan w:val="4"/>
            <w:vAlign w:val="center"/>
          </w:tcPr>
          <w:p w14:paraId="5A78953A" w14:textId="77777777" w:rsidR="002D7EE0" w:rsidRPr="006001BA" w:rsidRDefault="002D7EE0" w:rsidP="00027180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決算審定數</w:t>
            </w:r>
          </w:p>
        </w:tc>
      </w:tr>
      <w:tr w:rsidR="002D7EE0" w14:paraId="17D0997C" w14:textId="77777777" w:rsidTr="00027180">
        <w:trPr>
          <w:cantSplit/>
          <w:trHeight w:val="284"/>
          <w:tblHeader/>
        </w:trPr>
        <w:tc>
          <w:tcPr>
            <w:tcW w:w="595" w:type="dxa"/>
            <w:vMerge/>
            <w:vAlign w:val="center"/>
          </w:tcPr>
          <w:p w14:paraId="6126990B" w14:textId="77777777" w:rsidR="002D7EE0" w:rsidRPr="006001BA" w:rsidRDefault="002D7EE0" w:rsidP="00027180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vMerge/>
            <w:vAlign w:val="center"/>
          </w:tcPr>
          <w:p w14:paraId="20CA28D8" w14:textId="77777777" w:rsidR="002D7EE0" w:rsidRPr="006001BA" w:rsidRDefault="002D7EE0" w:rsidP="00027180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vAlign w:val="center"/>
          </w:tcPr>
          <w:p w14:paraId="068DA4E3" w14:textId="77777777" w:rsidR="002D7EE0" w:rsidRPr="006001BA" w:rsidRDefault="002D7EE0" w:rsidP="00027180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73" w:type="dxa"/>
            <w:vMerge w:val="restart"/>
            <w:vAlign w:val="center"/>
          </w:tcPr>
          <w:p w14:paraId="02FB57B5" w14:textId="77777777" w:rsidR="002D7EE0" w:rsidRPr="006001BA" w:rsidRDefault="002D7EE0" w:rsidP="00027180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減免（註銷）數</w:t>
            </w:r>
          </w:p>
        </w:tc>
        <w:tc>
          <w:tcPr>
            <w:tcW w:w="2174" w:type="dxa"/>
            <w:vMerge w:val="restart"/>
            <w:vAlign w:val="center"/>
          </w:tcPr>
          <w:p w14:paraId="7F6079EA" w14:textId="77777777" w:rsidR="002D7EE0" w:rsidRPr="006001BA" w:rsidRDefault="002D7EE0" w:rsidP="00027180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174" w:type="dxa"/>
            <w:vMerge w:val="restart"/>
            <w:vAlign w:val="center"/>
          </w:tcPr>
          <w:p w14:paraId="33320AEF" w14:textId="77777777" w:rsidR="002D7EE0" w:rsidRPr="006001BA" w:rsidRDefault="002D7EE0" w:rsidP="00027180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2480" w:type="dxa"/>
            <w:vMerge w:val="restart"/>
            <w:vAlign w:val="center"/>
          </w:tcPr>
          <w:p w14:paraId="21DA4639" w14:textId="77777777" w:rsidR="002D7EE0" w:rsidRPr="006001BA" w:rsidRDefault="002D7EE0" w:rsidP="00027180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減免（註銷）數</w:t>
            </w:r>
          </w:p>
        </w:tc>
        <w:tc>
          <w:tcPr>
            <w:tcW w:w="2481" w:type="dxa"/>
            <w:vMerge w:val="restart"/>
            <w:vAlign w:val="center"/>
          </w:tcPr>
          <w:p w14:paraId="4DC4B28D" w14:textId="77777777" w:rsidR="002D7EE0" w:rsidRPr="006001BA" w:rsidRDefault="002D7EE0" w:rsidP="00027180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3544" w:type="dxa"/>
            <w:gridSpan w:val="2"/>
            <w:vAlign w:val="center"/>
          </w:tcPr>
          <w:p w14:paraId="0E02ADC2" w14:textId="77777777" w:rsidR="002D7EE0" w:rsidRPr="006001BA" w:rsidRDefault="002D7EE0" w:rsidP="00027180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應付保留數</w:t>
            </w:r>
          </w:p>
        </w:tc>
      </w:tr>
      <w:tr w:rsidR="002D7EE0" w14:paraId="76A8BCBF" w14:textId="77777777" w:rsidTr="00027180">
        <w:trPr>
          <w:cantSplit/>
          <w:trHeight w:val="284"/>
          <w:tblHeader/>
        </w:trPr>
        <w:tc>
          <w:tcPr>
            <w:tcW w:w="595" w:type="dxa"/>
            <w:vMerge/>
            <w:tcBorders>
              <w:bottom w:val="single" w:sz="4" w:space="0" w:color="auto"/>
            </w:tcBorders>
            <w:vAlign w:val="center"/>
          </w:tcPr>
          <w:p w14:paraId="389CF1C1" w14:textId="77777777" w:rsidR="002D7EE0" w:rsidRPr="006001BA" w:rsidRDefault="002D7EE0" w:rsidP="00027180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77F34C6E" w14:textId="77777777" w:rsidR="002D7EE0" w:rsidRPr="006001BA" w:rsidRDefault="002D7EE0" w:rsidP="00027180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14:paraId="4BC81790" w14:textId="77777777" w:rsidR="002D7EE0" w:rsidRPr="006001BA" w:rsidRDefault="002D7EE0" w:rsidP="00027180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73" w:type="dxa"/>
            <w:vMerge/>
            <w:tcBorders>
              <w:bottom w:val="single" w:sz="4" w:space="0" w:color="auto"/>
            </w:tcBorders>
          </w:tcPr>
          <w:p w14:paraId="563CD60A" w14:textId="77777777" w:rsidR="002D7EE0" w:rsidRPr="006001BA" w:rsidRDefault="002D7EE0" w:rsidP="00027180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74" w:type="dxa"/>
            <w:vMerge/>
            <w:tcBorders>
              <w:bottom w:val="single" w:sz="4" w:space="0" w:color="auto"/>
            </w:tcBorders>
          </w:tcPr>
          <w:p w14:paraId="76EC1898" w14:textId="77777777" w:rsidR="002D7EE0" w:rsidRPr="006001BA" w:rsidRDefault="002D7EE0" w:rsidP="00027180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74" w:type="dxa"/>
            <w:vMerge/>
            <w:tcBorders>
              <w:bottom w:val="single" w:sz="4" w:space="0" w:color="auto"/>
            </w:tcBorders>
          </w:tcPr>
          <w:p w14:paraId="5A786CB0" w14:textId="77777777" w:rsidR="002D7EE0" w:rsidRPr="006001BA" w:rsidRDefault="002D7EE0" w:rsidP="00027180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480" w:type="dxa"/>
            <w:vMerge/>
            <w:tcBorders>
              <w:bottom w:val="single" w:sz="4" w:space="0" w:color="auto"/>
            </w:tcBorders>
            <w:vAlign w:val="center"/>
          </w:tcPr>
          <w:p w14:paraId="58EE8450" w14:textId="77777777" w:rsidR="002D7EE0" w:rsidRPr="006001BA" w:rsidRDefault="002D7EE0" w:rsidP="00027180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481" w:type="dxa"/>
            <w:vMerge/>
            <w:tcBorders>
              <w:bottom w:val="single" w:sz="4" w:space="0" w:color="auto"/>
            </w:tcBorders>
            <w:vAlign w:val="center"/>
          </w:tcPr>
          <w:p w14:paraId="5156CBE0" w14:textId="77777777" w:rsidR="002D7EE0" w:rsidRPr="006001BA" w:rsidRDefault="002D7EE0" w:rsidP="00027180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09D82FEA" w14:textId="77777777" w:rsidR="002D7EE0" w:rsidRPr="006001BA" w:rsidRDefault="002D7EE0" w:rsidP="00027180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45B2C7D3" w14:textId="77777777" w:rsidR="002D7EE0" w:rsidRPr="006001BA" w:rsidRDefault="002D7EE0" w:rsidP="00027180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2D7EE0" w:rsidRPr="001B2E10" w14:paraId="1BE07803" w14:textId="77777777" w:rsidTr="00043D38">
        <w:tblPrEx>
          <w:tblBorders>
            <w:insideH w:val="none" w:sz="0" w:space="0" w:color="auto"/>
          </w:tblBorders>
        </w:tblPrEx>
        <w:trPr>
          <w:trHeight w:val="317"/>
        </w:trPr>
        <w:tc>
          <w:tcPr>
            <w:tcW w:w="595" w:type="dxa"/>
            <w:shd w:val="clear" w:color="auto" w:fill="auto"/>
            <w:vAlign w:val="center"/>
          </w:tcPr>
          <w:p w14:paraId="425DD616" w14:textId="77777777" w:rsidR="002D7EE0" w:rsidRPr="001B2E10" w:rsidRDefault="002D7EE0" w:rsidP="00027180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24EAD6A5" w14:textId="77777777" w:rsidR="002D7EE0" w:rsidRPr="001B2E10" w:rsidRDefault="002D7EE0" w:rsidP="00027180">
            <w:pPr>
              <w:pStyle w:val="2"/>
              <w:rPr>
                <w:rFonts w:ascii="標楷體" w:hAnsi="標楷體"/>
                <w:sz w:val="22"/>
                <w:szCs w:val="22"/>
              </w:rPr>
            </w:pPr>
            <w:r w:rsidRPr="001B2E10">
              <w:rPr>
                <w:rFonts w:ascii="標楷體" w:hAnsi="標楷體" w:hint="eastAsia"/>
                <w:noProof/>
                <w:sz w:val="22"/>
                <w:szCs w:val="22"/>
              </w:rPr>
              <w:t>教育部主管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0394ACF" w14:textId="77777777" w:rsidR="002D7EE0" w:rsidRPr="001B2E10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B2E10">
              <w:rPr>
                <w:rFonts w:hAnsi="細明體"/>
                <w:b/>
                <w:noProof/>
                <w:sz w:val="22"/>
                <w:szCs w:val="22"/>
              </w:rPr>
              <w:t>4,058,012,629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10F7E35C" w14:textId="77777777" w:rsidR="002D7EE0" w:rsidRPr="001B2E10" w:rsidRDefault="002D7EE0" w:rsidP="00027180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10D9F314" w14:textId="77777777" w:rsidR="002D7EE0" w:rsidRPr="001B2E10" w:rsidRDefault="002D7EE0" w:rsidP="00027180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144EF1A7" w14:textId="77777777" w:rsidR="002D7EE0" w:rsidRPr="001B2E10" w:rsidRDefault="002D7EE0" w:rsidP="00027180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33994DAA" w14:textId="77777777" w:rsidR="002D7EE0" w:rsidRPr="001B2E10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B2E10">
              <w:rPr>
                <w:rFonts w:hAnsi="細明體"/>
                <w:b/>
                <w:noProof/>
                <w:sz w:val="22"/>
                <w:szCs w:val="22"/>
              </w:rPr>
              <w:t>155,135,608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1B453CDD" w14:textId="77777777" w:rsidR="002D7EE0" w:rsidRPr="001B2E10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B2E10">
              <w:rPr>
                <w:rFonts w:hAnsi="細明體"/>
                <w:b/>
                <w:noProof/>
                <w:sz w:val="22"/>
                <w:szCs w:val="22"/>
              </w:rPr>
              <w:t>3,333,825,269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A3CB669" w14:textId="77777777" w:rsidR="002D7EE0" w:rsidRPr="001B2E10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B2E10">
              <w:rPr>
                <w:rFonts w:hAnsi="細明體"/>
                <w:b/>
                <w:noProof/>
                <w:sz w:val="22"/>
                <w:szCs w:val="22"/>
              </w:rPr>
              <w:t>569,051,752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62EC8F7" w14:textId="77777777" w:rsidR="002D7EE0" w:rsidRPr="001B2E10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B2E10">
              <w:rPr>
                <w:rFonts w:hAnsi="細明體"/>
                <w:b/>
                <w:noProof/>
                <w:sz w:val="22"/>
                <w:szCs w:val="22"/>
              </w:rPr>
              <w:t>14.02</w:t>
            </w:r>
          </w:p>
        </w:tc>
      </w:tr>
      <w:tr w:rsidR="002D7EE0" w:rsidRPr="001B2E10" w14:paraId="0B5B1908" w14:textId="77777777" w:rsidTr="00043D38">
        <w:tblPrEx>
          <w:tblBorders>
            <w:insideH w:val="none" w:sz="0" w:space="0" w:color="auto"/>
          </w:tblBorders>
        </w:tblPrEx>
        <w:trPr>
          <w:trHeight w:val="317"/>
        </w:trPr>
        <w:tc>
          <w:tcPr>
            <w:tcW w:w="595" w:type="dxa"/>
            <w:shd w:val="clear" w:color="auto" w:fill="auto"/>
            <w:vAlign w:val="center"/>
          </w:tcPr>
          <w:p w14:paraId="0D68BB1F" w14:textId="77777777" w:rsidR="002D7EE0" w:rsidRPr="001B2E10" w:rsidRDefault="002D7EE0" w:rsidP="00027180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05DF584D" w14:textId="77777777" w:rsidR="002D7EE0" w:rsidRPr="001B2E10" w:rsidRDefault="002D7EE0" w:rsidP="00027180">
            <w:pPr>
              <w:pStyle w:val="2"/>
              <w:ind w:leftChars="100" w:left="160"/>
              <w:rPr>
                <w:rFonts w:ascii="標楷體" w:hAnsi="標楷體"/>
                <w:sz w:val="22"/>
                <w:szCs w:val="22"/>
              </w:rPr>
            </w:pPr>
            <w:r w:rsidRPr="001B2E10">
              <w:rPr>
                <w:rFonts w:ascii="標楷體" w:hAnsi="標楷體" w:hint="eastAsia"/>
                <w:noProof/>
                <w:sz w:val="22"/>
                <w:szCs w:val="22"/>
              </w:rPr>
              <w:t>教育部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44B32C0" w14:textId="77777777" w:rsidR="002D7EE0" w:rsidRPr="001B2E10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B2E10">
              <w:rPr>
                <w:rFonts w:hAnsi="細明體"/>
                <w:b/>
                <w:noProof/>
                <w:sz w:val="22"/>
                <w:szCs w:val="22"/>
              </w:rPr>
              <w:t>1,640,158,933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3E6D31B" w14:textId="77777777" w:rsidR="002D7EE0" w:rsidRPr="001B2E10" w:rsidRDefault="002D7EE0" w:rsidP="00027180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393D871B" w14:textId="77777777" w:rsidR="002D7EE0" w:rsidRPr="001B2E10" w:rsidRDefault="002D7EE0" w:rsidP="00027180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0874D78D" w14:textId="77777777" w:rsidR="002D7EE0" w:rsidRPr="001B2E10" w:rsidRDefault="002D7EE0" w:rsidP="00027180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057DED4E" w14:textId="77777777" w:rsidR="002D7EE0" w:rsidRPr="001B2E10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B2E10">
              <w:rPr>
                <w:rFonts w:hAnsi="細明體"/>
                <w:b/>
                <w:noProof/>
                <w:sz w:val="22"/>
                <w:szCs w:val="22"/>
              </w:rPr>
              <w:t>118,170,353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4B057BD6" w14:textId="77777777" w:rsidR="002D7EE0" w:rsidRPr="001B2E10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B2E10">
              <w:rPr>
                <w:rFonts w:hAnsi="細明體"/>
                <w:b/>
                <w:noProof/>
                <w:sz w:val="22"/>
                <w:szCs w:val="22"/>
              </w:rPr>
              <w:t>1,353,482,321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C6CAAEB" w14:textId="77777777" w:rsidR="002D7EE0" w:rsidRPr="001B2E10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B2E10">
              <w:rPr>
                <w:rFonts w:hAnsi="細明體"/>
                <w:b/>
                <w:noProof/>
                <w:sz w:val="22"/>
                <w:szCs w:val="22"/>
              </w:rPr>
              <w:t>168,506,259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FE5BB9B" w14:textId="77777777" w:rsidR="002D7EE0" w:rsidRPr="001B2E10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B2E10">
              <w:rPr>
                <w:rFonts w:hAnsi="細明體"/>
                <w:b/>
                <w:noProof/>
                <w:sz w:val="22"/>
                <w:szCs w:val="22"/>
              </w:rPr>
              <w:t>10.27</w:t>
            </w:r>
          </w:p>
        </w:tc>
      </w:tr>
      <w:tr w:rsidR="002D7EE0" w:rsidRPr="001B2E10" w14:paraId="75D17A7B" w14:textId="77777777" w:rsidTr="00043D38">
        <w:tblPrEx>
          <w:tblBorders>
            <w:insideH w:val="none" w:sz="0" w:space="0" w:color="auto"/>
          </w:tblBorders>
        </w:tblPrEx>
        <w:trPr>
          <w:trHeight w:val="317"/>
        </w:trPr>
        <w:tc>
          <w:tcPr>
            <w:tcW w:w="595" w:type="dxa"/>
            <w:shd w:val="clear" w:color="auto" w:fill="auto"/>
            <w:vAlign w:val="center"/>
          </w:tcPr>
          <w:p w14:paraId="40DBF4B7" w14:textId="77777777" w:rsidR="002D7EE0" w:rsidRPr="001B2E10" w:rsidRDefault="002D7EE0" w:rsidP="00027180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1B2E10">
              <w:rPr>
                <w:rFonts w:ascii="標楷體" w:eastAsia="標楷體" w:hAnsi="標楷體"/>
                <w:noProof/>
                <w:sz w:val="22"/>
                <w:szCs w:val="22"/>
              </w:rPr>
              <w:t>109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5147DBC8" w14:textId="77777777" w:rsidR="002D7EE0" w:rsidRPr="001B2E10" w:rsidRDefault="002D7EE0" w:rsidP="00027180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1B2E10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終身教育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CC7768D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/>
                <w:noProof/>
                <w:sz w:val="22"/>
                <w:szCs w:val="22"/>
              </w:rPr>
              <w:t>67,393,128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1B1BD278" w14:textId="77777777" w:rsidR="002D7EE0" w:rsidRPr="001B2E10" w:rsidRDefault="002D7EE0" w:rsidP="0002718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156617DE" w14:textId="77777777" w:rsidR="002D7EE0" w:rsidRPr="001B2E10" w:rsidRDefault="002D7EE0" w:rsidP="0002718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08AE6410" w14:textId="77777777" w:rsidR="002D7EE0" w:rsidRPr="001B2E10" w:rsidRDefault="002D7EE0" w:rsidP="0002718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25416712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/>
                <w:noProof/>
                <w:sz w:val="22"/>
                <w:szCs w:val="22"/>
              </w:rPr>
              <w:t>27,455,357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591BEC4A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/>
                <w:noProof/>
                <w:sz w:val="22"/>
                <w:szCs w:val="22"/>
              </w:rPr>
              <w:t>39,937,771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F44A90D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8162D38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2D7EE0" w:rsidRPr="001B2E10" w14:paraId="545A4F6A" w14:textId="77777777" w:rsidTr="00043D38">
        <w:tblPrEx>
          <w:tblBorders>
            <w:insideH w:val="none" w:sz="0" w:space="0" w:color="auto"/>
          </w:tblBorders>
        </w:tblPrEx>
        <w:trPr>
          <w:trHeight w:val="317"/>
        </w:trPr>
        <w:tc>
          <w:tcPr>
            <w:tcW w:w="595" w:type="dxa"/>
            <w:shd w:val="clear" w:color="auto" w:fill="auto"/>
            <w:vAlign w:val="center"/>
          </w:tcPr>
          <w:p w14:paraId="0054C948" w14:textId="77777777" w:rsidR="002D7EE0" w:rsidRPr="001B2E10" w:rsidRDefault="002D7EE0" w:rsidP="00027180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1B2E10">
              <w:rPr>
                <w:rFonts w:ascii="標楷體" w:eastAsia="標楷體" w:hAnsi="標楷體"/>
                <w:noProof/>
                <w:sz w:val="22"/>
                <w:szCs w:val="22"/>
              </w:rPr>
              <w:t>110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4FBA87BA" w14:textId="77777777" w:rsidR="002D7EE0" w:rsidRPr="001B2E10" w:rsidRDefault="002D7EE0" w:rsidP="00027180">
            <w:pPr>
              <w:pStyle w:val="2"/>
              <w:ind w:leftChars="300" w:left="480" w:rightChars="100" w:right="160"/>
              <w:rPr>
                <w:rFonts w:ascii="標楷體" w:hAnsi="標楷體"/>
                <w:sz w:val="22"/>
                <w:szCs w:val="22"/>
              </w:rPr>
            </w:pPr>
            <w:r w:rsidRPr="001B2E10">
              <w:rPr>
                <w:rFonts w:ascii="標楷體" w:hAnsi="標楷體" w:hint="eastAsia"/>
                <w:noProof/>
                <w:sz w:val="22"/>
                <w:szCs w:val="22"/>
              </w:rPr>
              <w:t>小計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1F5C9BB" w14:textId="77777777" w:rsidR="002D7EE0" w:rsidRPr="001B2E10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B2E10">
              <w:rPr>
                <w:rFonts w:hAnsi="細明體"/>
                <w:b/>
                <w:noProof/>
                <w:sz w:val="22"/>
                <w:szCs w:val="22"/>
              </w:rPr>
              <w:t>84,828,531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0D48E706" w14:textId="77777777" w:rsidR="002D7EE0" w:rsidRPr="001B2E10" w:rsidRDefault="002D7EE0" w:rsidP="00027180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40D38DB9" w14:textId="77777777" w:rsidR="002D7EE0" w:rsidRPr="001B2E10" w:rsidRDefault="002D7EE0" w:rsidP="00027180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0EF0C30F" w14:textId="77777777" w:rsidR="002D7EE0" w:rsidRPr="001B2E10" w:rsidRDefault="002D7EE0" w:rsidP="00027180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4577C98D" w14:textId="77777777" w:rsidR="002D7EE0" w:rsidRPr="001B2E10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B2E10">
              <w:rPr>
                <w:rFonts w:hAnsi="細明體"/>
                <w:b/>
                <w:noProof/>
                <w:sz w:val="22"/>
                <w:szCs w:val="22"/>
              </w:rPr>
              <w:t>28,734,651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1F7BFB6B" w14:textId="77777777" w:rsidR="002D7EE0" w:rsidRPr="001B2E10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B2E10">
              <w:rPr>
                <w:rFonts w:hAnsi="細明體"/>
                <w:b/>
                <w:noProof/>
                <w:sz w:val="22"/>
                <w:szCs w:val="22"/>
              </w:rPr>
              <w:t>56,093,880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268FF80" w14:textId="77777777" w:rsidR="002D7EE0" w:rsidRPr="001B2E10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B2E10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11EC437" w14:textId="77777777" w:rsidR="002D7EE0" w:rsidRPr="001B2E10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B2E10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</w:tr>
      <w:tr w:rsidR="002D7EE0" w:rsidRPr="001B2E10" w14:paraId="080F3E17" w14:textId="77777777" w:rsidTr="00043D38">
        <w:tblPrEx>
          <w:tblBorders>
            <w:insideH w:val="none" w:sz="0" w:space="0" w:color="auto"/>
          </w:tblBorders>
        </w:tblPrEx>
        <w:trPr>
          <w:trHeight w:val="317"/>
        </w:trPr>
        <w:tc>
          <w:tcPr>
            <w:tcW w:w="595" w:type="dxa"/>
            <w:shd w:val="clear" w:color="auto" w:fill="auto"/>
            <w:vAlign w:val="center"/>
          </w:tcPr>
          <w:p w14:paraId="27A582C1" w14:textId="77777777" w:rsidR="002D7EE0" w:rsidRPr="001B2E10" w:rsidRDefault="002D7EE0" w:rsidP="00027180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1395F983" w14:textId="77777777" w:rsidR="002D7EE0" w:rsidRPr="001B2E10" w:rsidRDefault="002D7EE0" w:rsidP="00027180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1B2E10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中等教育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B91D06E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/>
                <w:noProof/>
                <w:sz w:val="22"/>
                <w:szCs w:val="22"/>
              </w:rPr>
              <w:t>44,712,490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3F614DB" w14:textId="77777777" w:rsidR="002D7EE0" w:rsidRPr="001B2E10" w:rsidRDefault="002D7EE0" w:rsidP="0002718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328AEA01" w14:textId="77777777" w:rsidR="002D7EE0" w:rsidRPr="001B2E10" w:rsidRDefault="002D7EE0" w:rsidP="0002718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163FF70A" w14:textId="77777777" w:rsidR="002D7EE0" w:rsidRPr="001B2E10" w:rsidRDefault="002D7EE0" w:rsidP="0002718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2EF509D5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/>
                <w:noProof/>
                <w:sz w:val="22"/>
                <w:szCs w:val="22"/>
              </w:rPr>
              <w:t>101,268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098709FF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/>
                <w:noProof/>
                <w:sz w:val="22"/>
                <w:szCs w:val="22"/>
              </w:rPr>
              <w:t>44,611,222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C973868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05BAD2B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2D7EE0" w:rsidRPr="001B2E10" w14:paraId="6FA4461E" w14:textId="77777777" w:rsidTr="00043D38">
        <w:tblPrEx>
          <w:tblBorders>
            <w:insideH w:val="none" w:sz="0" w:space="0" w:color="auto"/>
          </w:tblBorders>
        </w:tblPrEx>
        <w:trPr>
          <w:trHeight w:val="317"/>
        </w:trPr>
        <w:tc>
          <w:tcPr>
            <w:tcW w:w="595" w:type="dxa"/>
            <w:shd w:val="clear" w:color="auto" w:fill="auto"/>
            <w:vAlign w:val="center"/>
          </w:tcPr>
          <w:p w14:paraId="4BCDA862" w14:textId="77777777" w:rsidR="002D7EE0" w:rsidRPr="001B2E10" w:rsidRDefault="002D7EE0" w:rsidP="00027180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2BC1A200" w14:textId="77777777" w:rsidR="002D7EE0" w:rsidRPr="001B2E10" w:rsidRDefault="002D7EE0" w:rsidP="00027180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1B2E10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終身教育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E70B124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/>
                <w:noProof/>
                <w:sz w:val="22"/>
                <w:szCs w:val="22"/>
              </w:rPr>
              <w:t>36,130,841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04489570" w14:textId="77777777" w:rsidR="002D7EE0" w:rsidRPr="001B2E10" w:rsidRDefault="002D7EE0" w:rsidP="0002718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6F99979E" w14:textId="77777777" w:rsidR="002D7EE0" w:rsidRPr="001B2E10" w:rsidRDefault="002D7EE0" w:rsidP="0002718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725A6F7F" w14:textId="77777777" w:rsidR="002D7EE0" w:rsidRPr="001B2E10" w:rsidRDefault="002D7EE0" w:rsidP="0002718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127458F2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/>
                <w:noProof/>
                <w:sz w:val="22"/>
                <w:szCs w:val="22"/>
              </w:rPr>
              <w:t>28,633,383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1484EE7E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/>
                <w:noProof/>
                <w:sz w:val="22"/>
                <w:szCs w:val="22"/>
              </w:rPr>
              <w:t>7,497,458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ABE228D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B405FB3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2D7EE0" w:rsidRPr="001B2E10" w14:paraId="03AF3007" w14:textId="77777777" w:rsidTr="00043D38">
        <w:tblPrEx>
          <w:tblBorders>
            <w:insideH w:val="none" w:sz="0" w:space="0" w:color="auto"/>
          </w:tblBorders>
        </w:tblPrEx>
        <w:trPr>
          <w:trHeight w:val="317"/>
        </w:trPr>
        <w:tc>
          <w:tcPr>
            <w:tcW w:w="595" w:type="dxa"/>
            <w:shd w:val="clear" w:color="auto" w:fill="auto"/>
            <w:vAlign w:val="center"/>
          </w:tcPr>
          <w:p w14:paraId="0C22E2EA" w14:textId="77777777" w:rsidR="002D7EE0" w:rsidRPr="001B2E10" w:rsidRDefault="002D7EE0" w:rsidP="00027180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3167E1C8" w14:textId="77777777" w:rsidR="002D7EE0" w:rsidRPr="001B2E10" w:rsidRDefault="002D7EE0" w:rsidP="00027180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1B2E10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各項教育推展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94D8706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/>
                <w:noProof/>
                <w:sz w:val="22"/>
                <w:szCs w:val="22"/>
              </w:rPr>
              <w:t>3,985,200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E41FB6C" w14:textId="77777777" w:rsidR="002D7EE0" w:rsidRPr="001B2E10" w:rsidRDefault="002D7EE0" w:rsidP="0002718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34573D05" w14:textId="77777777" w:rsidR="002D7EE0" w:rsidRPr="001B2E10" w:rsidRDefault="002D7EE0" w:rsidP="0002718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11CCBA0B" w14:textId="77777777" w:rsidR="002D7EE0" w:rsidRPr="001B2E10" w:rsidRDefault="002D7EE0" w:rsidP="0002718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7609E793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7505D95A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/>
                <w:noProof/>
                <w:sz w:val="22"/>
                <w:szCs w:val="22"/>
              </w:rPr>
              <w:t>3,985,200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C7041B6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995D23C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2D7EE0" w:rsidRPr="001B2E10" w14:paraId="7D96E9FF" w14:textId="77777777" w:rsidTr="00043D38">
        <w:tblPrEx>
          <w:tblBorders>
            <w:insideH w:val="none" w:sz="0" w:space="0" w:color="auto"/>
          </w:tblBorders>
        </w:tblPrEx>
        <w:trPr>
          <w:trHeight w:val="317"/>
        </w:trPr>
        <w:tc>
          <w:tcPr>
            <w:tcW w:w="595" w:type="dxa"/>
            <w:shd w:val="clear" w:color="auto" w:fill="auto"/>
            <w:vAlign w:val="center"/>
          </w:tcPr>
          <w:p w14:paraId="72D22321" w14:textId="77777777" w:rsidR="002D7EE0" w:rsidRPr="001B2E10" w:rsidRDefault="002D7EE0" w:rsidP="00027180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1B2E10">
              <w:rPr>
                <w:rFonts w:ascii="標楷體" w:eastAsia="標楷體"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029A97BD" w14:textId="77777777" w:rsidR="002D7EE0" w:rsidRPr="001B2E10" w:rsidRDefault="002D7EE0" w:rsidP="00027180">
            <w:pPr>
              <w:pStyle w:val="2"/>
              <w:ind w:leftChars="300" w:left="480" w:rightChars="100" w:right="160"/>
              <w:rPr>
                <w:rFonts w:ascii="標楷體" w:hAnsi="標楷體"/>
                <w:sz w:val="22"/>
                <w:szCs w:val="22"/>
              </w:rPr>
            </w:pPr>
            <w:r w:rsidRPr="001B2E10">
              <w:rPr>
                <w:rFonts w:ascii="標楷體" w:hAnsi="標楷體" w:hint="eastAsia"/>
                <w:noProof/>
                <w:sz w:val="22"/>
                <w:szCs w:val="22"/>
              </w:rPr>
              <w:t>小計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FBBCCC0" w14:textId="77777777" w:rsidR="002D7EE0" w:rsidRPr="001B2E10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B2E10">
              <w:rPr>
                <w:rFonts w:hAnsi="細明體"/>
                <w:b/>
                <w:noProof/>
                <w:sz w:val="22"/>
                <w:szCs w:val="22"/>
              </w:rPr>
              <w:t>286,351,689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62AAF090" w14:textId="77777777" w:rsidR="002D7EE0" w:rsidRPr="001B2E10" w:rsidRDefault="002D7EE0" w:rsidP="00027180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52DBBD2C" w14:textId="77777777" w:rsidR="002D7EE0" w:rsidRPr="001B2E10" w:rsidRDefault="002D7EE0" w:rsidP="00027180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52F51A4C" w14:textId="77777777" w:rsidR="002D7EE0" w:rsidRPr="001B2E10" w:rsidRDefault="002D7EE0" w:rsidP="00027180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1FFEC33B" w14:textId="77777777" w:rsidR="002D7EE0" w:rsidRPr="001B2E10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B2E10">
              <w:rPr>
                <w:rFonts w:hAnsi="細明體"/>
                <w:b/>
                <w:noProof/>
                <w:sz w:val="22"/>
                <w:szCs w:val="22"/>
              </w:rPr>
              <w:t>15,500,157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0B947E50" w14:textId="77777777" w:rsidR="002D7EE0" w:rsidRPr="001B2E10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B2E10">
              <w:rPr>
                <w:rFonts w:hAnsi="細明體"/>
                <w:b/>
                <w:noProof/>
                <w:sz w:val="22"/>
                <w:szCs w:val="22"/>
              </w:rPr>
              <w:t>175,587,134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ABE684D" w14:textId="77777777" w:rsidR="002D7EE0" w:rsidRPr="001B2E10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B2E10">
              <w:rPr>
                <w:rFonts w:hAnsi="細明體"/>
                <w:b/>
                <w:noProof/>
                <w:sz w:val="22"/>
                <w:szCs w:val="22"/>
              </w:rPr>
              <w:t>95,264,398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5B43660" w14:textId="77777777" w:rsidR="002D7EE0" w:rsidRPr="001B2E10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B2E10">
              <w:rPr>
                <w:rFonts w:hAnsi="細明體"/>
                <w:b/>
                <w:noProof/>
                <w:sz w:val="22"/>
                <w:szCs w:val="22"/>
              </w:rPr>
              <w:t>33.27</w:t>
            </w:r>
          </w:p>
        </w:tc>
      </w:tr>
      <w:tr w:rsidR="002D7EE0" w:rsidRPr="001B2E10" w14:paraId="467D5465" w14:textId="77777777" w:rsidTr="00043D38">
        <w:tblPrEx>
          <w:tblBorders>
            <w:insideH w:val="none" w:sz="0" w:space="0" w:color="auto"/>
          </w:tblBorders>
        </w:tblPrEx>
        <w:trPr>
          <w:trHeight w:val="317"/>
        </w:trPr>
        <w:tc>
          <w:tcPr>
            <w:tcW w:w="595" w:type="dxa"/>
            <w:shd w:val="clear" w:color="auto" w:fill="auto"/>
            <w:vAlign w:val="center"/>
          </w:tcPr>
          <w:p w14:paraId="219BD5C6" w14:textId="77777777" w:rsidR="002D7EE0" w:rsidRPr="001B2E10" w:rsidRDefault="002D7EE0" w:rsidP="00027180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7264C366" w14:textId="77777777" w:rsidR="002D7EE0" w:rsidRPr="001B2E10" w:rsidRDefault="002D7EE0" w:rsidP="00027180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1B2E10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中等教育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EA92248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/>
                <w:noProof/>
                <w:sz w:val="22"/>
                <w:szCs w:val="22"/>
              </w:rPr>
              <w:t>98,809,429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5994F24E" w14:textId="77777777" w:rsidR="002D7EE0" w:rsidRPr="001B2E10" w:rsidRDefault="002D7EE0" w:rsidP="0002718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4220857C" w14:textId="77777777" w:rsidR="002D7EE0" w:rsidRPr="001B2E10" w:rsidRDefault="002D7EE0" w:rsidP="0002718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74ADB624" w14:textId="77777777" w:rsidR="002D7EE0" w:rsidRPr="001B2E10" w:rsidRDefault="002D7EE0" w:rsidP="0002718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473189F3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/>
                <w:noProof/>
                <w:sz w:val="22"/>
                <w:szCs w:val="22"/>
              </w:rPr>
              <w:t>10,750,483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52860751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/>
                <w:noProof/>
                <w:sz w:val="22"/>
                <w:szCs w:val="22"/>
              </w:rPr>
              <w:t>88,058,946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AD398AC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294EE0E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2D7EE0" w:rsidRPr="001B2E10" w14:paraId="257A3BAD" w14:textId="77777777" w:rsidTr="00043D38">
        <w:tblPrEx>
          <w:tblBorders>
            <w:insideH w:val="none" w:sz="0" w:space="0" w:color="auto"/>
          </w:tblBorders>
        </w:tblPrEx>
        <w:trPr>
          <w:trHeight w:val="317"/>
        </w:trPr>
        <w:tc>
          <w:tcPr>
            <w:tcW w:w="595" w:type="dxa"/>
            <w:shd w:val="clear" w:color="auto" w:fill="auto"/>
            <w:vAlign w:val="center"/>
          </w:tcPr>
          <w:p w14:paraId="511B8134" w14:textId="77777777" w:rsidR="002D7EE0" w:rsidRPr="001B2E10" w:rsidRDefault="002D7EE0" w:rsidP="00027180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273891EA" w14:textId="77777777" w:rsidR="002D7EE0" w:rsidRPr="001B2E10" w:rsidRDefault="002D7EE0" w:rsidP="00027180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1B2E10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終身教育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04298AC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/>
                <w:noProof/>
                <w:sz w:val="22"/>
                <w:szCs w:val="22"/>
              </w:rPr>
              <w:t>150,793,760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55E7D015" w14:textId="77777777" w:rsidR="002D7EE0" w:rsidRPr="001B2E10" w:rsidRDefault="002D7EE0" w:rsidP="0002718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3926880D" w14:textId="77777777" w:rsidR="002D7EE0" w:rsidRPr="001B2E10" w:rsidRDefault="002D7EE0" w:rsidP="0002718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163E2D12" w14:textId="77777777" w:rsidR="002D7EE0" w:rsidRPr="001B2E10" w:rsidRDefault="002D7EE0" w:rsidP="0002718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6A53D6EA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2D68C4DF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/>
                <w:noProof/>
                <w:sz w:val="22"/>
                <w:szCs w:val="22"/>
              </w:rPr>
              <w:t>55,619,362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7556E23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/>
                <w:noProof/>
                <w:sz w:val="22"/>
                <w:szCs w:val="22"/>
              </w:rPr>
              <w:t>95,174,398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36F075D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/>
                <w:noProof/>
                <w:sz w:val="22"/>
                <w:szCs w:val="22"/>
              </w:rPr>
              <w:t>63.12</w:t>
            </w:r>
          </w:p>
        </w:tc>
      </w:tr>
      <w:tr w:rsidR="002D7EE0" w:rsidRPr="001B2E10" w14:paraId="00BDBB9C" w14:textId="77777777" w:rsidTr="00043D38">
        <w:tblPrEx>
          <w:tblBorders>
            <w:insideH w:val="none" w:sz="0" w:space="0" w:color="auto"/>
          </w:tblBorders>
        </w:tblPrEx>
        <w:trPr>
          <w:trHeight w:val="317"/>
        </w:trPr>
        <w:tc>
          <w:tcPr>
            <w:tcW w:w="595" w:type="dxa"/>
            <w:shd w:val="clear" w:color="auto" w:fill="auto"/>
            <w:vAlign w:val="center"/>
          </w:tcPr>
          <w:p w14:paraId="5D501ADC" w14:textId="77777777" w:rsidR="002D7EE0" w:rsidRPr="001B2E10" w:rsidRDefault="002D7EE0" w:rsidP="00027180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652360E8" w14:textId="77777777" w:rsidR="002D7EE0" w:rsidRPr="001B2E10" w:rsidRDefault="002D7EE0" w:rsidP="00027180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1B2E10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各項教育推展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9498F35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/>
                <w:noProof/>
                <w:sz w:val="22"/>
                <w:szCs w:val="22"/>
              </w:rPr>
              <w:t>36,748,500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6079F73" w14:textId="77777777" w:rsidR="002D7EE0" w:rsidRPr="001B2E10" w:rsidRDefault="002D7EE0" w:rsidP="0002718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5D7CC549" w14:textId="77777777" w:rsidR="002D7EE0" w:rsidRPr="001B2E10" w:rsidRDefault="002D7EE0" w:rsidP="0002718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16A95870" w14:textId="77777777" w:rsidR="002D7EE0" w:rsidRPr="001B2E10" w:rsidRDefault="002D7EE0" w:rsidP="0002718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79B28F22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/>
                <w:noProof/>
                <w:sz w:val="22"/>
                <w:szCs w:val="22"/>
              </w:rPr>
              <w:t>4,749,674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522A125F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/>
                <w:noProof/>
                <w:sz w:val="22"/>
                <w:szCs w:val="22"/>
              </w:rPr>
              <w:t>31,908,826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30FACA4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/>
                <w:noProof/>
                <w:sz w:val="22"/>
                <w:szCs w:val="22"/>
              </w:rPr>
              <w:t>90,000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B5ED928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/>
                <w:noProof/>
                <w:sz w:val="22"/>
                <w:szCs w:val="22"/>
              </w:rPr>
              <w:t>0.24</w:t>
            </w:r>
          </w:p>
        </w:tc>
      </w:tr>
      <w:tr w:rsidR="002D7EE0" w:rsidRPr="001B2E10" w14:paraId="3CDDD473" w14:textId="77777777" w:rsidTr="00043D38">
        <w:tblPrEx>
          <w:tblBorders>
            <w:insideH w:val="none" w:sz="0" w:space="0" w:color="auto"/>
          </w:tblBorders>
        </w:tblPrEx>
        <w:trPr>
          <w:trHeight w:val="323"/>
        </w:trPr>
        <w:tc>
          <w:tcPr>
            <w:tcW w:w="595" w:type="dxa"/>
            <w:shd w:val="clear" w:color="auto" w:fill="auto"/>
            <w:vAlign w:val="center"/>
          </w:tcPr>
          <w:p w14:paraId="09D30EB1" w14:textId="77777777" w:rsidR="002D7EE0" w:rsidRPr="001B2E10" w:rsidRDefault="002D7EE0" w:rsidP="00027180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1B2E10">
              <w:rPr>
                <w:rFonts w:ascii="標楷體" w:eastAsia="標楷體" w:hAnsi="標楷體"/>
                <w:noProof/>
                <w:sz w:val="22"/>
                <w:szCs w:val="22"/>
              </w:rPr>
              <w:lastRenderedPageBreak/>
              <w:t>112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00E74691" w14:textId="77777777" w:rsidR="002D7EE0" w:rsidRPr="001B2E10" w:rsidRDefault="002D7EE0" w:rsidP="00027180">
            <w:pPr>
              <w:pStyle w:val="2"/>
              <w:ind w:leftChars="300" w:left="480" w:rightChars="100" w:right="160"/>
              <w:rPr>
                <w:rFonts w:ascii="標楷體" w:hAnsi="標楷體"/>
                <w:sz w:val="22"/>
                <w:szCs w:val="22"/>
              </w:rPr>
            </w:pPr>
            <w:r w:rsidRPr="001B2E10">
              <w:rPr>
                <w:rFonts w:ascii="標楷體" w:hAnsi="標楷體" w:hint="eastAsia"/>
                <w:noProof/>
                <w:sz w:val="22"/>
                <w:szCs w:val="22"/>
              </w:rPr>
              <w:t>小計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38AD260" w14:textId="77777777" w:rsidR="002D7EE0" w:rsidRPr="001B2E10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B2E10">
              <w:rPr>
                <w:rFonts w:hAnsi="細明體"/>
                <w:b/>
                <w:noProof/>
                <w:sz w:val="22"/>
                <w:szCs w:val="22"/>
              </w:rPr>
              <w:t>1,201,585,585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FB576B8" w14:textId="77777777" w:rsidR="002D7EE0" w:rsidRPr="001B2E10" w:rsidRDefault="002D7EE0" w:rsidP="00027180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2F984344" w14:textId="77777777" w:rsidR="002D7EE0" w:rsidRPr="001B2E10" w:rsidRDefault="002D7EE0" w:rsidP="00027180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7F595A0C" w14:textId="77777777" w:rsidR="002D7EE0" w:rsidRPr="001B2E10" w:rsidRDefault="002D7EE0" w:rsidP="00027180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21E0701A" w14:textId="77777777" w:rsidR="002D7EE0" w:rsidRPr="001B2E10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B2E10">
              <w:rPr>
                <w:rFonts w:hAnsi="細明體"/>
                <w:b/>
                <w:noProof/>
                <w:sz w:val="22"/>
                <w:szCs w:val="22"/>
              </w:rPr>
              <w:t>46,480,188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3A396518" w14:textId="77777777" w:rsidR="002D7EE0" w:rsidRPr="001B2E10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B2E10">
              <w:rPr>
                <w:rFonts w:hAnsi="細明體"/>
                <w:b/>
                <w:noProof/>
                <w:sz w:val="22"/>
                <w:szCs w:val="22"/>
              </w:rPr>
              <w:t>1,081,863,536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6E826C8" w14:textId="77777777" w:rsidR="002D7EE0" w:rsidRPr="001B2E10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B2E10">
              <w:rPr>
                <w:rFonts w:hAnsi="細明體"/>
                <w:b/>
                <w:noProof/>
                <w:sz w:val="22"/>
                <w:szCs w:val="22"/>
              </w:rPr>
              <w:t>73,241,861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324910F" w14:textId="77777777" w:rsidR="002D7EE0" w:rsidRPr="001B2E10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B2E10">
              <w:rPr>
                <w:rFonts w:hAnsi="細明體"/>
                <w:b/>
                <w:noProof/>
                <w:sz w:val="22"/>
                <w:szCs w:val="22"/>
              </w:rPr>
              <w:t>6.10</w:t>
            </w:r>
          </w:p>
        </w:tc>
      </w:tr>
      <w:tr w:rsidR="002D7EE0" w:rsidRPr="001B2E10" w14:paraId="4FE3A302" w14:textId="77777777" w:rsidTr="00043D38">
        <w:tblPrEx>
          <w:tblBorders>
            <w:insideH w:val="none" w:sz="0" w:space="0" w:color="auto"/>
          </w:tblBorders>
        </w:tblPrEx>
        <w:trPr>
          <w:trHeight w:val="323"/>
        </w:trPr>
        <w:tc>
          <w:tcPr>
            <w:tcW w:w="595" w:type="dxa"/>
            <w:shd w:val="clear" w:color="auto" w:fill="auto"/>
            <w:vAlign w:val="center"/>
          </w:tcPr>
          <w:p w14:paraId="252C1E1D" w14:textId="77777777" w:rsidR="002D7EE0" w:rsidRPr="001B2E10" w:rsidRDefault="002D7EE0" w:rsidP="00027180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288C0C50" w14:textId="77777777" w:rsidR="002D7EE0" w:rsidRPr="001B2E10" w:rsidRDefault="002D7EE0" w:rsidP="00027180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1B2E10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FC1215F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/>
                <w:noProof/>
                <w:sz w:val="22"/>
                <w:szCs w:val="22"/>
              </w:rPr>
              <w:t>6,024,210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4F29F7DA" w14:textId="77777777" w:rsidR="002D7EE0" w:rsidRPr="001B2E10" w:rsidRDefault="002D7EE0" w:rsidP="0002718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181644D5" w14:textId="77777777" w:rsidR="002D7EE0" w:rsidRPr="001B2E10" w:rsidRDefault="002D7EE0" w:rsidP="0002718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295B62AB" w14:textId="77777777" w:rsidR="002D7EE0" w:rsidRPr="001B2E10" w:rsidRDefault="002D7EE0" w:rsidP="0002718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31E4F1F2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/>
                <w:noProof/>
                <w:sz w:val="22"/>
                <w:szCs w:val="22"/>
              </w:rPr>
              <w:t>469,225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372290C1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/>
                <w:noProof/>
                <w:sz w:val="22"/>
                <w:szCs w:val="22"/>
              </w:rPr>
              <w:t>5,554,985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4180CA9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9AA9359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2D7EE0" w:rsidRPr="001B2E10" w14:paraId="472616D7" w14:textId="77777777" w:rsidTr="00043D38">
        <w:tblPrEx>
          <w:tblBorders>
            <w:insideH w:val="none" w:sz="0" w:space="0" w:color="auto"/>
          </w:tblBorders>
        </w:tblPrEx>
        <w:trPr>
          <w:trHeight w:val="323"/>
        </w:trPr>
        <w:tc>
          <w:tcPr>
            <w:tcW w:w="595" w:type="dxa"/>
            <w:shd w:val="clear" w:color="auto" w:fill="auto"/>
            <w:vAlign w:val="center"/>
          </w:tcPr>
          <w:p w14:paraId="6AF17038" w14:textId="77777777" w:rsidR="002D7EE0" w:rsidRPr="001B2E10" w:rsidRDefault="002D7EE0" w:rsidP="00027180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4B6B1525" w14:textId="77777777" w:rsidR="002D7EE0" w:rsidRPr="001B2E10" w:rsidRDefault="002D7EE0" w:rsidP="00027180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1B2E10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高等教育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6170F92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/>
                <w:noProof/>
                <w:sz w:val="22"/>
                <w:szCs w:val="22"/>
              </w:rPr>
              <w:t>37,822,901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1DBD39CB" w14:textId="77777777" w:rsidR="002D7EE0" w:rsidRPr="001B2E10" w:rsidRDefault="002D7EE0" w:rsidP="0002718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7F5EEDD8" w14:textId="77777777" w:rsidR="002D7EE0" w:rsidRPr="001B2E10" w:rsidRDefault="002D7EE0" w:rsidP="0002718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77D77425" w14:textId="77777777" w:rsidR="002D7EE0" w:rsidRPr="001B2E10" w:rsidRDefault="002D7EE0" w:rsidP="0002718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1F8FB93D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/>
                <w:noProof/>
                <w:sz w:val="22"/>
                <w:szCs w:val="22"/>
              </w:rPr>
              <w:t>10,690,316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67C20E22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/>
                <w:noProof/>
                <w:sz w:val="22"/>
                <w:szCs w:val="22"/>
              </w:rPr>
              <w:t>27,132,585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AA5184E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AA215AB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2D7EE0" w:rsidRPr="001B2E10" w14:paraId="17011132" w14:textId="77777777" w:rsidTr="00043D38">
        <w:tblPrEx>
          <w:tblBorders>
            <w:insideH w:val="none" w:sz="0" w:space="0" w:color="auto"/>
          </w:tblBorders>
        </w:tblPrEx>
        <w:trPr>
          <w:trHeight w:val="323"/>
        </w:trPr>
        <w:tc>
          <w:tcPr>
            <w:tcW w:w="595" w:type="dxa"/>
            <w:shd w:val="clear" w:color="auto" w:fill="auto"/>
            <w:vAlign w:val="center"/>
          </w:tcPr>
          <w:p w14:paraId="1B470828" w14:textId="77777777" w:rsidR="002D7EE0" w:rsidRPr="001B2E10" w:rsidRDefault="002D7EE0" w:rsidP="00027180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0F10960A" w14:textId="77777777" w:rsidR="002D7EE0" w:rsidRPr="001B2E10" w:rsidRDefault="002D7EE0" w:rsidP="00027180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1B2E10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中等教育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A58B742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/>
                <w:noProof/>
                <w:sz w:val="22"/>
                <w:szCs w:val="22"/>
              </w:rPr>
              <w:t>115,169,779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087B063E" w14:textId="77777777" w:rsidR="002D7EE0" w:rsidRPr="001B2E10" w:rsidRDefault="002D7EE0" w:rsidP="0002718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72AB32E4" w14:textId="77777777" w:rsidR="002D7EE0" w:rsidRPr="001B2E10" w:rsidRDefault="002D7EE0" w:rsidP="0002718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2CCC41C6" w14:textId="77777777" w:rsidR="002D7EE0" w:rsidRPr="001B2E10" w:rsidRDefault="002D7EE0" w:rsidP="0002718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330426F7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/>
                <w:noProof/>
                <w:sz w:val="22"/>
                <w:szCs w:val="22"/>
              </w:rPr>
              <w:t>7,882,774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4157A9FF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/>
                <w:noProof/>
                <w:sz w:val="22"/>
                <w:szCs w:val="22"/>
              </w:rPr>
              <w:t>75,237,691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B21746D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/>
                <w:noProof/>
                <w:sz w:val="22"/>
                <w:szCs w:val="22"/>
              </w:rPr>
              <w:t>32,049,314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D7C5CCE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/>
                <w:noProof/>
                <w:sz w:val="22"/>
                <w:szCs w:val="22"/>
              </w:rPr>
              <w:t>27.83</w:t>
            </w:r>
          </w:p>
        </w:tc>
      </w:tr>
      <w:tr w:rsidR="002D7EE0" w:rsidRPr="001B2E10" w14:paraId="735590DD" w14:textId="77777777" w:rsidTr="00043D38">
        <w:tblPrEx>
          <w:tblBorders>
            <w:insideH w:val="none" w:sz="0" w:space="0" w:color="auto"/>
          </w:tblBorders>
        </w:tblPrEx>
        <w:trPr>
          <w:trHeight w:val="323"/>
        </w:trPr>
        <w:tc>
          <w:tcPr>
            <w:tcW w:w="595" w:type="dxa"/>
            <w:shd w:val="clear" w:color="auto" w:fill="auto"/>
            <w:vAlign w:val="center"/>
          </w:tcPr>
          <w:p w14:paraId="1EFD7426" w14:textId="77777777" w:rsidR="002D7EE0" w:rsidRPr="001B2E10" w:rsidRDefault="002D7EE0" w:rsidP="00027180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7C5D8621" w14:textId="77777777" w:rsidR="002D7EE0" w:rsidRPr="001B2E10" w:rsidRDefault="002D7EE0" w:rsidP="00027180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1B2E10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終身教育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AEFA643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/>
                <w:noProof/>
                <w:sz w:val="22"/>
                <w:szCs w:val="22"/>
              </w:rPr>
              <w:t>113,161,825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46CA1EFF" w14:textId="77777777" w:rsidR="002D7EE0" w:rsidRPr="001B2E10" w:rsidRDefault="002D7EE0" w:rsidP="0002718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5314017D" w14:textId="77777777" w:rsidR="002D7EE0" w:rsidRPr="001B2E10" w:rsidRDefault="002D7EE0" w:rsidP="0002718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418A04FB" w14:textId="77777777" w:rsidR="002D7EE0" w:rsidRPr="001B2E10" w:rsidRDefault="002D7EE0" w:rsidP="0002718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66EDF297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/>
                <w:noProof/>
                <w:sz w:val="22"/>
                <w:szCs w:val="22"/>
              </w:rPr>
              <w:t>442,874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518069CA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/>
                <w:noProof/>
                <w:sz w:val="22"/>
                <w:szCs w:val="22"/>
              </w:rPr>
              <w:t>94,633,514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667498B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/>
                <w:noProof/>
                <w:sz w:val="22"/>
                <w:szCs w:val="22"/>
              </w:rPr>
              <w:t>18,085,437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37D2733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/>
                <w:noProof/>
                <w:sz w:val="22"/>
                <w:szCs w:val="22"/>
              </w:rPr>
              <w:t>15.98</w:t>
            </w:r>
          </w:p>
        </w:tc>
      </w:tr>
      <w:tr w:rsidR="002D7EE0" w:rsidRPr="001B2E10" w14:paraId="7E30AF40" w14:textId="77777777" w:rsidTr="00043D38">
        <w:tblPrEx>
          <w:tblBorders>
            <w:insideH w:val="none" w:sz="0" w:space="0" w:color="auto"/>
          </w:tblBorders>
        </w:tblPrEx>
        <w:trPr>
          <w:trHeight w:val="323"/>
        </w:trPr>
        <w:tc>
          <w:tcPr>
            <w:tcW w:w="595" w:type="dxa"/>
            <w:shd w:val="clear" w:color="auto" w:fill="auto"/>
            <w:vAlign w:val="center"/>
          </w:tcPr>
          <w:p w14:paraId="34A3571C" w14:textId="77777777" w:rsidR="002D7EE0" w:rsidRPr="001B2E10" w:rsidRDefault="002D7EE0" w:rsidP="00027180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7951AB81" w14:textId="77777777" w:rsidR="002D7EE0" w:rsidRPr="001B2E10" w:rsidRDefault="002D7EE0" w:rsidP="00027180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1B2E10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學務與輔導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D2D6800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/>
                <w:noProof/>
                <w:sz w:val="22"/>
                <w:szCs w:val="22"/>
              </w:rPr>
              <w:t>22,990,286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61FBB6D1" w14:textId="77777777" w:rsidR="002D7EE0" w:rsidRPr="001B2E10" w:rsidRDefault="002D7EE0" w:rsidP="0002718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10A16292" w14:textId="77777777" w:rsidR="002D7EE0" w:rsidRPr="001B2E10" w:rsidRDefault="002D7EE0" w:rsidP="0002718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1A4F2B12" w14:textId="77777777" w:rsidR="002D7EE0" w:rsidRPr="001B2E10" w:rsidRDefault="002D7EE0" w:rsidP="0002718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6A341592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6B2C7F8B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/>
                <w:noProof/>
                <w:sz w:val="22"/>
                <w:szCs w:val="22"/>
              </w:rPr>
              <w:t>22,990,286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525DADA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849B1A4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2D7EE0" w:rsidRPr="001B2E10" w14:paraId="2606FDC3" w14:textId="77777777" w:rsidTr="00043D38">
        <w:tblPrEx>
          <w:tblBorders>
            <w:insideH w:val="none" w:sz="0" w:space="0" w:color="auto"/>
          </w:tblBorders>
        </w:tblPrEx>
        <w:trPr>
          <w:trHeight w:val="323"/>
        </w:trPr>
        <w:tc>
          <w:tcPr>
            <w:tcW w:w="595" w:type="dxa"/>
            <w:shd w:val="clear" w:color="auto" w:fill="auto"/>
            <w:vAlign w:val="center"/>
          </w:tcPr>
          <w:p w14:paraId="2CC01FD0" w14:textId="77777777" w:rsidR="002D7EE0" w:rsidRPr="001B2E10" w:rsidRDefault="002D7EE0" w:rsidP="00027180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61914840" w14:textId="77777777" w:rsidR="002D7EE0" w:rsidRPr="001B2E10" w:rsidRDefault="002D7EE0" w:rsidP="00027180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1B2E10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各項教育推展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D8DA95A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/>
                <w:noProof/>
                <w:sz w:val="22"/>
                <w:szCs w:val="22"/>
              </w:rPr>
              <w:t>255,477,584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5EA69CF6" w14:textId="77777777" w:rsidR="002D7EE0" w:rsidRPr="001B2E10" w:rsidRDefault="002D7EE0" w:rsidP="0002718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38E07D35" w14:textId="77777777" w:rsidR="002D7EE0" w:rsidRPr="001B2E10" w:rsidRDefault="002D7EE0" w:rsidP="0002718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17302D0D" w14:textId="77777777" w:rsidR="002D7EE0" w:rsidRPr="001B2E10" w:rsidRDefault="002D7EE0" w:rsidP="0002718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2E3D1A8C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/>
                <w:noProof/>
                <w:sz w:val="22"/>
                <w:szCs w:val="22"/>
              </w:rPr>
              <w:t>26,994,999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793049FE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/>
                <w:noProof/>
                <w:sz w:val="22"/>
                <w:szCs w:val="22"/>
              </w:rPr>
              <w:t>205,375,475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C938D02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/>
                <w:noProof/>
                <w:sz w:val="22"/>
                <w:szCs w:val="22"/>
              </w:rPr>
              <w:t>23,107,110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39569C1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/>
                <w:noProof/>
                <w:sz w:val="22"/>
                <w:szCs w:val="22"/>
              </w:rPr>
              <w:t>9.04</w:t>
            </w:r>
          </w:p>
        </w:tc>
      </w:tr>
      <w:tr w:rsidR="002D7EE0" w:rsidRPr="001B2E10" w14:paraId="0130CC41" w14:textId="77777777" w:rsidTr="00043D38">
        <w:tblPrEx>
          <w:tblBorders>
            <w:insideH w:val="none" w:sz="0" w:space="0" w:color="auto"/>
          </w:tblBorders>
        </w:tblPrEx>
        <w:trPr>
          <w:trHeight w:val="323"/>
        </w:trPr>
        <w:tc>
          <w:tcPr>
            <w:tcW w:w="595" w:type="dxa"/>
            <w:shd w:val="clear" w:color="auto" w:fill="auto"/>
            <w:vAlign w:val="center"/>
          </w:tcPr>
          <w:p w14:paraId="7541E3D9" w14:textId="77777777" w:rsidR="002D7EE0" w:rsidRPr="001B2E10" w:rsidRDefault="002D7EE0" w:rsidP="00027180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7BCEFD01" w14:textId="77777777" w:rsidR="002D7EE0" w:rsidRPr="001B2E10" w:rsidRDefault="002D7EE0" w:rsidP="00027180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1B2E10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非營業特種基金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ECD1542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/>
                <w:noProof/>
                <w:sz w:val="22"/>
                <w:szCs w:val="22"/>
              </w:rPr>
              <w:t>650,939,000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CB57598" w14:textId="77777777" w:rsidR="002D7EE0" w:rsidRPr="001B2E10" w:rsidRDefault="002D7EE0" w:rsidP="0002718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486D2248" w14:textId="77777777" w:rsidR="002D7EE0" w:rsidRPr="001B2E10" w:rsidRDefault="002D7EE0" w:rsidP="0002718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1DC90ABC" w14:textId="77777777" w:rsidR="002D7EE0" w:rsidRPr="001B2E10" w:rsidRDefault="002D7EE0" w:rsidP="0002718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44AD9B53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532C8E80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/>
                <w:noProof/>
                <w:sz w:val="22"/>
                <w:szCs w:val="22"/>
              </w:rPr>
              <w:t>650,939,000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F63AC0C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DCC499C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2D7EE0" w:rsidRPr="001B2E10" w14:paraId="1E928E37" w14:textId="77777777" w:rsidTr="00043D38">
        <w:tblPrEx>
          <w:tblBorders>
            <w:insideH w:val="none" w:sz="0" w:space="0" w:color="auto"/>
          </w:tblBorders>
        </w:tblPrEx>
        <w:trPr>
          <w:trHeight w:val="323"/>
        </w:trPr>
        <w:tc>
          <w:tcPr>
            <w:tcW w:w="595" w:type="dxa"/>
            <w:shd w:val="clear" w:color="auto" w:fill="auto"/>
            <w:vAlign w:val="center"/>
          </w:tcPr>
          <w:p w14:paraId="48188047" w14:textId="77777777" w:rsidR="002D7EE0" w:rsidRPr="001B2E10" w:rsidRDefault="002D7EE0" w:rsidP="00027180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6EFDF324" w14:textId="77777777" w:rsidR="002D7EE0" w:rsidRPr="001B2E10" w:rsidRDefault="002D7EE0" w:rsidP="00027180">
            <w:pPr>
              <w:pStyle w:val="2"/>
              <w:ind w:leftChars="100" w:left="160"/>
              <w:rPr>
                <w:rFonts w:ascii="標楷體" w:hAnsi="標楷體"/>
                <w:sz w:val="22"/>
                <w:szCs w:val="22"/>
              </w:rPr>
            </w:pPr>
            <w:r w:rsidRPr="001B2E10">
              <w:rPr>
                <w:rFonts w:ascii="標楷體" w:hAnsi="標楷體" w:hint="eastAsia"/>
                <w:noProof/>
                <w:sz w:val="22"/>
                <w:szCs w:val="22"/>
              </w:rPr>
              <w:t>國民及學前教育署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F659F18" w14:textId="77777777" w:rsidR="002D7EE0" w:rsidRPr="001B2E10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B2E10">
              <w:rPr>
                <w:rFonts w:hAnsi="細明體"/>
                <w:b/>
                <w:noProof/>
                <w:sz w:val="22"/>
                <w:szCs w:val="22"/>
              </w:rPr>
              <w:t>718,970,066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18952EAB" w14:textId="77777777" w:rsidR="002D7EE0" w:rsidRPr="001B2E10" w:rsidRDefault="002D7EE0" w:rsidP="00027180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2E2C0C85" w14:textId="77777777" w:rsidR="002D7EE0" w:rsidRPr="001B2E10" w:rsidRDefault="002D7EE0" w:rsidP="00027180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6AE91F35" w14:textId="77777777" w:rsidR="002D7EE0" w:rsidRPr="001B2E10" w:rsidRDefault="002D7EE0" w:rsidP="00027180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0C5F2CBE" w14:textId="77777777" w:rsidR="002D7EE0" w:rsidRPr="001B2E10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B2E10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3A442B7F" w14:textId="77777777" w:rsidR="002D7EE0" w:rsidRPr="001B2E10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B2E10">
              <w:rPr>
                <w:rFonts w:hAnsi="細明體"/>
                <w:b/>
                <w:noProof/>
                <w:sz w:val="22"/>
                <w:szCs w:val="22"/>
              </w:rPr>
              <w:t>718,970,066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44582FF" w14:textId="77777777" w:rsidR="002D7EE0" w:rsidRPr="001B2E10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B2E10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9BF6500" w14:textId="77777777" w:rsidR="002D7EE0" w:rsidRPr="001B2E10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B2E10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</w:tr>
      <w:tr w:rsidR="002D7EE0" w:rsidRPr="001B2E10" w14:paraId="2C15FC94" w14:textId="77777777" w:rsidTr="00043D38">
        <w:tblPrEx>
          <w:tblBorders>
            <w:insideH w:val="none" w:sz="0" w:space="0" w:color="auto"/>
          </w:tblBorders>
        </w:tblPrEx>
        <w:trPr>
          <w:trHeight w:val="323"/>
        </w:trPr>
        <w:tc>
          <w:tcPr>
            <w:tcW w:w="595" w:type="dxa"/>
            <w:shd w:val="clear" w:color="auto" w:fill="auto"/>
            <w:vAlign w:val="center"/>
          </w:tcPr>
          <w:p w14:paraId="776685F4" w14:textId="77777777" w:rsidR="002D7EE0" w:rsidRPr="001B2E10" w:rsidRDefault="002D7EE0" w:rsidP="00027180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1B2E10">
              <w:rPr>
                <w:rFonts w:ascii="標楷體" w:eastAsia="標楷體" w:hAnsi="標楷體"/>
                <w:noProof/>
                <w:sz w:val="22"/>
                <w:szCs w:val="22"/>
              </w:rPr>
              <w:t>112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332DE7C3" w14:textId="77777777" w:rsidR="002D7EE0" w:rsidRPr="001B2E10" w:rsidRDefault="002D7EE0" w:rsidP="00027180">
            <w:pPr>
              <w:pStyle w:val="2"/>
              <w:ind w:leftChars="300" w:left="480" w:rightChars="100" w:right="160"/>
              <w:rPr>
                <w:rFonts w:ascii="標楷體" w:hAnsi="標楷體"/>
                <w:sz w:val="22"/>
                <w:szCs w:val="22"/>
              </w:rPr>
            </w:pPr>
            <w:r w:rsidRPr="001B2E10">
              <w:rPr>
                <w:rFonts w:ascii="標楷體" w:hAnsi="標楷體" w:hint="eastAsia"/>
                <w:noProof/>
                <w:sz w:val="22"/>
                <w:szCs w:val="22"/>
              </w:rPr>
              <w:t>小計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3210314" w14:textId="77777777" w:rsidR="002D7EE0" w:rsidRPr="001B2E10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B2E10">
              <w:rPr>
                <w:rFonts w:hAnsi="細明體"/>
                <w:b/>
                <w:noProof/>
                <w:sz w:val="22"/>
                <w:szCs w:val="22"/>
              </w:rPr>
              <w:t>718,970,066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47FC493" w14:textId="77777777" w:rsidR="002D7EE0" w:rsidRPr="001B2E10" w:rsidRDefault="002D7EE0" w:rsidP="00027180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54A4F89F" w14:textId="77777777" w:rsidR="002D7EE0" w:rsidRPr="001B2E10" w:rsidRDefault="002D7EE0" w:rsidP="00027180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57E2C599" w14:textId="77777777" w:rsidR="002D7EE0" w:rsidRPr="001B2E10" w:rsidRDefault="002D7EE0" w:rsidP="00027180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31C3769E" w14:textId="77777777" w:rsidR="002D7EE0" w:rsidRPr="001B2E10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B2E10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32AA64CA" w14:textId="77777777" w:rsidR="002D7EE0" w:rsidRPr="001B2E10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B2E10">
              <w:rPr>
                <w:rFonts w:hAnsi="細明體"/>
                <w:b/>
                <w:noProof/>
                <w:sz w:val="22"/>
                <w:szCs w:val="22"/>
              </w:rPr>
              <w:t>718,970,066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DE9679C" w14:textId="77777777" w:rsidR="002D7EE0" w:rsidRPr="001B2E10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B2E10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E38976E" w14:textId="77777777" w:rsidR="002D7EE0" w:rsidRPr="001B2E10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B2E10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</w:tr>
      <w:tr w:rsidR="002D7EE0" w:rsidRPr="001B2E10" w14:paraId="75F27979" w14:textId="77777777" w:rsidTr="00043D38">
        <w:tblPrEx>
          <w:tblBorders>
            <w:insideH w:val="none" w:sz="0" w:space="0" w:color="auto"/>
          </w:tblBorders>
        </w:tblPrEx>
        <w:trPr>
          <w:trHeight w:val="323"/>
        </w:trPr>
        <w:tc>
          <w:tcPr>
            <w:tcW w:w="595" w:type="dxa"/>
            <w:shd w:val="clear" w:color="auto" w:fill="auto"/>
            <w:vAlign w:val="center"/>
          </w:tcPr>
          <w:p w14:paraId="62877448" w14:textId="77777777" w:rsidR="002D7EE0" w:rsidRPr="001B2E10" w:rsidRDefault="002D7EE0" w:rsidP="00027180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0184E90B" w14:textId="77777777" w:rsidR="002D7EE0" w:rsidRPr="001B2E10" w:rsidRDefault="002D7EE0" w:rsidP="00027180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1B2E10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2ECFA46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/>
                <w:noProof/>
                <w:sz w:val="22"/>
                <w:szCs w:val="22"/>
              </w:rPr>
              <w:t>20,806,000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84A40E0" w14:textId="77777777" w:rsidR="002D7EE0" w:rsidRPr="001B2E10" w:rsidRDefault="002D7EE0" w:rsidP="0002718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13A79078" w14:textId="77777777" w:rsidR="002D7EE0" w:rsidRPr="001B2E10" w:rsidRDefault="002D7EE0" w:rsidP="0002718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1E5DFCD3" w14:textId="77777777" w:rsidR="002D7EE0" w:rsidRPr="001B2E10" w:rsidRDefault="002D7EE0" w:rsidP="0002718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16B8EB18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4F1FB349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/>
                <w:noProof/>
                <w:sz w:val="22"/>
                <w:szCs w:val="22"/>
              </w:rPr>
              <w:t>20,806,000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E2DE0DF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1188D54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2D7EE0" w:rsidRPr="001B2E10" w14:paraId="210A040B" w14:textId="77777777" w:rsidTr="00043D38">
        <w:tblPrEx>
          <w:tblBorders>
            <w:insideH w:val="none" w:sz="0" w:space="0" w:color="auto"/>
          </w:tblBorders>
        </w:tblPrEx>
        <w:trPr>
          <w:trHeight w:val="323"/>
        </w:trPr>
        <w:tc>
          <w:tcPr>
            <w:tcW w:w="595" w:type="dxa"/>
            <w:shd w:val="clear" w:color="auto" w:fill="auto"/>
            <w:vAlign w:val="center"/>
          </w:tcPr>
          <w:p w14:paraId="722B0C5E" w14:textId="77777777" w:rsidR="002D7EE0" w:rsidRPr="001B2E10" w:rsidRDefault="002D7EE0" w:rsidP="00027180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78866443" w14:textId="77777777" w:rsidR="002D7EE0" w:rsidRPr="001B2E10" w:rsidRDefault="002D7EE0" w:rsidP="00027180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1B2E10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國民及學前教育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6C150C1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/>
                <w:noProof/>
                <w:sz w:val="22"/>
                <w:szCs w:val="22"/>
              </w:rPr>
              <w:t>698,164,066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5143E40A" w14:textId="77777777" w:rsidR="002D7EE0" w:rsidRPr="001B2E10" w:rsidRDefault="002D7EE0" w:rsidP="0002718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34902B00" w14:textId="77777777" w:rsidR="002D7EE0" w:rsidRPr="001B2E10" w:rsidRDefault="002D7EE0" w:rsidP="0002718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19CE70E6" w14:textId="77777777" w:rsidR="002D7EE0" w:rsidRPr="001B2E10" w:rsidRDefault="002D7EE0" w:rsidP="0002718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1FCDEF7D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3A695046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/>
                <w:noProof/>
                <w:sz w:val="22"/>
                <w:szCs w:val="22"/>
              </w:rPr>
              <w:t>698,164,066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5395A4E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44A4A1D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2D7EE0" w:rsidRPr="001B2E10" w14:paraId="40DFFD6E" w14:textId="77777777" w:rsidTr="00043D38">
        <w:tblPrEx>
          <w:tblBorders>
            <w:insideH w:val="none" w:sz="0" w:space="0" w:color="auto"/>
          </w:tblBorders>
        </w:tblPrEx>
        <w:trPr>
          <w:trHeight w:val="323"/>
        </w:trPr>
        <w:tc>
          <w:tcPr>
            <w:tcW w:w="595" w:type="dxa"/>
            <w:shd w:val="clear" w:color="auto" w:fill="auto"/>
            <w:vAlign w:val="center"/>
          </w:tcPr>
          <w:p w14:paraId="1849D4BE" w14:textId="77777777" w:rsidR="002D7EE0" w:rsidRPr="001B2E10" w:rsidRDefault="002D7EE0" w:rsidP="00027180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63734015" w14:textId="77777777" w:rsidR="002D7EE0" w:rsidRPr="001B2E10" w:rsidRDefault="002D7EE0" w:rsidP="00027180">
            <w:pPr>
              <w:pStyle w:val="2"/>
              <w:ind w:leftChars="100" w:left="160"/>
              <w:rPr>
                <w:rFonts w:ascii="標楷體" w:hAnsi="標楷體"/>
                <w:sz w:val="22"/>
                <w:szCs w:val="22"/>
              </w:rPr>
            </w:pPr>
            <w:r w:rsidRPr="001B2E10">
              <w:rPr>
                <w:rFonts w:ascii="標楷體" w:hAnsi="標楷體" w:hint="eastAsia"/>
                <w:noProof/>
                <w:sz w:val="22"/>
                <w:szCs w:val="22"/>
              </w:rPr>
              <w:t>體育署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76E5545" w14:textId="77777777" w:rsidR="002D7EE0" w:rsidRPr="001B2E10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B2E10">
              <w:rPr>
                <w:rFonts w:hAnsi="細明體"/>
                <w:b/>
                <w:noProof/>
                <w:sz w:val="22"/>
                <w:szCs w:val="22"/>
              </w:rPr>
              <w:t>1,261,226,062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ECA2AA2" w14:textId="77777777" w:rsidR="002D7EE0" w:rsidRPr="001B2E10" w:rsidRDefault="002D7EE0" w:rsidP="00027180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6CD25846" w14:textId="77777777" w:rsidR="002D7EE0" w:rsidRPr="001B2E10" w:rsidRDefault="002D7EE0" w:rsidP="00027180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5C9163F3" w14:textId="77777777" w:rsidR="002D7EE0" w:rsidRPr="001B2E10" w:rsidRDefault="002D7EE0" w:rsidP="00027180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50B4381E" w14:textId="77777777" w:rsidR="002D7EE0" w:rsidRPr="001B2E10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B2E10">
              <w:rPr>
                <w:rFonts w:hAnsi="細明體"/>
                <w:b/>
                <w:noProof/>
                <w:sz w:val="22"/>
                <w:szCs w:val="22"/>
              </w:rPr>
              <w:t>35,302,065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2CD9C4BF" w14:textId="77777777" w:rsidR="002D7EE0" w:rsidRPr="001B2E10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B2E10">
              <w:rPr>
                <w:rFonts w:hAnsi="細明體"/>
                <w:b/>
                <w:noProof/>
                <w:sz w:val="22"/>
                <w:szCs w:val="22"/>
              </w:rPr>
              <w:t>891,000,034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95D91CD" w14:textId="77777777" w:rsidR="002D7EE0" w:rsidRPr="001B2E10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B2E10">
              <w:rPr>
                <w:rFonts w:hAnsi="細明體"/>
                <w:b/>
                <w:noProof/>
                <w:sz w:val="22"/>
                <w:szCs w:val="22"/>
              </w:rPr>
              <w:t>334,923,963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5AF4B13" w14:textId="77777777" w:rsidR="002D7EE0" w:rsidRPr="001B2E10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B2E10">
              <w:rPr>
                <w:rFonts w:hAnsi="細明體"/>
                <w:b/>
                <w:noProof/>
                <w:sz w:val="22"/>
                <w:szCs w:val="22"/>
              </w:rPr>
              <w:t>26.56</w:t>
            </w:r>
          </w:p>
        </w:tc>
      </w:tr>
      <w:tr w:rsidR="002D7EE0" w:rsidRPr="001B2E10" w14:paraId="09B9700C" w14:textId="77777777" w:rsidTr="00043D38">
        <w:tblPrEx>
          <w:tblBorders>
            <w:insideH w:val="none" w:sz="0" w:space="0" w:color="auto"/>
          </w:tblBorders>
        </w:tblPrEx>
        <w:trPr>
          <w:trHeight w:val="323"/>
        </w:trPr>
        <w:tc>
          <w:tcPr>
            <w:tcW w:w="595" w:type="dxa"/>
            <w:shd w:val="clear" w:color="auto" w:fill="auto"/>
            <w:vAlign w:val="center"/>
          </w:tcPr>
          <w:p w14:paraId="6C0A4385" w14:textId="77777777" w:rsidR="002D7EE0" w:rsidRPr="001B2E10" w:rsidRDefault="002D7EE0" w:rsidP="00027180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1B2E10">
              <w:rPr>
                <w:rFonts w:ascii="標楷體" w:eastAsia="標楷體" w:hAnsi="標楷體"/>
                <w:noProof/>
                <w:sz w:val="22"/>
                <w:szCs w:val="22"/>
              </w:rPr>
              <w:t>109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60CD27FF" w14:textId="77777777" w:rsidR="002D7EE0" w:rsidRPr="001B2E10" w:rsidRDefault="002D7EE0" w:rsidP="00027180">
            <w:pPr>
              <w:pStyle w:val="2"/>
              <w:ind w:leftChars="300" w:left="480" w:rightChars="100" w:right="160"/>
              <w:rPr>
                <w:rFonts w:ascii="標楷體" w:hAnsi="標楷體"/>
                <w:sz w:val="22"/>
                <w:szCs w:val="22"/>
              </w:rPr>
            </w:pPr>
            <w:r w:rsidRPr="001B2E10">
              <w:rPr>
                <w:rFonts w:ascii="標楷體" w:hAnsi="標楷體" w:hint="eastAsia"/>
                <w:noProof/>
                <w:sz w:val="22"/>
                <w:szCs w:val="22"/>
              </w:rPr>
              <w:t>小計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9844405" w14:textId="77777777" w:rsidR="002D7EE0" w:rsidRPr="001B2E10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B2E10">
              <w:rPr>
                <w:rFonts w:hAnsi="細明體"/>
                <w:b/>
                <w:noProof/>
                <w:sz w:val="22"/>
                <w:szCs w:val="22"/>
              </w:rPr>
              <w:t>8,536,449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2323A40" w14:textId="77777777" w:rsidR="002D7EE0" w:rsidRPr="001B2E10" w:rsidRDefault="002D7EE0" w:rsidP="00027180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7BF17932" w14:textId="77777777" w:rsidR="002D7EE0" w:rsidRPr="001B2E10" w:rsidRDefault="002D7EE0" w:rsidP="00027180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79C36C18" w14:textId="77777777" w:rsidR="002D7EE0" w:rsidRPr="001B2E10" w:rsidRDefault="002D7EE0" w:rsidP="00027180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5916DB83" w14:textId="77777777" w:rsidR="002D7EE0" w:rsidRPr="001B2E10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B2E10">
              <w:rPr>
                <w:rFonts w:hAnsi="細明體"/>
                <w:b/>
                <w:noProof/>
                <w:sz w:val="22"/>
                <w:szCs w:val="22"/>
              </w:rPr>
              <w:t>3,487,200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5CF02819" w14:textId="77777777" w:rsidR="002D7EE0" w:rsidRPr="001B2E10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B2E10">
              <w:rPr>
                <w:rFonts w:hAnsi="細明體"/>
                <w:b/>
                <w:noProof/>
                <w:sz w:val="22"/>
                <w:szCs w:val="22"/>
              </w:rPr>
              <w:t>5,049,249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43F3C6C" w14:textId="77777777" w:rsidR="002D7EE0" w:rsidRPr="001B2E10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B2E10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8FDBFF3" w14:textId="77777777" w:rsidR="002D7EE0" w:rsidRPr="001B2E10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B2E10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</w:tr>
      <w:tr w:rsidR="002D7EE0" w:rsidRPr="001B2E10" w14:paraId="63635F79" w14:textId="77777777" w:rsidTr="00043D38">
        <w:tblPrEx>
          <w:tblBorders>
            <w:insideH w:val="none" w:sz="0" w:space="0" w:color="auto"/>
          </w:tblBorders>
        </w:tblPrEx>
        <w:trPr>
          <w:trHeight w:val="323"/>
        </w:trPr>
        <w:tc>
          <w:tcPr>
            <w:tcW w:w="595" w:type="dxa"/>
            <w:shd w:val="clear" w:color="auto" w:fill="auto"/>
            <w:vAlign w:val="center"/>
          </w:tcPr>
          <w:p w14:paraId="2A0C3AA0" w14:textId="77777777" w:rsidR="002D7EE0" w:rsidRPr="001B2E10" w:rsidRDefault="002D7EE0" w:rsidP="00027180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3231E3CB" w14:textId="77777777" w:rsidR="002D7EE0" w:rsidRPr="001B2E10" w:rsidRDefault="002D7EE0" w:rsidP="00027180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1B2E10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學校體育教育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EFCAA27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/>
                <w:noProof/>
                <w:sz w:val="22"/>
                <w:szCs w:val="22"/>
              </w:rPr>
              <w:t>3,487,200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7E1877FA" w14:textId="77777777" w:rsidR="002D7EE0" w:rsidRPr="001B2E10" w:rsidRDefault="002D7EE0" w:rsidP="0002718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0BBF9B8C" w14:textId="77777777" w:rsidR="002D7EE0" w:rsidRPr="001B2E10" w:rsidRDefault="002D7EE0" w:rsidP="0002718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50BF08B9" w14:textId="77777777" w:rsidR="002D7EE0" w:rsidRPr="001B2E10" w:rsidRDefault="002D7EE0" w:rsidP="0002718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4BBE8A42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/>
                <w:noProof/>
                <w:sz w:val="22"/>
                <w:szCs w:val="22"/>
              </w:rPr>
              <w:t>3,487,200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67CAD2C7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B04FD19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96E9BFF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2D7EE0" w:rsidRPr="001B2E10" w14:paraId="0FB9ADE1" w14:textId="77777777" w:rsidTr="00043D38">
        <w:tblPrEx>
          <w:tblBorders>
            <w:insideH w:val="none" w:sz="0" w:space="0" w:color="auto"/>
          </w:tblBorders>
        </w:tblPrEx>
        <w:trPr>
          <w:trHeight w:val="323"/>
        </w:trPr>
        <w:tc>
          <w:tcPr>
            <w:tcW w:w="595" w:type="dxa"/>
            <w:shd w:val="clear" w:color="auto" w:fill="auto"/>
            <w:vAlign w:val="center"/>
          </w:tcPr>
          <w:p w14:paraId="76529CFD" w14:textId="77777777" w:rsidR="002D7EE0" w:rsidRPr="001B2E10" w:rsidRDefault="002D7EE0" w:rsidP="00027180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5A5D95A9" w14:textId="77777777" w:rsidR="002D7EE0" w:rsidRPr="001B2E10" w:rsidRDefault="002D7EE0" w:rsidP="00027180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1B2E10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國家體育建設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343690F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/>
                <w:noProof/>
                <w:sz w:val="22"/>
                <w:szCs w:val="22"/>
              </w:rPr>
              <w:t>5,049,249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5C22372B" w14:textId="77777777" w:rsidR="002D7EE0" w:rsidRPr="001B2E10" w:rsidRDefault="002D7EE0" w:rsidP="0002718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27AB5AD8" w14:textId="77777777" w:rsidR="002D7EE0" w:rsidRPr="001B2E10" w:rsidRDefault="002D7EE0" w:rsidP="0002718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73C8CB5C" w14:textId="77777777" w:rsidR="002D7EE0" w:rsidRPr="001B2E10" w:rsidRDefault="002D7EE0" w:rsidP="0002718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792E7FC8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07E90323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/>
                <w:noProof/>
                <w:sz w:val="22"/>
                <w:szCs w:val="22"/>
              </w:rPr>
              <w:t>5,049,249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12A0359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3CF3890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2D7EE0" w:rsidRPr="001B2E10" w14:paraId="3B590131" w14:textId="77777777" w:rsidTr="00043D38">
        <w:tblPrEx>
          <w:tblBorders>
            <w:insideH w:val="none" w:sz="0" w:space="0" w:color="auto"/>
          </w:tblBorders>
        </w:tblPrEx>
        <w:trPr>
          <w:trHeight w:val="323"/>
        </w:trPr>
        <w:tc>
          <w:tcPr>
            <w:tcW w:w="595" w:type="dxa"/>
            <w:shd w:val="clear" w:color="auto" w:fill="auto"/>
            <w:vAlign w:val="center"/>
          </w:tcPr>
          <w:p w14:paraId="615041BD" w14:textId="77777777" w:rsidR="002D7EE0" w:rsidRPr="001B2E10" w:rsidRDefault="002D7EE0" w:rsidP="00027180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1B2E10">
              <w:rPr>
                <w:rFonts w:ascii="標楷體" w:eastAsia="標楷體" w:hAnsi="標楷體"/>
                <w:noProof/>
                <w:sz w:val="22"/>
                <w:szCs w:val="22"/>
              </w:rPr>
              <w:t>110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5EF6E7EB" w14:textId="77777777" w:rsidR="002D7EE0" w:rsidRPr="001B2E10" w:rsidRDefault="002D7EE0" w:rsidP="00027180">
            <w:pPr>
              <w:pStyle w:val="2"/>
              <w:ind w:leftChars="300" w:left="480" w:rightChars="100" w:right="160"/>
              <w:rPr>
                <w:rFonts w:ascii="標楷體" w:hAnsi="標楷體"/>
                <w:sz w:val="22"/>
                <w:szCs w:val="22"/>
              </w:rPr>
            </w:pPr>
            <w:r w:rsidRPr="001B2E10">
              <w:rPr>
                <w:rFonts w:ascii="標楷體" w:hAnsi="標楷體" w:hint="eastAsia"/>
                <w:noProof/>
                <w:sz w:val="22"/>
                <w:szCs w:val="22"/>
              </w:rPr>
              <w:t>小計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12C10AA" w14:textId="77777777" w:rsidR="002D7EE0" w:rsidRPr="001B2E10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B2E10">
              <w:rPr>
                <w:rFonts w:hAnsi="細明體"/>
                <w:b/>
                <w:noProof/>
                <w:sz w:val="22"/>
                <w:szCs w:val="22"/>
              </w:rPr>
              <w:t>26,494,625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528831FB" w14:textId="77777777" w:rsidR="002D7EE0" w:rsidRPr="001B2E10" w:rsidRDefault="002D7EE0" w:rsidP="00027180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4DF25D6C" w14:textId="77777777" w:rsidR="002D7EE0" w:rsidRPr="001B2E10" w:rsidRDefault="002D7EE0" w:rsidP="00027180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65F6E002" w14:textId="77777777" w:rsidR="002D7EE0" w:rsidRPr="001B2E10" w:rsidRDefault="002D7EE0" w:rsidP="00027180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4AFC9C85" w14:textId="77777777" w:rsidR="002D7EE0" w:rsidRPr="001B2E10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B2E10">
              <w:rPr>
                <w:rFonts w:hAnsi="細明體"/>
                <w:b/>
                <w:noProof/>
                <w:sz w:val="22"/>
                <w:szCs w:val="22"/>
              </w:rPr>
              <w:t>248,750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580D7474" w14:textId="77777777" w:rsidR="002D7EE0" w:rsidRPr="001B2E10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B2E10">
              <w:rPr>
                <w:rFonts w:hAnsi="細明體"/>
                <w:b/>
                <w:noProof/>
                <w:sz w:val="22"/>
                <w:szCs w:val="22"/>
              </w:rPr>
              <w:t>21,502,180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73973B0" w14:textId="77777777" w:rsidR="002D7EE0" w:rsidRPr="001B2E10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B2E10">
              <w:rPr>
                <w:rFonts w:hAnsi="細明體"/>
                <w:b/>
                <w:noProof/>
                <w:sz w:val="22"/>
                <w:szCs w:val="22"/>
              </w:rPr>
              <w:t>4,743,695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217EFD9" w14:textId="77777777" w:rsidR="002D7EE0" w:rsidRPr="001B2E10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B2E10">
              <w:rPr>
                <w:rFonts w:hAnsi="細明體"/>
                <w:b/>
                <w:noProof/>
                <w:sz w:val="22"/>
                <w:szCs w:val="22"/>
              </w:rPr>
              <w:t>17.90</w:t>
            </w:r>
          </w:p>
        </w:tc>
      </w:tr>
      <w:tr w:rsidR="002D7EE0" w:rsidRPr="001B2E10" w14:paraId="35E7D7C1" w14:textId="77777777" w:rsidTr="00043D38">
        <w:tblPrEx>
          <w:tblBorders>
            <w:insideH w:val="none" w:sz="0" w:space="0" w:color="auto"/>
          </w:tblBorders>
        </w:tblPrEx>
        <w:trPr>
          <w:trHeight w:val="323"/>
        </w:trPr>
        <w:tc>
          <w:tcPr>
            <w:tcW w:w="595" w:type="dxa"/>
            <w:shd w:val="clear" w:color="auto" w:fill="auto"/>
            <w:vAlign w:val="center"/>
          </w:tcPr>
          <w:p w14:paraId="608F98D4" w14:textId="77777777" w:rsidR="002D7EE0" w:rsidRPr="001B2E10" w:rsidRDefault="002D7EE0" w:rsidP="00027180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7FE6E9A8" w14:textId="77777777" w:rsidR="002D7EE0" w:rsidRPr="001B2E10" w:rsidRDefault="002D7EE0" w:rsidP="00027180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1B2E10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體育教育推展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89EE0C5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/>
                <w:noProof/>
                <w:sz w:val="22"/>
                <w:szCs w:val="22"/>
              </w:rPr>
              <w:t>16,494,625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6221C074" w14:textId="77777777" w:rsidR="002D7EE0" w:rsidRPr="001B2E10" w:rsidRDefault="002D7EE0" w:rsidP="0002718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43E108A5" w14:textId="77777777" w:rsidR="002D7EE0" w:rsidRPr="001B2E10" w:rsidRDefault="002D7EE0" w:rsidP="0002718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2B156800" w14:textId="77777777" w:rsidR="002D7EE0" w:rsidRPr="001B2E10" w:rsidRDefault="002D7EE0" w:rsidP="0002718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6F439B78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/>
                <w:noProof/>
                <w:sz w:val="22"/>
                <w:szCs w:val="22"/>
              </w:rPr>
              <w:t>248,750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0FB031C6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/>
                <w:noProof/>
                <w:sz w:val="22"/>
                <w:szCs w:val="22"/>
              </w:rPr>
              <w:t>16,245,875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572310C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8D09B70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2D7EE0" w:rsidRPr="001B2E10" w14:paraId="71F80BB8" w14:textId="77777777" w:rsidTr="00043D38">
        <w:tblPrEx>
          <w:tblBorders>
            <w:insideH w:val="none" w:sz="0" w:space="0" w:color="auto"/>
          </w:tblBorders>
        </w:tblPrEx>
        <w:trPr>
          <w:trHeight w:val="323"/>
        </w:trPr>
        <w:tc>
          <w:tcPr>
            <w:tcW w:w="595" w:type="dxa"/>
            <w:shd w:val="clear" w:color="auto" w:fill="auto"/>
            <w:vAlign w:val="center"/>
          </w:tcPr>
          <w:p w14:paraId="1A4CC635" w14:textId="77777777" w:rsidR="002D7EE0" w:rsidRPr="001B2E10" w:rsidRDefault="002D7EE0" w:rsidP="00027180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0E5C907C" w14:textId="77777777" w:rsidR="002D7EE0" w:rsidRPr="001B2E10" w:rsidRDefault="002D7EE0" w:rsidP="00027180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1B2E10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國家體育建設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01FA57D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/>
                <w:noProof/>
                <w:sz w:val="22"/>
                <w:szCs w:val="22"/>
              </w:rPr>
              <w:t>10,000,000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91C67FB" w14:textId="77777777" w:rsidR="002D7EE0" w:rsidRPr="001B2E10" w:rsidRDefault="002D7EE0" w:rsidP="0002718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41CDCB2B" w14:textId="77777777" w:rsidR="002D7EE0" w:rsidRPr="001B2E10" w:rsidRDefault="002D7EE0" w:rsidP="0002718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0EF8194D" w14:textId="77777777" w:rsidR="002D7EE0" w:rsidRPr="001B2E10" w:rsidRDefault="002D7EE0" w:rsidP="0002718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5EEF48EE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1CCDC7E0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/>
                <w:noProof/>
                <w:sz w:val="22"/>
                <w:szCs w:val="22"/>
              </w:rPr>
              <w:t>5,256,305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D79A80E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/>
                <w:noProof/>
                <w:sz w:val="22"/>
                <w:szCs w:val="22"/>
              </w:rPr>
              <w:t>4,743,695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F30E618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/>
                <w:noProof/>
                <w:sz w:val="22"/>
                <w:szCs w:val="22"/>
              </w:rPr>
              <w:t>47.44</w:t>
            </w:r>
          </w:p>
        </w:tc>
      </w:tr>
      <w:tr w:rsidR="002D7EE0" w:rsidRPr="001B2E10" w14:paraId="6E93F5C4" w14:textId="77777777" w:rsidTr="00043D38">
        <w:tblPrEx>
          <w:tblBorders>
            <w:insideH w:val="none" w:sz="0" w:space="0" w:color="auto"/>
          </w:tblBorders>
        </w:tblPrEx>
        <w:trPr>
          <w:trHeight w:val="323"/>
        </w:trPr>
        <w:tc>
          <w:tcPr>
            <w:tcW w:w="595" w:type="dxa"/>
            <w:shd w:val="clear" w:color="auto" w:fill="auto"/>
            <w:vAlign w:val="center"/>
          </w:tcPr>
          <w:p w14:paraId="53E68C5A" w14:textId="77777777" w:rsidR="002D7EE0" w:rsidRPr="001B2E10" w:rsidRDefault="002D7EE0" w:rsidP="00027180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1B2E10">
              <w:rPr>
                <w:rFonts w:ascii="標楷體" w:eastAsia="標楷體"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4EA331EF" w14:textId="77777777" w:rsidR="002D7EE0" w:rsidRPr="001B2E10" w:rsidRDefault="002D7EE0" w:rsidP="00027180">
            <w:pPr>
              <w:pStyle w:val="2"/>
              <w:ind w:leftChars="300" w:left="480" w:rightChars="100" w:right="160"/>
              <w:rPr>
                <w:rFonts w:ascii="標楷體" w:hAnsi="標楷體"/>
                <w:sz w:val="22"/>
                <w:szCs w:val="22"/>
              </w:rPr>
            </w:pPr>
            <w:r w:rsidRPr="001B2E10">
              <w:rPr>
                <w:rFonts w:ascii="標楷體" w:hAnsi="標楷體" w:hint="eastAsia"/>
                <w:noProof/>
                <w:sz w:val="22"/>
                <w:szCs w:val="22"/>
              </w:rPr>
              <w:t>小計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5BF8479" w14:textId="77777777" w:rsidR="002D7EE0" w:rsidRPr="001B2E10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B2E10">
              <w:rPr>
                <w:rFonts w:hAnsi="細明體"/>
                <w:b/>
                <w:noProof/>
                <w:sz w:val="22"/>
                <w:szCs w:val="22"/>
              </w:rPr>
              <w:t>47,301,197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7F4A1050" w14:textId="77777777" w:rsidR="002D7EE0" w:rsidRPr="001B2E10" w:rsidRDefault="002D7EE0" w:rsidP="00027180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5760BEA7" w14:textId="77777777" w:rsidR="002D7EE0" w:rsidRPr="001B2E10" w:rsidRDefault="002D7EE0" w:rsidP="00027180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357EF498" w14:textId="77777777" w:rsidR="002D7EE0" w:rsidRPr="001B2E10" w:rsidRDefault="002D7EE0" w:rsidP="00027180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627A4295" w14:textId="77777777" w:rsidR="002D7EE0" w:rsidRPr="001B2E10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B2E10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07594665" w14:textId="77777777" w:rsidR="002D7EE0" w:rsidRPr="001B2E10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B2E10">
              <w:rPr>
                <w:rFonts w:hAnsi="細明體"/>
                <w:b/>
                <w:noProof/>
                <w:sz w:val="22"/>
                <w:szCs w:val="22"/>
              </w:rPr>
              <w:t>13,273,147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6EE3243" w14:textId="77777777" w:rsidR="002D7EE0" w:rsidRPr="001B2E10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B2E10">
              <w:rPr>
                <w:rFonts w:hAnsi="細明體"/>
                <w:b/>
                <w:noProof/>
                <w:sz w:val="22"/>
                <w:szCs w:val="22"/>
              </w:rPr>
              <w:t>34,028,050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B0AF633" w14:textId="77777777" w:rsidR="002D7EE0" w:rsidRPr="001B2E10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B2E10">
              <w:rPr>
                <w:rFonts w:hAnsi="細明體"/>
                <w:b/>
                <w:noProof/>
                <w:sz w:val="22"/>
                <w:szCs w:val="22"/>
              </w:rPr>
              <w:t>71.94</w:t>
            </w:r>
          </w:p>
        </w:tc>
      </w:tr>
      <w:tr w:rsidR="002D7EE0" w:rsidRPr="001B2E10" w14:paraId="3DBB1DDF" w14:textId="77777777" w:rsidTr="00043D38">
        <w:tblPrEx>
          <w:tblBorders>
            <w:insideH w:val="none" w:sz="0" w:space="0" w:color="auto"/>
          </w:tblBorders>
        </w:tblPrEx>
        <w:trPr>
          <w:trHeight w:val="323"/>
        </w:trPr>
        <w:tc>
          <w:tcPr>
            <w:tcW w:w="595" w:type="dxa"/>
            <w:shd w:val="clear" w:color="auto" w:fill="auto"/>
            <w:vAlign w:val="center"/>
          </w:tcPr>
          <w:p w14:paraId="3D484821" w14:textId="77777777" w:rsidR="002D7EE0" w:rsidRPr="001B2E10" w:rsidRDefault="002D7EE0" w:rsidP="00027180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1903F16F" w14:textId="77777777" w:rsidR="002D7EE0" w:rsidRPr="001B2E10" w:rsidRDefault="002D7EE0" w:rsidP="00027180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1B2E10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體育教育推展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751E1D3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/>
                <w:noProof/>
                <w:sz w:val="22"/>
                <w:szCs w:val="22"/>
              </w:rPr>
              <w:t>3,091,144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B5145D4" w14:textId="77777777" w:rsidR="002D7EE0" w:rsidRPr="001B2E10" w:rsidRDefault="002D7EE0" w:rsidP="0002718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67F09840" w14:textId="77777777" w:rsidR="002D7EE0" w:rsidRPr="001B2E10" w:rsidRDefault="002D7EE0" w:rsidP="0002718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140DBEF9" w14:textId="77777777" w:rsidR="002D7EE0" w:rsidRPr="001B2E10" w:rsidRDefault="002D7EE0" w:rsidP="0002718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6E640343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0DDE1302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/>
                <w:noProof/>
                <w:sz w:val="22"/>
                <w:szCs w:val="22"/>
              </w:rPr>
              <w:t>3,091,144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B8BFC56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45C2317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2D7EE0" w:rsidRPr="001B2E10" w14:paraId="656DF486" w14:textId="77777777" w:rsidTr="00043D38">
        <w:tblPrEx>
          <w:tblBorders>
            <w:insideH w:val="none" w:sz="0" w:space="0" w:color="auto"/>
          </w:tblBorders>
        </w:tblPrEx>
        <w:trPr>
          <w:trHeight w:val="323"/>
        </w:trPr>
        <w:tc>
          <w:tcPr>
            <w:tcW w:w="595" w:type="dxa"/>
            <w:shd w:val="clear" w:color="auto" w:fill="auto"/>
            <w:vAlign w:val="center"/>
          </w:tcPr>
          <w:p w14:paraId="4E75B8CC" w14:textId="77777777" w:rsidR="002D7EE0" w:rsidRPr="001B2E10" w:rsidRDefault="002D7EE0" w:rsidP="00027180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153F3A36" w14:textId="77777777" w:rsidR="002D7EE0" w:rsidRPr="001B2E10" w:rsidRDefault="002D7EE0" w:rsidP="00027180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1B2E10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5A8E3C3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/>
                <w:noProof/>
                <w:sz w:val="22"/>
                <w:szCs w:val="22"/>
              </w:rPr>
              <w:t>172,688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B3687E2" w14:textId="77777777" w:rsidR="002D7EE0" w:rsidRPr="001B2E10" w:rsidRDefault="002D7EE0" w:rsidP="0002718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6607ACFC" w14:textId="77777777" w:rsidR="002D7EE0" w:rsidRPr="001B2E10" w:rsidRDefault="002D7EE0" w:rsidP="0002718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4F842F1D" w14:textId="77777777" w:rsidR="002D7EE0" w:rsidRPr="001B2E10" w:rsidRDefault="002D7EE0" w:rsidP="0002718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1D105722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16EB86E6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/>
                <w:noProof/>
                <w:sz w:val="22"/>
                <w:szCs w:val="22"/>
              </w:rPr>
              <w:t>172,688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4A2ED56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977D688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2D7EE0" w:rsidRPr="001B2E10" w14:paraId="7F92D377" w14:textId="77777777" w:rsidTr="00043D38">
        <w:tblPrEx>
          <w:tblBorders>
            <w:insideH w:val="none" w:sz="0" w:space="0" w:color="auto"/>
          </w:tblBorders>
        </w:tblPrEx>
        <w:trPr>
          <w:trHeight w:val="323"/>
        </w:trPr>
        <w:tc>
          <w:tcPr>
            <w:tcW w:w="595" w:type="dxa"/>
            <w:shd w:val="clear" w:color="auto" w:fill="auto"/>
            <w:vAlign w:val="center"/>
          </w:tcPr>
          <w:p w14:paraId="464A9FB5" w14:textId="77777777" w:rsidR="002D7EE0" w:rsidRPr="001B2E10" w:rsidRDefault="002D7EE0" w:rsidP="00027180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37DDB33A" w14:textId="77777777" w:rsidR="002D7EE0" w:rsidRPr="001B2E10" w:rsidRDefault="002D7EE0" w:rsidP="00027180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1B2E10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國家體育建設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F31950E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/>
                <w:noProof/>
                <w:sz w:val="22"/>
                <w:szCs w:val="22"/>
              </w:rPr>
              <w:t>44,037,365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C3023E3" w14:textId="77777777" w:rsidR="002D7EE0" w:rsidRPr="001B2E10" w:rsidRDefault="002D7EE0" w:rsidP="0002718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1DDD813A" w14:textId="77777777" w:rsidR="002D7EE0" w:rsidRPr="001B2E10" w:rsidRDefault="002D7EE0" w:rsidP="0002718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55B345AB" w14:textId="77777777" w:rsidR="002D7EE0" w:rsidRPr="001B2E10" w:rsidRDefault="002D7EE0" w:rsidP="0002718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5984826B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4B8C1FC8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/>
                <w:noProof/>
                <w:sz w:val="22"/>
                <w:szCs w:val="22"/>
              </w:rPr>
              <w:t>10,009,315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9AC1E7C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/>
                <w:noProof/>
                <w:sz w:val="22"/>
                <w:szCs w:val="22"/>
              </w:rPr>
              <w:t>34,028,050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B1A6B4A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/>
                <w:noProof/>
                <w:sz w:val="22"/>
                <w:szCs w:val="22"/>
              </w:rPr>
              <w:t>77.27</w:t>
            </w:r>
          </w:p>
        </w:tc>
      </w:tr>
      <w:tr w:rsidR="002D7EE0" w:rsidRPr="001B2E10" w14:paraId="700A65F3" w14:textId="77777777" w:rsidTr="00043D38">
        <w:tblPrEx>
          <w:tblBorders>
            <w:insideH w:val="none" w:sz="0" w:space="0" w:color="auto"/>
          </w:tblBorders>
        </w:tblPrEx>
        <w:trPr>
          <w:trHeight w:val="323"/>
        </w:trPr>
        <w:tc>
          <w:tcPr>
            <w:tcW w:w="595" w:type="dxa"/>
            <w:shd w:val="clear" w:color="auto" w:fill="auto"/>
            <w:vAlign w:val="center"/>
          </w:tcPr>
          <w:p w14:paraId="3EC7776A" w14:textId="77777777" w:rsidR="002D7EE0" w:rsidRPr="001B2E10" w:rsidRDefault="002D7EE0" w:rsidP="00027180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1B2E10">
              <w:rPr>
                <w:rFonts w:ascii="標楷體" w:eastAsia="標楷體" w:hAnsi="標楷體"/>
                <w:noProof/>
                <w:sz w:val="22"/>
                <w:szCs w:val="22"/>
              </w:rPr>
              <w:t>112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053CE8AA" w14:textId="77777777" w:rsidR="002D7EE0" w:rsidRPr="001B2E10" w:rsidRDefault="002D7EE0" w:rsidP="00027180">
            <w:pPr>
              <w:pStyle w:val="2"/>
              <w:ind w:leftChars="300" w:left="480" w:rightChars="100" w:right="160"/>
              <w:rPr>
                <w:rFonts w:ascii="標楷體" w:hAnsi="標楷體"/>
                <w:sz w:val="22"/>
                <w:szCs w:val="22"/>
              </w:rPr>
            </w:pPr>
            <w:r w:rsidRPr="001B2E10">
              <w:rPr>
                <w:rFonts w:ascii="標楷體" w:hAnsi="標楷體" w:hint="eastAsia"/>
                <w:noProof/>
                <w:sz w:val="22"/>
                <w:szCs w:val="22"/>
              </w:rPr>
              <w:t>小計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CB67C5B" w14:textId="77777777" w:rsidR="002D7EE0" w:rsidRPr="001B2E10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B2E10">
              <w:rPr>
                <w:rFonts w:hAnsi="細明體"/>
                <w:b/>
                <w:noProof/>
                <w:sz w:val="22"/>
                <w:szCs w:val="22"/>
              </w:rPr>
              <w:t>1,178,893,791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4FCD642F" w14:textId="77777777" w:rsidR="002D7EE0" w:rsidRPr="001B2E10" w:rsidRDefault="002D7EE0" w:rsidP="00027180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15893099" w14:textId="77777777" w:rsidR="002D7EE0" w:rsidRPr="001B2E10" w:rsidRDefault="002D7EE0" w:rsidP="00027180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4B1A2909" w14:textId="77777777" w:rsidR="002D7EE0" w:rsidRPr="001B2E10" w:rsidRDefault="002D7EE0" w:rsidP="00027180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45A514BD" w14:textId="77777777" w:rsidR="002D7EE0" w:rsidRPr="001B2E10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B2E10">
              <w:rPr>
                <w:rFonts w:hAnsi="細明體"/>
                <w:b/>
                <w:noProof/>
                <w:sz w:val="22"/>
                <w:szCs w:val="22"/>
              </w:rPr>
              <w:t>31,566,115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691961A9" w14:textId="77777777" w:rsidR="002D7EE0" w:rsidRPr="001B2E10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B2E10">
              <w:rPr>
                <w:rFonts w:hAnsi="細明體"/>
                <w:b/>
                <w:noProof/>
                <w:sz w:val="22"/>
                <w:szCs w:val="22"/>
              </w:rPr>
              <w:t>851,175,458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DC489C8" w14:textId="77777777" w:rsidR="002D7EE0" w:rsidRPr="001B2E10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B2E10">
              <w:rPr>
                <w:rFonts w:hAnsi="細明體"/>
                <w:b/>
                <w:noProof/>
                <w:sz w:val="22"/>
                <w:szCs w:val="22"/>
              </w:rPr>
              <w:t>296,152,218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7E67B06" w14:textId="77777777" w:rsidR="002D7EE0" w:rsidRPr="001B2E10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B2E10">
              <w:rPr>
                <w:rFonts w:hAnsi="細明體"/>
                <w:b/>
                <w:noProof/>
                <w:sz w:val="22"/>
                <w:szCs w:val="22"/>
              </w:rPr>
              <w:t>25.12</w:t>
            </w:r>
          </w:p>
        </w:tc>
      </w:tr>
      <w:tr w:rsidR="002D7EE0" w:rsidRPr="001B2E10" w14:paraId="4FB290F9" w14:textId="77777777" w:rsidTr="00043D38">
        <w:tblPrEx>
          <w:tblBorders>
            <w:insideH w:val="none" w:sz="0" w:space="0" w:color="auto"/>
          </w:tblBorders>
        </w:tblPrEx>
        <w:trPr>
          <w:trHeight w:val="323"/>
        </w:trPr>
        <w:tc>
          <w:tcPr>
            <w:tcW w:w="595" w:type="dxa"/>
            <w:shd w:val="clear" w:color="auto" w:fill="auto"/>
            <w:vAlign w:val="center"/>
          </w:tcPr>
          <w:p w14:paraId="59F61423" w14:textId="77777777" w:rsidR="002D7EE0" w:rsidRPr="001B2E10" w:rsidRDefault="002D7EE0" w:rsidP="00027180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506F5C1B" w14:textId="77777777" w:rsidR="002D7EE0" w:rsidRPr="001B2E10" w:rsidRDefault="002D7EE0" w:rsidP="00027180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1B2E10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體育教育推展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B2D4608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/>
                <w:noProof/>
                <w:sz w:val="22"/>
                <w:szCs w:val="22"/>
              </w:rPr>
              <w:t>441,096,307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72E49305" w14:textId="77777777" w:rsidR="002D7EE0" w:rsidRPr="001B2E10" w:rsidRDefault="002D7EE0" w:rsidP="0002718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45E91928" w14:textId="77777777" w:rsidR="002D7EE0" w:rsidRPr="001B2E10" w:rsidRDefault="002D7EE0" w:rsidP="0002718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1A76F491" w14:textId="77777777" w:rsidR="002D7EE0" w:rsidRPr="001B2E10" w:rsidRDefault="002D7EE0" w:rsidP="0002718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60911AC4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/>
                <w:noProof/>
                <w:sz w:val="22"/>
                <w:szCs w:val="22"/>
              </w:rPr>
              <w:t>27,869,030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39BCC4F8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/>
                <w:noProof/>
                <w:sz w:val="22"/>
                <w:szCs w:val="22"/>
              </w:rPr>
              <w:t>382,277,859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9DD29ED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/>
                <w:noProof/>
                <w:sz w:val="22"/>
                <w:szCs w:val="22"/>
              </w:rPr>
              <w:t>30,949,418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49E15AE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/>
                <w:noProof/>
                <w:sz w:val="22"/>
                <w:szCs w:val="22"/>
              </w:rPr>
              <w:t>7.02</w:t>
            </w:r>
          </w:p>
        </w:tc>
      </w:tr>
      <w:tr w:rsidR="002D7EE0" w:rsidRPr="001B2E10" w14:paraId="380AF5CE" w14:textId="77777777" w:rsidTr="00043D38">
        <w:tblPrEx>
          <w:tblBorders>
            <w:insideH w:val="none" w:sz="0" w:space="0" w:color="auto"/>
          </w:tblBorders>
        </w:tblPrEx>
        <w:trPr>
          <w:trHeight w:val="323"/>
        </w:trPr>
        <w:tc>
          <w:tcPr>
            <w:tcW w:w="595" w:type="dxa"/>
            <w:shd w:val="clear" w:color="auto" w:fill="auto"/>
            <w:vAlign w:val="center"/>
          </w:tcPr>
          <w:p w14:paraId="1070755B" w14:textId="77777777" w:rsidR="002D7EE0" w:rsidRPr="001B2E10" w:rsidRDefault="002D7EE0" w:rsidP="00027180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4552CFD1" w14:textId="77777777" w:rsidR="002D7EE0" w:rsidRPr="001B2E10" w:rsidRDefault="002D7EE0" w:rsidP="00027180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1B2E10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4FB61C4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/>
                <w:noProof/>
                <w:sz w:val="22"/>
                <w:szCs w:val="22"/>
              </w:rPr>
              <w:t>1,712,308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0AE251B5" w14:textId="77777777" w:rsidR="002D7EE0" w:rsidRPr="001B2E10" w:rsidRDefault="002D7EE0" w:rsidP="0002718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27653465" w14:textId="77777777" w:rsidR="002D7EE0" w:rsidRPr="001B2E10" w:rsidRDefault="002D7EE0" w:rsidP="0002718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7097BD89" w14:textId="77777777" w:rsidR="002D7EE0" w:rsidRPr="001B2E10" w:rsidRDefault="002D7EE0" w:rsidP="0002718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084F2F7A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60DD14CA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/>
                <w:noProof/>
                <w:sz w:val="22"/>
                <w:szCs w:val="22"/>
              </w:rPr>
              <w:t>1,712,308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C736F70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386DE4D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2D7EE0" w:rsidRPr="001B2E10" w14:paraId="11BA1EB5" w14:textId="77777777" w:rsidTr="00043D38">
        <w:tblPrEx>
          <w:tblBorders>
            <w:insideH w:val="none" w:sz="0" w:space="0" w:color="auto"/>
          </w:tblBorders>
        </w:tblPrEx>
        <w:trPr>
          <w:trHeight w:val="323"/>
        </w:trPr>
        <w:tc>
          <w:tcPr>
            <w:tcW w:w="595" w:type="dxa"/>
            <w:shd w:val="clear" w:color="auto" w:fill="auto"/>
            <w:vAlign w:val="center"/>
          </w:tcPr>
          <w:p w14:paraId="1784C4C4" w14:textId="77777777" w:rsidR="002D7EE0" w:rsidRPr="001B2E10" w:rsidRDefault="002D7EE0" w:rsidP="00027180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5B7D6061" w14:textId="77777777" w:rsidR="002D7EE0" w:rsidRPr="001B2E10" w:rsidRDefault="002D7EE0" w:rsidP="00027180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1B2E10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國家體育建設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3E74685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/>
                <w:noProof/>
                <w:sz w:val="22"/>
                <w:szCs w:val="22"/>
              </w:rPr>
              <w:t>736,085,176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0A8961FE" w14:textId="77777777" w:rsidR="002D7EE0" w:rsidRPr="001B2E10" w:rsidRDefault="002D7EE0" w:rsidP="0002718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5381028C" w14:textId="77777777" w:rsidR="002D7EE0" w:rsidRPr="001B2E10" w:rsidRDefault="002D7EE0" w:rsidP="0002718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174B9452" w14:textId="77777777" w:rsidR="002D7EE0" w:rsidRPr="001B2E10" w:rsidRDefault="002D7EE0" w:rsidP="0002718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4985D100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/>
                <w:noProof/>
                <w:sz w:val="22"/>
                <w:szCs w:val="22"/>
              </w:rPr>
              <w:t>3,697,085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2DAFC438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/>
                <w:noProof/>
                <w:sz w:val="22"/>
                <w:szCs w:val="22"/>
              </w:rPr>
              <w:t>467,185,291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B075C4E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/>
                <w:noProof/>
                <w:sz w:val="22"/>
                <w:szCs w:val="22"/>
              </w:rPr>
              <w:t>265,202,800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46CEC82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/>
                <w:noProof/>
                <w:sz w:val="22"/>
                <w:szCs w:val="22"/>
              </w:rPr>
              <w:t>36.03</w:t>
            </w:r>
          </w:p>
        </w:tc>
      </w:tr>
      <w:tr w:rsidR="002D7EE0" w:rsidRPr="001B2E10" w14:paraId="56836976" w14:textId="77777777" w:rsidTr="00043D38">
        <w:tblPrEx>
          <w:tblBorders>
            <w:insideH w:val="none" w:sz="0" w:space="0" w:color="auto"/>
          </w:tblBorders>
        </w:tblPrEx>
        <w:trPr>
          <w:trHeight w:val="323"/>
        </w:trPr>
        <w:tc>
          <w:tcPr>
            <w:tcW w:w="595" w:type="dxa"/>
            <w:shd w:val="clear" w:color="auto" w:fill="auto"/>
            <w:vAlign w:val="center"/>
          </w:tcPr>
          <w:p w14:paraId="2C38B363" w14:textId="77777777" w:rsidR="002D7EE0" w:rsidRPr="001B2E10" w:rsidRDefault="002D7EE0" w:rsidP="00027180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1646A832" w14:textId="77777777" w:rsidR="002D7EE0" w:rsidRPr="001B2E10" w:rsidRDefault="002D7EE0" w:rsidP="00027180">
            <w:pPr>
              <w:pStyle w:val="2"/>
              <w:ind w:leftChars="100" w:left="160"/>
              <w:rPr>
                <w:rFonts w:ascii="標楷體" w:hAnsi="標楷體"/>
                <w:sz w:val="22"/>
                <w:szCs w:val="22"/>
              </w:rPr>
            </w:pPr>
            <w:r w:rsidRPr="001B2E10">
              <w:rPr>
                <w:rFonts w:ascii="標楷體" w:hAnsi="標楷體" w:hint="eastAsia"/>
                <w:noProof/>
                <w:sz w:val="22"/>
                <w:szCs w:val="22"/>
              </w:rPr>
              <w:t>青年發展署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FAF47BA" w14:textId="77777777" w:rsidR="002D7EE0" w:rsidRPr="001B2E10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B2E10">
              <w:rPr>
                <w:rFonts w:hAnsi="細明體"/>
                <w:b/>
                <w:noProof/>
                <w:sz w:val="22"/>
                <w:szCs w:val="22"/>
              </w:rPr>
              <w:t>14,866,187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725F81EF" w14:textId="77777777" w:rsidR="002D7EE0" w:rsidRPr="001B2E10" w:rsidRDefault="002D7EE0" w:rsidP="00027180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5508A615" w14:textId="77777777" w:rsidR="002D7EE0" w:rsidRPr="001B2E10" w:rsidRDefault="002D7EE0" w:rsidP="00027180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47D86200" w14:textId="77777777" w:rsidR="002D7EE0" w:rsidRPr="001B2E10" w:rsidRDefault="002D7EE0" w:rsidP="00027180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533462D4" w14:textId="77777777" w:rsidR="002D7EE0" w:rsidRPr="001B2E10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B2E10">
              <w:rPr>
                <w:rFonts w:hAnsi="細明體"/>
                <w:b/>
                <w:noProof/>
                <w:sz w:val="22"/>
                <w:szCs w:val="22"/>
              </w:rPr>
              <w:t>1,549,536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1BC04E23" w14:textId="77777777" w:rsidR="002D7EE0" w:rsidRPr="001B2E10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B2E10">
              <w:rPr>
                <w:rFonts w:hAnsi="細明體"/>
                <w:b/>
                <w:noProof/>
                <w:sz w:val="22"/>
                <w:szCs w:val="22"/>
              </w:rPr>
              <w:t>13,316,651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B825681" w14:textId="77777777" w:rsidR="002D7EE0" w:rsidRPr="001B2E10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B2E10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23D58C6" w14:textId="77777777" w:rsidR="002D7EE0" w:rsidRPr="001B2E10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B2E10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</w:tr>
      <w:tr w:rsidR="002D7EE0" w:rsidRPr="001B2E10" w14:paraId="32680732" w14:textId="77777777" w:rsidTr="00043D38">
        <w:tblPrEx>
          <w:tblBorders>
            <w:insideH w:val="none" w:sz="0" w:space="0" w:color="auto"/>
          </w:tblBorders>
        </w:tblPrEx>
        <w:trPr>
          <w:trHeight w:val="323"/>
        </w:trPr>
        <w:tc>
          <w:tcPr>
            <w:tcW w:w="595" w:type="dxa"/>
            <w:shd w:val="clear" w:color="auto" w:fill="auto"/>
            <w:vAlign w:val="center"/>
          </w:tcPr>
          <w:p w14:paraId="0A71C34A" w14:textId="77777777" w:rsidR="002D7EE0" w:rsidRPr="001B2E10" w:rsidRDefault="002D7EE0" w:rsidP="00027180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1B2E10">
              <w:rPr>
                <w:rFonts w:ascii="標楷體" w:eastAsia="標楷體" w:hAnsi="標楷體"/>
                <w:noProof/>
                <w:sz w:val="22"/>
                <w:szCs w:val="22"/>
              </w:rPr>
              <w:t>112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495DA52E" w14:textId="77777777" w:rsidR="002D7EE0" w:rsidRPr="001B2E10" w:rsidRDefault="002D7EE0" w:rsidP="00027180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1B2E10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青年發展工作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896B180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/>
                <w:noProof/>
                <w:sz w:val="22"/>
                <w:szCs w:val="22"/>
              </w:rPr>
              <w:t>14,866,187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8244288" w14:textId="77777777" w:rsidR="002D7EE0" w:rsidRPr="001B2E10" w:rsidRDefault="002D7EE0" w:rsidP="0002718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62193CBD" w14:textId="77777777" w:rsidR="002D7EE0" w:rsidRPr="001B2E10" w:rsidRDefault="002D7EE0" w:rsidP="0002718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7D3BF69F" w14:textId="77777777" w:rsidR="002D7EE0" w:rsidRPr="001B2E10" w:rsidRDefault="002D7EE0" w:rsidP="0002718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00713B69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/>
                <w:noProof/>
                <w:sz w:val="22"/>
                <w:szCs w:val="22"/>
              </w:rPr>
              <w:t>1,549,536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1300D22F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/>
                <w:noProof/>
                <w:sz w:val="22"/>
                <w:szCs w:val="22"/>
              </w:rPr>
              <w:t>13,316,651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18C20E8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7D71C5E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2D7EE0" w:rsidRPr="001B2E10" w14:paraId="3CAFC75E" w14:textId="77777777" w:rsidTr="00043D38">
        <w:tblPrEx>
          <w:tblBorders>
            <w:insideH w:val="none" w:sz="0" w:space="0" w:color="auto"/>
          </w:tblBorders>
        </w:tblPrEx>
        <w:trPr>
          <w:trHeight w:val="323"/>
        </w:trPr>
        <w:tc>
          <w:tcPr>
            <w:tcW w:w="595" w:type="dxa"/>
            <w:shd w:val="clear" w:color="auto" w:fill="auto"/>
            <w:vAlign w:val="center"/>
          </w:tcPr>
          <w:p w14:paraId="5BE8DE78" w14:textId="77777777" w:rsidR="002D7EE0" w:rsidRPr="001B2E10" w:rsidRDefault="002D7EE0" w:rsidP="00027180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0FAB86DD" w14:textId="77777777" w:rsidR="002D7EE0" w:rsidRPr="001B2E10" w:rsidRDefault="002D7EE0" w:rsidP="00027180">
            <w:pPr>
              <w:pStyle w:val="2"/>
              <w:ind w:leftChars="100" w:left="160"/>
              <w:rPr>
                <w:rFonts w:ascii="標楷體" w:hAnsi="標楷體"/>
                <w:sz w:val="22"/>
                <w:szCs w:val="22"/>
              </w:rPr>
            </w:pPr>
            <w:r w:rsidRPr="001B2E10">
              <w:rPr>
                <w:rFonts w:ascii="標楷體" w:hAnsi="標楷體" w:hint="eastAsia"/>
                <w:noProof/>
                <w:sz w:val="22"/>
                <w:szCs w:val="22"/>
              </w:rPr>
              <w:t>國家圖書館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2617F3D" w14:textId="77777777" w:rsidR="002D7EE0" w:rsidRPr="001B2E10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B2E10">
              <w:rPr>
                <w:rFonts w:hAnsi="細明體"/>
                <w:b/>
                <w:noProof/>
                <w:sz w:val="22"/>
                <w:szCs w:val="22"/>
              </w:rPr>
              <w:t>402,820,231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15B0E6B" w14:textId="77777777" w:rsidR="002D7EE0" w:rsidRPr="001B2E10" w:rsidRDefault="002D7EE0" w:rsidP="00027180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0D44EEC0" w14:textId="77777777" w:rsidR="002D7EE0" w:rsidRPr="001B2E10" w:rsidRDefault="002D7EE0" w:rsidP="00027180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2887E0FE" w14:textId="77777777" w:rsidR="002D7EE0" w:rsidRPr="001B2E10" w:rsidRDefault="002D7EE0" w:rsidP="00027180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7FCF2E4F" w14:textId="77777777" w:rsidR="002D7EE0" w:rsidRPr="001B2E10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B2E10">
              <w:rPr>
                <w:rFonts w:hAnsi="細明體"/>
                <w:b/>
                <w:noProof/>
                <w:sz w:val="22"/>
                <w:szCs w:val="22"/>
              </w:rPr>
              <w:t>4,894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4A309C30" w14:textId="77777777" w:rsidR="002D7EE0" w:rsidRPr="001B2E10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B2E10">
              <w:rPr>
                <w:rFonts w:hAnsi="細明體"/>
                <w:b/>
                <w:noProof/>
                <w:sz w:val="22"/>
                <w:szCs w:val="22"/>
              </w:rPr>
              <w:t>337,193,807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5E4B148" w14:textId="77777777" w:rsidR="002D7EE0" w:rsidRPr="001B2E10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B2E10">
              <w:rPr>
                <w:rFonts w:hAnsi="細明體"/>
                <w:b/>
                <w:noProof/>
                <w:sz w:val="22"/>
                <w:szCs w:val="22"/>
              </w:rPr>
              <w:t>65,621,530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171FACF" w14:textId="77777777" w:rsidR="002D7EE0" w:rsidRPr="001B2E10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B2E10">
              <w:rPr>
                <w:rFonts w:hAnsi="細明體"/>
                <w:b/>
                <w:noProof/>
                <w:sz w:val="22"/>
                <w:szCs w:val="22"/>
              </w:rPr>
              <w:t>16.29</w:t>
            </w:r>
          </w:p>
        </w:tc>
      </w:tr>
      <w:tr w:rsidR="002D7EE0" w:rsidRPr="001B2E10" w14:paraId="202E89A9" w14:textId="77777777" w:rsidTr="00043D38">
        <w:tblPrEx>
          <w:tblBorders>
            <w:insideH w:val="none" w:sz="0" w:space="0" w:color="auto"/>
          </w:tblBorders>
        </w:tblPrEx>
        <w:trPr>
          <w:trHeight w:val="323"/>
        </w:trPr>
        <w:tc>
          <w:tcPr>
            <w:tcW w:w="595" w:type="dxa"/>
            <w:shd w:val="clear" w:color="auto" w:fill="auto"/>
            <w:vAlign w:val="center"/>
          </w:tcPr>
          <w:p w14:paraId="3E8037D7" w14:textId="77777777" w:rsidR="002D7EE0" w:rsidRPr="001B2E10" w:rsidRDefault="002D7EE0" w:rsidP="00027180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1B2E10">
              <w:rPr>
                <w:rFonts w:ascii="標楷體" w:eastAsia="標楷體" w:hAnsi="標楷體"/>
                <w:noProof/>
                <w:sz w:val="22"/>
                <w:szCs w:val="22"/>
              </w:rPr>
              <w:t>109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57EB1303" w14:textId="77777777" w:rsidR="002D7EE0" w:rsidRPr="001B2E10" w:rsidRDefault="002D7EE0" w:rsidP="00027180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1B2E10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045471C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/>
                <w:noProof/>
                <w:sz w:val="22"/>
                <w:szCs w:val="22"/>
              </w:rPr>
              <w:t>87,035,597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CC5E207" w14:textId="77777777" w:rsidR="002D7EE0" w:rsidRPr="001B2E10" w:rsidRDefault="002D7EE0" w:rsidP="0002718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3E7CECE7" w14:textId="77777777" w:rsidR="002D7EE0" w:rsidRPr="001B2E10" w:rsidRDefault="002D7EE0" w:rsidP="0002718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599922E6" w14:textId="77777777" w:rsidR="002D7EE0" w:rsidRPr="001B2E10" w:rsidRDefault="002D7EE0" w:rsidP="0002718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62DCA83F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462F58CB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/>
                <w:noProof/>
                <w:sz w:val="22"/>
                <w:szCs w:val="22"/>
              </w:rPr>
              <w:t>21,414,067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16E50C5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/>
                <w:noProof/>
                <w:sz w:val="22"/>
                <w:szCs w:val="22"/>
              </w:rPr>
              <w:t>65,621,530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01D540F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/>
                <w:noProof/>
                <w:sz w:val="22"/>
                <w:szCs w:val="22"/>
              </w:rPr>
              <w:t>75.40</w:t>
            </w:r>
          </w:p>
        </w:tc>
      </w:tr>
      <w:tr w:rsidR="002D7EE0" w:rsidRPr="001B2E10" w14:paraId="1D80E524" w14:textId="77777777" w:rsidTr="00043D38">
        <w:tblPrEx>
          <w:tblBorders>
            <w:insideH w:val="none" w:sz="0" w:space="0" w:color="auto"/>
          </w:tblBorders>
        </w:tblPrEx>
        <w:trPr>
          <w:trHeight w:val="323"/>
        </w:trPr>
        <w:tc>
          <w:tcPr>
            <w:tcW w:w="595" w:type="dxa"/>
            <w:shd w:val="clear" w:color="auto" w:fill="auto"/>
            <w:vAlign w:val="center"/>
          </w:tcPr>
          <w:p w14:paraId="3463D370" w14:textId="77777777" w:rsidR="002D7EE0" w:rsidRPr="001B2E10" w:rsidRDefault="002D7EE0" w:rsidP="00027180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1B2E10">
              <w:rPr>
                <w:rFonts w:ascii="標楷體" w:eastAsia="標楷體" w:hAnsi="標楷體"/>
                <w:noProof/>
                <w:sz w:val="22"/>
                <w:szCs w:val="22"/>
              </w:rPr>
              <w:t>112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74B34E9E" w14:textId="77777777" w:rsidR="002D7EE0" w:rsidRPr="001B2E10" w:rsidRDefault="002D7EE0" w:rsidP="00027180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1B2E10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DDC08EC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/>
                <w:noProof/>
                <w:sz w:val="22"/>
                <w:szCs w:val="22"/>
              </w:rPr>
              <w:t>315,784,634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1D4F1396" w14:textId="77777777" w:rsidR="002D7EE0" w:rsidRPr="001B2E10" w:rsidRDefault="002D7EE0" w:rsidP="0002718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7DAF30C3" w14:textId="77777777" w:rsidR="002D7EE0" w:rsidRPr="001B2E10" w:rsidRDefault="002D7EE0" w:rsidP="0002718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44EEAFC9" w14:textId="77777777" w:rsidR="002D7EE0" w:rsidRPr="001B2E10" w:rsidRDefault="002D7EE0" w:rsidP="0002718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13DA911B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/>
                <w:noProof/>
                <w:sz w:val="22"/>
                <w:szCs w:val="22"/>
              </w:rPr>
              <w:t>4,894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42FD7F8B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/>
                <w:noProof/>
                <w:sz w:val="22"/>
                <w:szCs w:val="22"/>
              </w:rPr>
              <w:t>315,779,740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212BCF5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3E7C516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2D7EE0" w:rsidRPr="001B2E10" w14:paraId="1967E637" w14:textId="77777777" w:rsidTr="00043D38">
        <w:tblPrEx>
          <w:tblBorders>
            <w:insideH w:val="none" w:sz="0" w:space="0" w:color="auto"/>
          </w:tblBorders>
        </w:tblPrEx>
        <w:trPr>
          <w:trHeight w:val="323"/>
        </w:trPr>
        <w:tc>
          <w:tcPr>
            <w:tcW w:w="595" w:type="dxa"/>
            <w:shd w:val="clear" w:color="auto" w:fill="auto"/>
            <w:vAlign w:val="center"/>
          </w:tcPr>
          <w:p w14:paraId="74E34B33" w14:textId="77777777" w:rsidR="002D7EE0" w:rsidRPr="001B2E10" w:rsidRDefault="002D7EE0" w:rsidP="00027180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4EC8DB69" w14:textId="77777777" w:rsidR="002D7EE0" w:rsidRPr="001B2E10" w:rsidRDefault="002D7EE0" w:rsidP="00027180">
            <w:pPr>
              <w:pStyle w:val="2"/>
              <w:ind w:leftChars="100" w:left="160"/>
              <w:rPr>
                <w:rFonts w:ascii="標楷體" w:hAnsi="標楷體"/>
                <w:sz w:val="22"/>
                <w:szCs w:val="22"/>
              </w:rPr>
            </w:pPr>
            <w:r w:rsidRPr="001B2E10">
              <w:rPr>
                <w:rFonts w:ascii="標楷體" w:hAnsi="標楷體" w:hint="eastAsia"/>
                <w:noProof/>
                <w:sz w:val="22"/>
                <w:szCs w:val="22"/>
              </w:rPr>
              <w:t>國家教育研究院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A963CF7" w14:textId="77777777" w:rsidR="002D7EE0" w:rsidRPr="001B2E10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B2E10">
              <w:rPr>
                <w:rFonts w:hAnsi="細明體"/>
                <w:b/>
                <w:noProof/>
                <w:sz w:val="22"/>
                <w:szCs w:val="22"/>
              </w:rPr>
              <w:t>19,971,150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40AD7FD6" w14:textId="77777777" w:rsidR="002D7EE0" w:rsidRPr="001B2E10" w:rsidRDefault="002D7EE0" w:rsidP="00027180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5B0DFFBE" w14:textId="77777777" w:rsidR="002D7EE0" w:rsidRPr="001B2E10" w:rsidRDefault="002D7EE0" w:rsidP="00027180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43191568" w14:textId="77777777" w:rsidR="002D7EE0" w:rsidRPr="001B2E10" w:rsidRDefault="002D7EE0" w:rsidP="00027180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34571A83" w14:textId="77777777" w:rsidR="002D7EE0" w:rsidRPr="001B2E10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B2E10">
              <w:rPr>
                <w:rFonts w:hAnsi="細明體"/>
                <w:b/>
                <w:noProof/>
                <w:sz w:val="22"/>
                <w:szCs w:val="22"/>
              </w:rPr>
              <w:t>108,760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0CA0E45E" w14:textId="77777777" w:rsidR="002D7EE0" w:rsidRPr="001B2E10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B2E10">
              <w:rPr>
                <w:rFonts w:hAnsi="細明體"/>
                <w:b/>
                <w:noProof/>
                <w:sz w:val="22"/>
                <w:szCs w:val="22"/>
              </w:rPr>
              <w:t>19,862,390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3659649" w14:textId="77777777" w:rsidR="002D7EE0" w:rsidRPr="001B2E10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B2E10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B432179" w14:textId="77777777" w:rsidR="002D7EE0" w:rsidRPr="001B2E10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B2E10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</w:tr>
      <w:tr w:rsidR="002D7EE0" w:rsidRPr="001B2E10" w14:paraId="26501555" w14:textId="77777777" w:rsidTr="00043D38">
        <w:tblPrEx>
          <w:tblBorders>
            <w:insideH w:val="none" w:sz="0" w:space="0" w:color="auto"/>
          </w:tblBorders>
        </w:tblPrEx>
        <w:trPr>
          <w:trHeight w:val="323"/>
        </w:trPr>
        <w:tc>
          <w:tcPr>
            <w:tcW w:w="595" w:type="dxa"/>
            <w:shd w:val="clear" w:color="auto" w:fill="auto"/>
            <w:vAlign w:val="center"/>
          </w:tcPr>
          <w:p w14:paraId="41F79BDB" w14:textId="77777777" w:rsidR="002D7EE0" w:rsidRPr="001B2E10" w:rsidRDefault="002D7EE0" w:rsidP="00027180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1B2E10">
              <w:rPr>
                <w:rFonts w:ascii="標楷體" w:eastAsia="標楷體"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5322EC29" w14:textId="77777777" w:rsidR="002D7EE0" w:rsidRPr="001B2E10" w:rsidRDefault="002D7EE0" w:rsidP="00027180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1B2E10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DCAC54C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/>
                <w:noProof/>
                <w:sz w:val="22"/>
                <w:szCs w:val="22"/>
              </w:rPr>
              <w:t>140,000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66FFDDBB" w14:textId="77777777" w:rsidR="002D7EE0" w:rsidRPr="001B2E10" w:rsidRDefault="002D7EE0" w:rsidP="0002718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00EA4925" w14:textId="77777777" w:rsidR="002D7EE0" w:rsidRPr="001B2E10" w:rsidRDefault="002D7EE0" w:rsidP="0002718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3704CDBC" w14:textId="77777777" w:rsidR="002D7EE0" w:rsidRPr="001B2E10" w:rsidRDefault="002D7EE0" w:rsidP="0002718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4E556F1A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3E941A87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/>
                <w:noProof/>
                <w:sz w:val="22"/>
                <w:szCs w:val="22"/>
              </w:rPr>
              <w:t>140,000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2CA7DF7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D4F4D2A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2D7EE0" w:rsidRPr="001B2E10" w14:paraId="4817C17F" w14:textId="77777777" w:rsidTr="00043D38">
        <w:tblPrEx>
          <w:tblBorders>
            <w:insideH w:val="none" w:sz="0" w:space="0" w:color="auto"/>
          </w:tblBorders>
        </w:tblPrEx>
        <w:trPr>
          <w:trHeight w:val="323"/>
        </w:trPr>
        <w:tc>
          <w:tcPr>
            <w:tcW w:w="595" w:type="dxa"/>
            <w:shd w:val="clear" w:color="auto" w:fill="auto"/>
            <w:vAlign w:val="center"/>
          </w:tcPr>
          <w:p w14:paraId="694F25E2" w14:textId="77777777" w:rsidR="002D7EE0" w:rsidRPr="001B2E10" w:rsidRDefault="002D7EE0" w:rsidP="00027180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1B2E10">
              <w:rPr>
                <w:rFonts w:ascii="標楷體" w:eastAsia="標楷體" w:hAnsi="標楷體"/>
                <w:noProof/>
                <w:sz w:val="22"/>
                <w:szCs w:val="22"/>
              </w:rPr>
              <w:t>112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1C6D3E4C" w14:textId="77777777" w:rsidR="002D7EE0" w:rsidRPr="001B2E10" w:rsidRDefault="002D7EE0" w:rsidP="00027180">
            <w:pPr>
              <w:pStyle w:val="2"/>
              <w:ind w:leftChars="300" w:left="480" w:rightChars="100" w:right="160"/>
              <w:rPr>
                <w:rFonts w:ascii="標楷體" w:hAnsi="標楷體"/>
                <w:sz w:val="22"/>
                <w:szCs w:val="22"/>
              </w:rPr>
            </w:pPr>
            <w:r w:rsidRPr="001B2E10">
              <w:rPr>
                <w:rFonts w:ascii="標楷體" w:hAnsi="標楷體" w:hint="eastAsia"/>
                <w:noProof/>
                <w:sz w:val="22"/>
                <w:szCs w:val="22"/>
              </w:rPr>
              <w:t>小計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5FBB25E" w14:textId="77777777" w:rsidR="002D7EE0" w:rsidRPr="001B2E10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B2E10">
              <w:rPr>
                <w:rFonts w:hAnsi="細明體"/>
                <w:b/>
                <w:noProof/>
                <w:sz w:val="22"/>
                <w:szCs w:val="22"/>
              </w:rPr>
              <w:t>19,831,150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43F681F0" w14:textId="77777777" w:rsidR="002D7EE0" w:rsidRPr="001B2E10" w:rsidRDefault="002D7EE0" w:rsidP="00027180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62E39A18" w14:textId="77777777" w:rsidR="002D7EE0" w:rsidRPr="001B2E10" w:rsidRDefault="002D7EE0" w:rsidP="00027180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509B769D" w14:textId="77777777" w:rsidR="002D7EE0" w:rsidRPr="001B2E10" w:rsidRDefault="002D7EE0" w:rsidP="00027180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77225473" w14:textId="77777777" w:rsidR="002D7EE0" w:rsidRPr="001B2E10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B2E10">
              <w:rPr>
                <w:rFonts w:hAnsi="細明體"/>
                <w:b/>
                <w:noProof/>
                <w:sz w:val="22"/>
                <w:szCs w:val="22"/>
              </w:rPr>
              <w:t>108,760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7B0EC3CC" w14:textId="77777777" w:rsidR="002D7EE0" w:rsidRPr="001B2E10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B2E10">
              <w:rPr>
                <w:rFonts w:hAnsi="細明體"/>
                <w:b/>
                <w:noProof/>
                <w:sz w:val="22"/>
                <w:szCs w:val="22"/>
              </w:rPr>
              <w:t>19,722,390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07A6B6A" w14:textId="77777777" w:rsidR="002D7EE0" w:rsidRPr="001B2E10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B2E10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377702F" w14:textId="77777777" w:rsidR="002D7EE0" w:rsidRPr="001B2E10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1B2E10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</w:tr>
      <w:tr w:rsidR="002D7EE0" w:rsidRPr="001B2E10" w14:paraId="643261E4" w14:textId="77777777" w:rsidTr="00043D38">
        <w:tblPrEx>
          <w:tblBorders>
            <w:insideH w:val="none" w:sz="0" w:space="0" w:color="auto"/>
          </w:tblBorders>
        </w:tblPrEx>
        <w:trPr>
          <w:trHeight w:val="323"/>
        </w:trPr>
        <w:tc>
          <w:tcPr>
            <w:tcW w:w="595" w:type="dxa"/>
            <w:shd w:val="clear" w:color="auto" w:fill="auto"/>
            <w:vAlign w:val="center"/>
          </w:tcPr>
          <w:p w14:paraId="52670545" w14:textId="77777777" w:rsidR="002D7EE0" w:rsidRPr="001B2E10" w:rsidRDefault="002D7EE0" w:rsidP="00027180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554203A1" w14:textId="77777777" w:rsidR="002D7EE0" w:rsidRPr="001B2E10" w:rsidRDefault="002D7EE0" w:rsidP="00027180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1B2E10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0920FFA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/>
                <w:noProof/>
                <w:sz w:val="22"/>
                <w:szCs w:val="22"/>
              </w:rPr>
              <w:t>9,193,527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5E7BD784" w14:textId="77777777" w:rsidR="002D7EE0" w:rsidRPr="001B2E10" w:rsidRDefault="002D7EE0" w:rsidP="0002718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5007B9CB" w14:textId="77777777" w:rsidR="002D7EE0" w:rsidRPr="001B2E10" w:rsidRDefault="002D7EE0" w:rsidP="0002718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536F8E97" w14:textId="77777777" w:rsidR="002D7EE0" w:rsidRPr="001B2E10" w:rsidRDefault="002D7EE0" w:rsidP="0002718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79BE1BA1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/>
                <w:noProof/>
                <w:sz w:val="22"/>
                <w:szCs w:val="22"/>
              </w:rPr>
              <w:t>55,821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0D36FB75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/>
                <w:noProof/>
                <w:sz w:val="22"/>
                <w:szCs w:val="22"/>
              </w:rPr>
              <w:t>9,137,706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15976AC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02A5CAF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2D7EE0" w:rsidRPr="001B2E10" w14:paraId="11579A57" w14:textId="77777777" w:rsidTr="00043D38">
        <w:tblPrEx>
          <w:tblBorders>
            <w:insideH w:val="none" w:sz="0" w:space="0" w:color="auto"/>
          </w:tblBorders>
        </w:tblPrEx>
        <w:trPr>
          <w:trHeight w:val="323"/>
        </w:trPr>
        <w:tc>
          <w:tcPr>
            <w:tcW w:w="595" w:type="dxa"/>
            <w:shd w:val="clear" w:color="auto" w:fill="auto"/>
            <w:vAlign w:val="center"/>
          </w:tcPr>
          <w:p w14:paraId="7BE24A21" w14:textId="77777777" w:rsidR="002D7EE0" w:rsidRPr="001B2E10" w:rsidRDefault="002D7EE0" w:rsidP="00027180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3342E02E" w14:textId="77777777" w:rsidR="002D7EE0" w:rsidRPr="001B2E10" w:rsidRDefault="002D7EE0" w:rsidP="00027180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1B2E10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院務業務活動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79F18DB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/>
                <w:noProof/>
                <w:sz w:val="22"/>
                <w:szCs w:val="22"/>
              </w:rPr>
              <w:t>10,637,623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1D8962BA" w14:textId="77777777" w:rsidR="002D7EE0" w:rsidRPr="001B2E10" w:rsidRDefault="002D7EE0" w:rsidP="0002718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3A9D32E4" w14:textId="77777777" w:rsidR="002D7EE0" w:rsidRPr="001B2E10" w:rsidRDefault="002D7EE0" w:rsidP="0002718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3BB62CF2" w14:textId="77777777" w:rsidR="002D7EE0" w:rsidRPr="001B2E10" w:rsidRDefault="002D7EE0" w:rsidP="00027180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1B2E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56E70AC4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/>
                <w:noProof/>
                <w:sz w:val="22"/>
                <w:szCs w:val="22"/>
              </w:rPr>
              <w:t>52,939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7894ECA6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/>
                <w:noProof/>
                <w:sz w:val="22"/>
                <w:szCs w:val="22"/>
              </w:rPr>
              <w:t>10,584,684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4478848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743DBE4" w14:textId="77777777" w:rsidR="002D7EE0" w:rsidRPr="001B2E10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B2E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</w:tbl>
    <w:p w14:paraId="68C8AD48" w14:textId="77777777" w:rsidR="002D7EE0" w:rsidRPr="00043D38" w:rsidRDefault="002D7EE0" w:rsidP="00043D38">
      <w:pPr>
        <w:pStyle w:val="a7"/>
        <w:spacing w:beforeLines="0" w:before="0" w:afterLines="0" w:after="0" w:line="240" w:lineRule="atLeast"/>
        <w:ind w:left="580" w:right="17" w:hanging="420"/>
        <w:rPr>
          <w:b w:val="0"/>
          <w:bCs w:val="0"/>
          <w:sz w:val="20"/>
          <w:szCs w:val="18"/>
        </w:rPr>
      </w:pPr>
    </w:p>
    <w:p w14:paraId="06FF5281" w14:textId="77777777" w:rsidR="002D7EE0" w:rsidRDefault="002D7EE0" w:rsidP="002D7EE0">
      <w:pPr>
        <w:pStyle w:val="a7"/>
        <w:spacing w:before="72" w:after="72"/>
        <w:ind w:leftChars="0" w:left="0" w:firstLineChars="0" w:firstLine="0"/>
        <w:jc w:val="left"/>
        <w:rPr>
          <w:sz w:val="36"/>
        </w:rPr>
      </w:pPr>
      <w:r>
        <w:rPr>
          <w:rFonts w:hint="eastAsia"/>
          <w:sz w:val="36"/>
        </w:rPr>
        <w:lastRenderedPageBreak/>
        <w:t>二</w:t>
      </w:r>
      <w:r w:rsidRPr="002069FF">
        <w:rPr>
          <w:rFonts w:hint="eastAsia"/>
          <w:sz w:val="36"/>
        </w:rPr>
        <w:t>、</w:t>
      </w:r>
      <w:r w:rsidRPr="00E37E9F">
        <w:rPr>
          <w:rFonts w:hint="eastAsia"/>
          <w:sz w:val="36"/>
        </w:rPr>
        <w:t>各項差異原因分析簡明表</w:t>
      </w:r>
    </w:p>
    <w:p w14:paraId="0C0CCCCC" w14:textId="77777777" w:rsidR="002D7EE0" w:rsidRPr="00651174" w:rsidRDefault="002D7EE0" w:rsidP="002D7EE0">
      <w:pPr>
        <w:pStyle w:val="a7"/>
        <w:spacing w:before="72" w:after="72"/>
        <w:ind w:leftChars="0" w:left="0" w:firstLineChars="0" w:firstLine="0"/>
        <w:jc w:val="left"/>
      </w:pPr>
      <w:r>
        <w:rPr>
          <w:rFonts w:hint="eastAsia"/>
        </w:rPr>
        <w:t>（一）　歲入部分</w:t>
      </w:r>
    </w:p>
    <w:tbl>
      <w:tblPr>
        <w:tblW w:w="2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4"/>
        <w:gridCol w:w="3331"/>
        <w:gridCol w:w="3330"/>
        <w:gridCol w:w="1303"/>
        <w:gridCol w:w="8831"/>
      </w:tblGrid>
      <w:tr w:rsidR="002D7EE0" w14:paraId="59DCFC39" w14:textId="77777777" w:rsidTr="00043D38">
        <w:trPr>
          <w:cantSplit/>
          <w:trHeight w:val="128"/>
          <w:tblHeader/>
        </w:trPr>
        <w:tc>
          <w:tcPr>
            <w:tcW w:w="1987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81A4DF" w14:textId="77777777" w:rsidR="002D7EE0" w:rsidRPr="00FC14C5" w:rsidRDefault="002D7EE0" w:rsidP="00027180">
            <w:pPr>
              <w:pStyle w:val="10"/>
              <w:spacing w:line="360" w:lineRule="exact"/>
              <w:rPr>
                <w:sz w:val="28"/>
              </w:rPr>
            </w:pPr>
            <w:r w:rsidRPr="00FC14C5">
              <w:rPr>
                <w:rFonts w:hint="eastAsia"/>
                <w:sz w:val="28"/>
              </w:rPr>
              <w:t xml:space="preserve">1.  </w:t>
            </w:r>
            <w:r>
              <w:rPr>
                <w:rFonts w:hint="eastAsia"/>
                <w:sz w:val="28"/>
              </w:rPr>
              <w:t>113</w:t>
            </w:r>
            <w:r w:rsidRPr="00FC14C5">
              <w:rPr>
                <w:rFonts w:hint="eastAsia"/>
                <w:sz w:val="28"/>
              </w:rPr>
              <w:t>年度應收保留數簡明表</w:t>
            </w:r>
          </w:p>
          <w:p w14:paraId="5C9EF9AB" w14:textId="77777777" w:rsidR="002D7EE0" w:rsidRPr="00A70553" w:rsidRDefault="002D7EE0" w:rsidP="00027180">
            <w:pPr>
              <w:pStyle w:val="a8"/>
              <w:ind w:leftChars="0" w:left="0" w:rightChars="0" w:right="0"/>
              <w:jc w:val="right"/>
              <w:rPr>
                <w:rFonts w:ascii="標楷體" w:hAnsi="標楷體"/>
                <w:sz w:val="22"/>
                <w:szCs w:val="22"/>
              </w:rPr>
            </w:pPr>
            <w:r w:rsidRPr="00A70553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A70553">
              <w:rPr>
                <w:rFonts w:ascii="標楷體" w:hAnsi="標楷體"/>
                <w:sz w:val="24"/>
                <w:szCs w:val="24"/>
              </w:rPr>
              <w:t>：</w:t>
            </w:r>
            <w:r w:rsidRPr="00A70553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2D7EE0" w14:paraId="3E4A1930" w14:textId="77777777" w:rsidTr="00043D38">
        <w:trPr>
          <w:cantSplit/>
          <w:trHeight w:val="20"/>
          <w:tblHeader/>
        </w:trPr>
        <w:tc>
          <w:tcPr>
            <w:tcW w:w="3430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DC4EE27" w14:textId="77777777" w:rsidR="002D7EE0" w:rsidRPr="00A904F6" w:rsidRDefault="002D7EE0" w:rsidP="00027180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A904F6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3261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F100AB" w14:textId="77777777" w:rsidR="002D7EE0" w:rsidRPr="00A904F6" w:rsidRDefault="002D7EE0" w:rsidP="00027180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A904F6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B38A4B" w14:textId="77777777" w:rsidR="002D7EE0" w:rsidRPr="00A904F6" w:rsidRDefault="002D7EE0" w:rsidP="00027180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A904F6">
              <w:rPr>
                <w:rFonts w:hint="eastAsia"/>
                <w:sz w:val="22"/>
                <w:szCs w:val="22"/>
              </w:rPr>
              <w:t>應收保留數</w:t>
            </w:r>
          </w:p>
        </w:tc>
        <w:tc>
          <w:tcPr>
            <w:tcW w:w="8646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CD47D8" w14:textId="77777777" w:rsidR="002D7EE0" w:rsidRPr="00A904F6" w:rsidRDefault="002D7EE0" w:rsidP="00027180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A904F6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2D7EE0" w14:paraId="7373B80F" w14:textId="77777777" w:rsidTr="00043D38">
        <w:trPr>
          <w:cantSplit/>
          <w:trHeight w:val="20"/>
          <w:tblHeader/>
        </w:trPr>
        <w:tc>
          <w:tcPr>
            <w:tcW w:w="3430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3BB5199C" w14:textId="77777777" w:rsidR="002D7EE0" w:rsidRPr="00A904F6" w:rsidRDefault="002D7EE0" w:rsidP="00027180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DA440FA" w14:textId="77777777" w:rsidR="002D7EE0" w:rsidRPr="00A904F6" w:rsidRDefault="002D7EE0" w:rsidP="00027180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5D7F5B" w14:textId="77777777" w:rsidR="002D7EE0" w:rsidRPr="00A904F6" w:rsidRDefault="002D7EE0" w:rsidP="00027180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A904F6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EB72F1" w14:textId="77777777" w:rsidR="002D7EE0" w:rsidRPr="00A904F6" w:rsidRDefault="002D7EE0" w:rsidP="00027180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A904F6">
              <w:rPr>
                <w:rFonts w:hint="eastAsia"/>
                <w:sz w:val="22"/>
                <w:szCs w:val="22"/>
              </w:rPr>
              <w:t>％</w:t>
            </w:r>
          </w:p>
        </w:tc>
        <w:tc>
          <w:tcPr>
            <w:tcW w:w="8646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45A559D2" w14:textId="77777777" w:rsidR="002D7EE0" w:rsidRPr="00A904F6" w:rsidRDefault="002D7EE0" w:rsidP="00027180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</w:p>
        </w:tc>
      </w:tr>
      <w:tr w:rsidR="002D7EE0" w:rsidRPr="008247C9" w14:paraId="325FCD60" w14:textId="77777777" w:rsidTr="00043D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3430" w:type="dxa"/>
            <w:shd w:val="clear" w:color="auto" w:fill="auto"/>
            <w:vAlign w:val="center"/>
          </w:tcPr>
          <w:p w14:paraId="3969116F" w14:textId="77777777" w:rsidR="002D7EE0" w:rsidRPr="008247C9" w:rsidRDefault="002D7EE0" w:rsidP="00027180">
            <w:pPr>
              <w:pStyle w:val="2"/>
              <w:rPr>
                <w:rFonts w:ascii="標楷體" w:hAnsi="標楷體"/>
                <w:sz w:val="22"/>
                <w:szCs w:val="22"/>
              </w:rPr>
            </w:pPr>
            <w:r w:rsidRPr="008247C9">
              <w:rPr>
                <w:rFonts w:hAnsi="標楷體" w:hint="eastAsia"/>
                <w:noProof/>
                <w:sz w:val="22"/>
                <w:szCs w:val="22"/>
              </w:rPr>
              <w:t>教育部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ECE9E14" w14:textId="77777777" w:rsidR="002D7EE0" w:rsidRPr="008247C9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27931512" w14:textId="77777777" w:rsidR="002D7EE0" w:rsidRPr="008247C9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09C2908" w14:textId="77777777" w:rsidR="002D7EE0" w:rsidRPr="008247C9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646" w:type="dxa"/>
            <w:shd w:val="clear" w:color="auto" w:fill="auto"/>
            <w:vAlign w:val="center"/>
          </w:tcPr>
          <w:p w14:paraId="11DEFB6A" w14:textId="77777777" w:rsidR="002D7EE0" w:rsidRPr="008247C9" w:rsidRDefault="002D7EE0" w:rsidP="00027180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2D7EE0" w:rsidRPr="008247C9" w14:paraId="673A164D" w14:textId="77777777" w:rsidTr="00043D3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3430" w:type="dxa"/>
            <w:shd w:val="clear" w:color="auto" w:fill="auto"/>
            <w:vAlign w:val="center"/>
          </w:tcPr>
          <w:p w14:paraId="2056BABD" w14:textId="77777777" w:rsidR="002D7EE0" w:rsidRPr="008247C9" w:rsidRDefault="002D7EE0" w:rsidP="00027180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8247C9">
              <w:rPr>
                <w:rFonts w:hAnsi="標楷體" w:hint="eastAsia"/>
                <w:b w:val="0"/>
                <w:noProof/>
                <w:sz w:val="22"/>
                <w:szCs w:val="22"/>
              </w:rPr>
              <w:t>財產收入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A46967D" w14:textId="77777777" w:rsidR="002D7EE0" w:rsidRPr="008247C9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8247C9">
              <w:rPr>
                <w:rFonts w:hAnsi="細明體"/>
                <w:noProof/>
                <w:sz w:val="22"/>
                <w:szCs w:val="22"/>
              </w:rPr>
              <w:t>29,518,000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1080B3B" w14:textId="77777777" w:rsidR="002D7EE0" w:rsidRPr="008247C9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8247C9">
              <w:rPr>
                <w:rFonts w:hAnsi="細明體"/>
                <w:noProof/>
                <w:sz w:val="22"/>
                <w:szCs w:val="22"/>
              </w:rPr>
              <w:t>13,273,575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CA3BDC2" w14:textId="77777777" w:rsidR="002D7EE0" w:rsidRPr="008247C9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8247C9">
              <w:rPr>
                <w:rFonts w:hAnsi="細明體"/>
                <w:noProof/>
                <w:sz w:val="22"/>
                <w:szCs w:val="22"/>
              </w:rPr>
              <w:t>44.97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60B3A7D2" w14:textId="77777777" w:rsidR="002D7EE0" w:rsidRPr="008247C9" w:rsidRDefault="002D7EE0" w:rsidP="00027180">
            <w:pPr>
              <w:pStyle w:val="4"/>
              <w:rPr>
                <w:rFonts w:hAnsi="標楷體"/>
                <w:sz w:val="22"/>
                <w:szCs w:val="22"/>
              </w:rPr>
            </w:pPr>
            <w:r w:rsidRPr="008247C9">
              <w:rPr>
                <w:rFonts w:hAnsi="標楷體" w:hint="eastAsia"/>
                <w:noProof/>
                <w:sz w:val="22"/>
                <w:szCs w:val="22"/>
              </w:rPr>
              <w:t>應收香港荃灣校舍租金。</w:t>
            </w:r>
          </w:p>
        </w:tc>
      </w:tr>
    </w:tbl>
    <w:p w14:paraId="3A768135" w14:textId="77777777" w:rsidR="002D7EE0" w:rsidRDefault="002D7EE0" w:rsidP="002D7EE0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</w:t>
      </w:r>
      <w:r>
        <w:t>，</w:t>
      </w:r>
      <w:r>
        <w:rPr>
          <w:rFonts w:hint="eastAsia"/>
        </w:rPr>
        <w:t>或3千萬元以上者</w:t>
      </w:r>
      <w:r>
        <w:t>。</w:t>
      </w:r>
    </w:p>
    <w:p w14:paraId="10E4147F" w14:textId="77777777" w:rsidR="002D7EE0" w:rsidRPr="00C159BC" w:rsidRDefault="002D7EE0" w:rsidP="002D7EE0">
      <w:pPr>
        <w:rPr>
          <w:sz w:val="20"/>
        </w:rPr>
      </w:pPr>
    </w:p>
    <w:tbl>
      <w:tblPr>
        <w:tblW w:w="2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000" w:firstRow="0" w:lastRow="0" w:firstColumn="0" w:lastColumn="0" w:noHBand="0" w:noVBand="0"/>
      </w:tblPr>
      <w:tblGrid>
        <w:gridCol w:w="3500"/>
        <w:gridCol w:w="2165"/>
        <w:gridCol w:w="2165"/>
        <w:gridCol w:w="2333"/>
        <w:gridCol w:w="1329"/>
        <w:gridCol w:w="8807"/>
      </w:tblGrid>
      <w:tr w:rsidR="002D7EE0" w:rsidRPr="00017050" w14:paraId="2F8411F4" w14:textId="77777777" w:rsidTr="00CF3B3A">
        <w:trPr>
          <w:trHeight w:val="284"/>
          <w:tblHeader/>
        </w:trPr>
        <w:tc>
          <w:tcPr>
            <w:tcW w:w="20299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14:paraId="18F3186B" w14:textId="77777777" w:rsidR="002D7EE0" w:rsidRPr="004A0712" w:rsidRDefault="002D7EE0" w:rsidP="00027180">
            <w:pPr>
              <w:jc w:val="left"/>
              <w:rPr>
                <w:rFonts w:hAnsi="標楷體"/>
                <w:sz w:val="28"/>
                <w:szCs w:val="24"/>
              </w:rPr>
            </w:pPr>
            <w:r w:rsidRPr="004A0712">
              <w:rPr>
                <w:rFonts w:hAnsi="標楷體" w:hint="eastAsia"/>
                <w:sz w:val="28"/>
                <w:szCs w:val="24"/>
              </w:rPr>
              <w:t xml:space="preserve">2. </w:t>
            </w:r>
            <w:r w:rsidRPr="004A0712">
              <w:rPr>
                <w:rFonts w:hAnsi="標楷體"/>
                <w:sz w:val="28"/>
                <w:szCs w:val="24"/>
              </w:rPr>
              <w:t xml:space="preserve"> </w:t>
            </w:r>
            <w:r>
              <w:rPr>
                <w:rFonts w:hAnsi="標楷體" w:hint="eastAsia"/>
                <w:sz w:val="28"/>
                <w:szCs w:val="24"/>
              </w:rPr>
              <w:t>113</w:t>
            </w:r>
            <w:r w:rsidRPr="004A0712">
              <w:rPr>
                <w:rFonts w:hAnsi="標楷體" w:hint="eastAsia"/>
                <w:sz w:val="28"/>
                <w:szCs w:val="24"/>
              </w:rPr>
              <w:t>年度歲入超（短）收數簡明表</w:t>
            </w:r>
          </w:p>
          <w:p w14:paraId="40FC70E7" w14:textId="77777777" w:rsidR="002D7EE0" w:rsidRPr="00017050" w:rsidRDefault="002D7EE0" w:rsidP="00027180">
            <w:pPr>
              <w:pStyle w:val="a8"/>
              <w:ind w:left="48" w:right="48"/>
              <w:jc w:val="right"/>
              <w:rPr>
                <w:rFonts w:ascii="標楷體" w:hAnsi="標楷體"/>
                <w:sz w:val="22"/>
                <w:szCs w:val="22"/>
              </w:rPr>
            </w:pPr>
            <w:r w:rsidRPr="00017050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017050">
              <w:rPr>
                <w:rFonts w:ascii="標楷體" w:hAnsi="標楷體"/>
                <w:sz w:val="24"/>
                <w:szCs w:val="24"/>
              </w:rPr>
              <w:t>：</w:t>
            </w:r>
            <w:r w:rsidRPr="00017050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2D7EE0" w:rsidRPr="00CA093B" w14:paraId="0DD4BDA7" w14:textId="77777777" w:rsidTr="00CF3B3A">
        <w:trPr>
          <w:trHeight w:val="284"/>
          <w:tblHeader/>
        </w:trPr>
        <w:tc>
          <w:tcPr>
            <w:tcW w:w="3500" w:type="dxa"/>
            <w:vMerge w:val="restart"/>
            <w:tcBorders>
              <w:left w:val="nil"/>
            </w:tcBorders>
            <w:vAlign w:val="center"/>
          </w:tcPr>
          <w:p w14:paraId="78B194C7" w14:textId="77777777" w:rsidR="002D7EE0" w:rsidRPr="00410A8E" w:rsidRDefault="002D7EE0" w:rsidP="00027180">
            <w:pPr>
              <w:pStyle w:val="a8"/>
              <w:ind w:left="48" w:right="48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165" w:type="dxa"/>
            <w:vMerge w:val="restart"/>
            <w:vAlign w:val="center"/>
          </w:tcPr>
          <w:p w14:paraId="4FA5A003" w14:textId="77777777" w:rsidR="002D7EE0" w:rsidRPr="00410A8E" w:rsidRDefault="002D7EE0" w:rsidP="00027180">
            <w:pPr>
              <w:pStyle w:val="a8"/>
              <w:ind w:left="48" w:right="48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2165" w:type="dxa"/>
            <w:vMerge w:val="restart"/>
            <w:vAlign w:val="center"/>
          </w:tcPr>
          <w:p w14:paraId="1FF86789" w14:textId="77777777" w:rsidR="002D7EE0" w:rsidRPr="00410A8E" w:rsidRDefault="002D7EE0" w:rsidP="00027180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410A8E">
              <w:rPr>
                <w:rFonts w:hint="eastAsia"/>
                <w:spacing w:val="-20"/>
                <w:sz w:val="22"/>
                <w:szCs w:val="22"/>
              </w:rPr>
              <w:t>決算審定數</w:t>
            </w:r>
          </w:p>
        </w:tc>
        <w:tc>
          <w:tcPr>
            <w:tcW w:w="3662" w:type="dxa"/>
            <w:gridSpan w:val="2"/>
            <w:vAlign w:val="center"/>
          </w:tcPr>
          <w:p w14:paraId="17A8C172" w14:textId="77777777" w:rsidR="002D7EE0" w:rsidRPr="00410A8E" w:rsidRDefault="002D7EE0" w:rsidP="00027180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超</w:t>
            </w:r>
            <w:r w:rsidRPr="00410A8E">
              <w:rPr>
                <w:rFonts w:hint="eastAsia"/>
                <w:sz w:val="22"/>
                <w:szCs w:val="22"/>
              </w:rPr>
              <w:t xml:space="preserve">  </w:t>
            </w:r>
            <w:r w:rsidRPr="00410A8E">
              <w:rPr>
                <w:rFonts w:hint="eastAsia"/>
                <w:sz w:val="22"/>
                <w:szCs w:val="22"/>
              </w:rPr>
              <w:t>（短）</w:t>
            </w:r>
            <w:r w:rsidRPr="00410A8E">
              <w:rPr>
                <w:rFonts w:hint="eastAsia"/>
                <w:sz w:val="22"/>
                <w:szCs w:val="22"/>
              </w:rPr>
              <w:t xml:space="preserve">  </w:t>
            </w:r>
            <w:r w:rsidRPr="00410A8E">
              <w:rPr>
                <w:rFonts w:hint="eastAsia"/>
                <w:sz w:val="22"/>
                <w:szCs w:val="22"/>
              </w:rPr>
              <w:t>收</w:t>
            </w:r>
            <w:r w:rsidRPr="00410A8E">
              <w:rPr>
                <w:rFonts w:hint="eastAsia"/>
                <w:sz w:val="22"/>
                <w:szCs w:val="22"/>
              </w:rPr>
              <w:t xml:space="preserve">  </w:t>
            </w:r>
            <w:r w:rsidRPr="00410A8E">
              <w:rPr>
                <w:rFonts w:hint="eastAsia"/>
                <w:sz w:val="22"/>
                <w:szCs w:val="22"/>
              </w:rPr>
              <w:t>數</w:t>
            </w:r>
          </w:p>
        </w:tc>
        <w:tc>
          <w:tcPr>
            <w:tcW w:w="8807" w:type="dxa"/>
            <w:vMerge w:val="restart"/>
            <w:tcBorders>
              <w:right w:val="nil"/>
            </w:tcBorders>
            <w:vAlign w:val="center"/>
          </w:tcPr>
          <w:p w14:paraId="4012019D" w14:textId="77777777" w:rsidR="002D7EE0" w:rsidRPr="00410A8E" w:rsidRDefault="002D7EE0" w:rsidP="00027180">
            <w:pPr>
              <w:pStyle w:val="a8"/>
              <w:ind w:left="48" w:right="48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2D7EE0" w:rsidRPr="00CA093B" w14:paraId="79E2235B" w14:textId="77777777" w:rsidTr="00CF3B3A">
        <w:trPr>
          <w:trHeight w:val="284"/>
          <w:tblHeader/>
        </w:trPr>
        <w:tc>
          <w:tcPr>
            <w:tcW w:w="3500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357C6C70" w14:textId="77777777" w:rsidR="002D7EE0" w:rsidRPr="00410A8E" w:rsidRDefault="002D7EE0" w:rsidP="000271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65" w:type="dxa"/>
            <w:vMerge/>
            <w:tcBorders>
              <w:bottom w:val="single" w:sz="4" w:space="0" w:color="auto"/>
            </w:tcBorders>
            <w:vAlign w:val="center"/>
          </w:tcPr>
          <w:p w14:paraId="0158C415" w14:textId="77777777" w:rsidR="002D7EE0" w:rsidRPr="00410A8E" w:rsidRDefault="002D7EE0" w:rsidP="000271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65" w:type="dxa"/>
            <w:vMerge/>
            <w:tcBorders>
              <w:bottom w:val="single" w:sz="4" w:space="0" w:color="auto"/>
            </w:tcBorders>
            <w:vAlign w:val="center"/>
          </w:tcPr>
          <w:p w14:paraId="4567005E" w14:textId="77777777" w:rsidR="002D7EE0" w:rsidRPr="00410A8E" w:rsidRDefault="002D7EE0" w:rsidP="000271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33" w:type="dxa"/>
            <w:tcBorders>
              <w:bottom w:val="single" w:sz="4" w:space="0" w:color="auto"/>
            </w:tcBorders>
            <w:vAlign w:val="center"/>
          </w:tcPr>
          <w:p w14:paraId="1B85EC78" w14:textId="77777777" w:rsidR="002D7EE0" w:rsidRPr="00410A8E" w:rsidRDefault="002D7EE0" w:rsidP="00027180">
            <w:pPr>
              <w:pStyle w:val="a8"/>
              <w:ind w:left="48" w:right="48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vAlign w:val="center"/>
          </w:tcPr>
          <w:p w14:paraId="7BCD801F" w14:textId="77777777" w:rsidR="002D7EE0" w:rsidRPr="00410A8E" w:rsidRDefault="002D7EE0" w:rsidP="00027180">
            <w:pPr>
              <w:pStyle w:val="a8"/>
              <w:ind w:left="48" w:right="48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％</w:t>
            </w:r>
          </w:p>
        </w:tc>
        <w:tc>
          <w:tcPr>
            <w:tcW w:w="8807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15B91EE0" w14:textId="77777777" w:rsidR="002D7EE0" w:rsidRPr="00410A8E" w:rsidRDefault="002D7EE0" w:rsidP="00027180">
            <w:pPr>
              <w:jc w:val="center"/>
              <w:rPr>
                <w:sz w:val="22"/>
                <w:szCs w:val="22"/>
              </w:rPr>
            </w:pPr>
          </w:p>
        </w:tc>
      </w:tr>
      <w:tr w:rsidR="002D7EE0" w:rsidRPr="00BE3009" w14:paraId="4104C829" w14:textId="77777777" w:rsidTr="00CF3B3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500" w:type="dxa"/>
            <w:shd w:val="clear" w:color="auto" w:fill="auto"/>
            <w:vAlign w:val="center"/>
          </w:tcPr>
          <w:p w14:paraId="73734BCC" w14:textId="77777777" w:rsidR="002D7EE0" w:rsidRPr="00BE3009" w:rsidRDefault="002D7EE0" w:rsidP="00027180">
            <w:pPr>
              <w:pStyle w:val="1-1"/>
              <w:rPr>
                <w:rFonts w:ascii="標楷體" w:hAnsi="標楷體"/>
                <w:sz w:val="22"/>
                <w:szCs w:val="22"/>
              </w:rPr>
            </w:pPr>
            <w:r w:rsidRPr="00BE3009">
              <w:rPr>
                <w:rFonts w:hAnsi="標楷體" w:hint="eastAsia"/>
                <w:noProof/>
                <w:sz w:val="22"/>
                <w:szCs w:val="22"/>
              </w:rPr>
              <w:t>教育部</w:t>
            </w:r>
          </w:p>
        </w:tc>
        <w:tc>
          <w:tcPr>
            <w:tcW w:w="2165" w:type="dxa"/>
            <w:shd w:val="clear" w:color="auto" w:fill="auto"/>
            <w:vAlign w:val="center"/>
          </w:tcPr>
          <w:p w14:paraId="292FC720" w14:textId="77777777" w:rsidR="002D7EE0" w:rsidRPr="00BE3009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165" w:type="dxa"/>
            <w:shd w:val="clear" w:color="auto" w:fill="auto"/>
            <w:vAlign w:val="center"/>
          </w:tcPr>
          <w:p w14:paraId="28F6CD66" w14:textId="77777777" w:rsidR="002D7EE0" w:rsidRPr="00BE3009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333" w:type="dxa"/>
            <w:shd w:val="clear" w:color="auto" w:fill="auto"/>
            <w:vAlign w:val="center"/>
          </w:tcPr>
          <w:p w14:paraId="1F32936E" w14:textId="77777777" w:rsidR="002D7EE0" w:rsidRPr="00BE3009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329" w:type="dxa"/>
            <w:shd w:val="clear" w:color="auto" w:fill="auto"/>
            <w:vAlign w:val="center"/>
          </w:tcPr>
          <w:p w14:paraId="724EA079" w14:textId="77777777" w:rsidR="002D7EE0" w:rsidRPr="00BE3009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807" w:type="dxa"/>
            <w:shd w:val="clear" w:color="auto" w:fill="auto"/>
            <w:vAlign w:val="center"/>
          </w:tcPr>
          <w:p w14:paraId="4D6F4707" w14:textId="77777777" w:rsidR="002D7EE0" w:rsidRPr="00BE3009" w:rsidRDefault="002D7EE0" w:rsidP="00027180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2D7EE0" w:rsidRPr="00BE3009" w14:paraId="2E4E2870" w14:textId="77777777" w:rsidTr="00CF3B3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500" w:type="dxa"/>
            <w:shd w:val="clear" w:color="auto" w:fill="auto"/>
            <w:vAlign w:val="center"/>
          </w:tcPr>
          <w:p w14:paraId="6F7FA6F5" w14:textId="77777777" w:rsidR="002D7EE0" w:rsidRPr="00BE3009" w:rsidRDefault="002D7EE0" w:rsidP="00027180">
            <w:pPr>
              <w:pStyle w:val="1-1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BE3009">
              <w:rPr>
                <w:rFonts w:hAnsi="標楷體" w:hint="eastAsia"/>
                <w:b w:val="0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2165" w:type="dxa"/>
            <w:shd w:val="clear" w:color="auto" w:fill="auto"/>
            <w:vAlign w:val="center"/>
          </w:tcPr>
          <w:p w14:paraId="0F34EB96" w14:textId="77777777" w:rsidR="002D7EE0" w:rsidRPr="00BE3009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BE3009">
              <w:rPr>
                <w:rFonts w:hAnsi="細明體"/>
                <w:noProof/>
                <w:sz w:val="22"/>
                <w:szCs w:val="22"/>
              </w:rPr>
              <w:t>23,100,000</w:t>
            </w:r>
          </w:p>
        </w:tc>
        <w:tc>
          <w:tcPr>
            <w:tcW w:w="2165" w:type="dxa"/>
            <w:shd w:val="clear" w:color="auto" w:fill="auto"/>
            <w:vAlign w:val="center"/>
          </w:tcPr>
          <w:p w14:paraId="7C3E803A" w14:textId="77777777" w:rsidR="002D7EE0" w:rsidRPr="00BE3009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BE3009">
              <w:rPr>
                <w:rFonts w:hAnsi="細明體"/>
                <w:noProof/>
                <w:sz w:val="22"/>
                <w:szCs w:val="22"/>
              </w:rPr>
              <w:t>40,266,662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04CA2DC1" w14:textId="77777777" w:rsidR="002D7EE0" w:rsidRPr="00BE3009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BE3009">
              <w:rPr>
                <w:rFonts w:hAnsi="細明體"/>
                <w:noProof/>
                <w:sz w:val="22"/>
                <w:szCs w:val="22"/>
              </w:rPr>
              <w:t>17,166,662</w:t>
            </w:r>
          </w:p>
        </w:tc>
        <w:tc>
          <w:tcPr>
            <w:tcW w:w="1329" w:type="dxa"/>
            <w:shd w:val="clear" w:color="auto" w:fill="auto"/>
            <w:vAlign w:val="center"/>
          </w:tcPr>
          <w:p w14:paraId="5B4A022E" w14:textId="77777777" w:rsidR="002D7EE0" w:rsidRPr="00BE3009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BE3009">
              <w:rPr>
                <w:rFonts w:hAnsi="細明體"/>
                <w:noProof/>
                <w:sz w:val="22"/>
                <w:szCs w:val="22"/>
              </w:rPr>
              <w:t>74.31</w:t>
            </w:r>
          </w:p>
        </w:tc>
        <w:tc>
          <w:tcPr>
            <w:tcW w:w="8807" w:type="dxa"/>
            <w:shd w:val="clear" w:color="auto" w:fill="auto"/>
            <w:vAlign w:val="center"/>
          </w:tcPr>
          <w:p w14:paraId="414279F9" w14:textId="77777777" w:rsidR="002D7EE0" w:rsidRPr="00BE3009" w:rsidRDefault="002D7EE0" w:rsidP="00027180">
            <w:pPr>
              <w:pStyle w:val="4"/>
              <w:rPr>
                <w:rFonts w:hAnsi="標楷體"/>
                <w:sz w:val="22"/>
                <w:szCs w:val="22"/>
              </w:rPr>
            </w:pPr>
            <w:r w:rsidRPr="00BE3009">
              <w:rPr>
                <w:rFonts w:hAnsi="標楷體" w:hint="eastAsia"/>
                <w:noProof/>
                <w:sz w:val="22"/>
                <w:szCs w:val="22"/>
              </w:rPr>
              <w:t>公費生償還公費較預計增加，及違反私立學校法、教師待遇條例等罰款收入。</w:t>
            </w:r>
          </w:p>
        </w:tc>
      </w:tr>
      <w:tr w:rsidR="002D7EE0" w:rsidRPr="00BE3009" w14:paraId="59799B42" w14:textId="77777777" w:rsidTr="00CF3B3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500" w:type="dxa"/>
            <w:shd w:val="clear" w:color="auto" w:fill="auto"/>
            <w:vAlign w:val="center"/>
          </w:tcPr>
          <w:p w14:paraId="07722882" w14:textId="77777777" w:rsidR="002D7EE0" w:rsidRPr="00BE3009" w:rsidRDefault="002D7EE0" w:rsidP="00027180">
            <w:pPr>
              <w:pStyle w:val="1-1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BE3009">
              <w:rPr>
                <w:rFonts w:hAnsi="標楷體" w:hint="eastAsia"/>
                <w:b w:val="0"/>
                <w:noProof/>
                <w:sz w:val="22"/>
                <w:szCs w:val="22"/>
              </w:rPr>
              <w:t>規費收入</w:t>
            </w:r>
          </w:p>
        </w:tc>
        <w:tc>
          <w:tcPr>
            <w:tcW w:w="2165" w:type="dxa"/>
            <w:shd w:val="clear" w:color="auto" w:fill="auto"/>
            <w:vAlign w:val="center"/>
          </w:tcPr>
          <w:p w14:paraId="4188B235" w14:textId="77777777" w:rsidR="002D7EE0" w:rsidRPr="00BE3009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BE3009">
              <w:rPr>
                <w:rFonts w:hAnsi="細明體"/>
                <w:noProof/>
                <w:sz w:val="22"/>
                <w:szCs w:val="22"/>
              </w:rPr>
              <w:t>57,032,000</w:t>
            </w:r>
          </w:p>
        </w:tc>
        <w:tc>
          <w:tcPr>
            <w:tcW w:w="2165" w:type="dxa"/>
            <w:shd w:val="clear" w:color="auto" w:fill="auto"/>
            <w:vAlign w:val="center"/>
          </w:tcPr>
          <w:p w14:paraId="342970D3" w14:textId="77777777" w:rsidR="002D7EE0" w:rsidRPr="00BE3009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BE3009">
              <w:rPr>
                <w:rFonts w:hAnsi="細明體"/>
                <w:noProof/>
                <w:sz w:val="22"/>
                <w:szCs w:val="22"/>
              </w:rPr>
              <w:t>111,403,485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34DA12C3" w14:textId="77777777" w:rsidR="002D7EE0" w:rsidRPr="00BE3009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BE3009">
              <w:rPr>
                <w:rFonts w:hAnsi="細明體"/>
                <w:noProof/>
                <w:sz w:val="22"/>
                <w:szCs w:val="22"/>
              </w:rPr>
              <w:t>54,371,485</w:t>
            </w:r>
          </w:p>
        </w:tc>
        <w:tc>
          <w:tcPr>
            <w:tcW w:w="1329" w:type="dxa"/>
            <w:shd w:val="clear" w:color="auto" w:fill="auto"/>
            <w:vAlign w:val="center"/>
          </w:tcPr>
          <w:p w14:paraId="2D0EA0F4" w14:textId="77777777" w:rsidR="002D7EE0" w:rsidRPr="00BE3009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BE3009">
              <w:rPr>
                <w:rFonts w:hAnsi="細明體"/>
                <w:noProof/>
                <w:sz w:val="22"/>
                <w:szCs w:val="22"/>
              </w:rPr>
              <w:t>95.34</w:t>
            </w:r>
          </w:p>
        </w:tc>
        <w:tc>
          <w:tcPr>
            <w:tcW w:w="8807" w:type="dxa"/>
            <w:shd w:val="clear" w:color="auto" w:fill="auto"/>
            <w:vAlign w:val="center"/>
          </w:tcPr>
          <w:p w14:paraId="25416983" w14:textId="77777777" w:rsidR="002D7EE0" w:rsidRPr="00BE3009" w:rsidRDefault="002D7EE0" w:rsidP="00027180">
            <w:pPr>
              <w:pStyle w:val="4"/>
              <w:rPr>
                <w:rFonts w:hAnsi="標楷體"/>
                <w:sz w:val="22"/>
                <w:szCs w:val="22"/>
              </w:rPr>
            </w:pPr>
            <w:r w:rsidRPr="00BE3009">
              <w:rPr>
                <w:rFonts w:hAnsi="標楷體" w:hint="eastAsia"/>
                <w:noProof/>
                <w:sz w:val="22"/>
                <w:szCs w:val="22"/>
              </w:rPr>
              <w:t>華語文能力測驗報名費收入較預計增加。</w:t>
            </w:r>
          </w:p>
        </w:tc>
      </w:tr>
      <w:tr w:rsidR="002D7EE0" w:rsidRPr="00BE3009" w14:paraId="726C9AE2" w14:textId="77777777" w:rsidTr="00CF3B3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500" w:type="dxa"/>
            <w:shd w:val="clear" w:color="auto" w:fill="auto"/>
            <w:vAlign w:val="center"/>
          </w:tcPr>
          <w:p w14:paraId="2946168F" w14:textId="77777777" w:rsidR="002D7EE0" w:rsidRPr="00BE3009" w:rsidRDefault="002D7EE0" w:rsidP="00027180">
            <w:pPr>
              <w:pStyle w:val="1-1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BE3009">
              <w:rPr>
                <w:rFonts w:hAnsi="標楷體" w:hint="eastAsia"/>
                <w:b w:val="0"/>
                <w:noProof/>
                <w:sz w:val="22"/>
                <w:szCs w:val="22"/>
              </w:rPr>
              <w:t>其他收入</w:t>
            </w:r>
          </w:p>
        </w:tc>
        <w:tc>
          <w:tcPr>
            <w:tcW w:w="2165" w:type="dxa"/>
            <w:shd w:val="clear" w:color="auto" w:fill="auto"/>
            <w:vAlign w:val="center"/>
          </w:tcPr>
          <w:p w14:paraId="00DC2ECA" w14:textId="77777777" w:rsidR="002D7EE0" w:rsidRPr="00BE3009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BE3009">
              <w:rPr>
                <w:rFonts w:hAnsi="細明體"/>
                <w:noProof/>
                <w:sz w:val="22"/>
                <w:szCs w:val="22"/>
              </w:rPr>
              <w:t>682,594,000</w:t>
            </w:r>
          </w:p>
        </w:tc>
        <w:tc>
          <w:tcPr>
            <w:tcW w:w="2165" w:type="dxa"/>
            <w:shd w:val="clear" w:color="auto" w:fill="auto"/>
            <w:vAlign w:val="center"/>
          </w:tcPr>
          <w:p w14:paraId="19FBAFC3" w14:textId="77777777" w:rsidR="002D7EE0" w:rsidRPr="00BE3009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BE3009">
              <w:rPr>
                <w:rFonts w:hAnsi="細明體"/>
                <w:noProof/>
                <w:sz w:val="22"/>
                <w:szCs w:val="22"/>
              </w:rPr>
              <w:t>587,009,411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67927E0A" w14:textId="77777777" w:rsidR="002D7EE0" w:rsidRPr="00BE3009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BE3009">
              <w:rPr>
                <w:rFonts w:hAnsi="細明體"/>
                <w:noProof/>
                <w:sz w:val="22"/>
                <w:szCs w:val="22"/>
              </w:rPr>
              <w:t>- 95,584,589</w:t>
            </w:r>
          </w:p>
        </w:tc>
        <w:tc>
          <w:tcPr>
            <w:tcW w:w="1329" w:type="dxa"/>
            <w:shd w:val="clear" w:color="auto" w:fill="auto"/>
            <w:vAlign w:val="center"/>
          </w:tcPr>
          <w:p w14:paraId="79FA45CB" w14:textId="77777777" w:rsidR="002D7EE0" w:rsidRPr="00BE3009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BE3009">
              <w:rPr>
                <w:rFonts w:hAnsi="細明體"/>
                <w:noProof/>
                <w:sz w:val="22"/>
                <w:szCs w:val="22"/>
              </w:rPr>
              <w:t>- 14.00</w:t>
            </w:r>
          </w:p>
        </w:tc>
        <w:tc>
          <w:tcPr>
            <w:tcW w:w="8807" w:type="dxa"/>
            <w:shd w:val="clear" w:color="auto" w:fill="auto"/>
            <w:vAlign w:val="center"/>
          </w:tcPr>
          <w:p w14:paraId="11548485" w14:textId="69B96F8E" w:rsidR="002D7EE0" w:rsidRPr="00BE3009" w:rsidRDefault="002D7EE0" w:rsidP="00027180">
            <w:pPr>
              <w:pStyle w:val="4"/>
              <w:rPr>
                <w:rFonts w:hAnsi="標楷體"/>
                <w:sz w:val="22"/>
                <w:szCs w:val="22"/>
              </w:rPr>
            </w:pPr>
            <w:r w:rsidRPr="00BE3009">
              <w:rPr>
                <w:rFonts w:hAnsi="標楷體" w:hint="eastAsia"/>
                <w:noProof/>
                <w:sz w:val="22"/>
                <w:szCs w:val="22"/>
              </w:rPr>
              <w:t>收回以前年度補助及委辦計畫經費結餘</w:t>
            </w:r>
            <w:r w:rsidR="008A32C4">
              <w:rPr>
                <w:rFonts w:hAnsi="標楷體" w:hint="eastAsia"/>
                <w:noProof/>
                <w:sz w:val="22"/>
                <w:szCs w:val="22"/>
              </w:rPr>
              <w:t>較</w:t>
            </w:r>
            <w:r w:rsidRPr="00BE3009">
              <w:rPr>
                <w:rFonts w:hAnsi="標楷體" w:hint="eastAsia"/>
                <w:noProof/>
                <w:sz w:val="22"/>
                <w:szCs w:val="22"/>
              </w:rPr>
              <w:t>預計減少。</w:t>
            </w:r>
          </w:p>
        </w:tc>
      </w:tr>
      <w:tr w:rsidR="002D7EE0" w:rsidRPr="00BE3009" w14:paraId="28889C25" w14:textId="77777777" w:rsidTr="00CF3B3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500" w:type="dxa"/>
            <w:shd w:val="clear" w:color="auto" w:fill="auto"/>
            <w:vAlign w:val="center"/>
          </w:tcPr>
          <w:p w14:paraId="4B7ED5A0" w14:textId="77777777" w:rsidR="002D7EE0" w:rsidRPr="00BE3009" w:rsidRDefault="002D7EE0" w:rsidP="00027180">
            <w:pPr>
              <w:pStyle w:val="1-1"/>
              <w:rPr>
                <w:rFonts w:ascii="標楷體" w:hAnsi="標楷體"/>
                <w:sz w:val="22"/>
                <w:szCs w:val="22"/>
              </w:rPr>
            </w:pPr>
            <w:r w:rsidRPr="00BE3009">
              <w:rPr>
                <w:rFonts w:hAnsi="標楷體" w:hint="eastAsia"/>
                <w:noProof/>
                <w:sz w:val="22"/>
                <w:szCs w:val="22"/>
              </w:rPr>
              <w:t>國民及學前教育署</w:t>
            </w:r>
          </w:p>
        </w:tc>
        <w:tc>
          <w:tcPr>
            <w:tcW w:w="2165" w:type="dxa"/>
            <w:shd w:val="clear" w:color="auto" w:fill="auto"/>
            <w:vAlign w:val="center"/>
          </w:tcPr>
          <w:p w14:paraId="5BD628F9" w14:textId="77777777" w:rsidR="002D7EE0" w:rsidRPr="00BE3009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165" w:type="dxa"/>
            <w:shd w:val="clear" w:color="auto" w:fill="auto"/>
            <w:vAlign w:val="center"/>
          </w:tcPr>
          <w:p w14:paraId="41EECE18" w14:textId="77777777" w:rsidR="002D7EE0" w:rsidRPr="00BE3009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333" w:type="dxa"/>
            <w:shd w:val="clear" w:color="auto" w:fill="auto"/>
            <w:vAlign w:val="center"/>
          </w:tcPr>
          <w:p w14:paraId="01654F4E" w14:textId="77777777" w:rsidR="002D7EE0" w:rsidRPr="00BE3009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329" w:type="dxa"/>
            <w:shd w:val="clear" w:color="auto" w:fill="auto"/>
            <w:vAlign w:val="center"/>
          </w:tcPr>
          <w:p w14:paraId="26A01BFC" w14:textId="77777777" w:rsidR="002D7EE0" w:rsidRPr="00BE3009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807" w:type="dxa"/>
            <w:shd w:val="clear" w:color="auto" w:fill="auto"/>
            <w:vAlign w:val="center"/>
          </w:tcPr>
          <w:p w14:paraId="675E524F" w14:textId="77777777" w:rsidR="002D7EE0" w:rsidRPr="00BE3009" w:rsidRDefault="002D7EE0" w:rsidP="00027180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2D7EE0" w:rsidRPr="00BE3009" w14:paraId="2D5EFBAA" w14:textId="77777777" w:rsidTr="00CF3B3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500" w:type="dxa"/>
            <w:shd w:val="clear" w:color="auto" w:fill="auto"/>
            <w:vAlign w:val="center"/>
          </w:tcPr>
          <w:p w14:paraId="1BDB07C4" w14:textId="77777777" w:rsidR="002D7EE0" w:rsidRPr="00BE3009" w:rsidRDefault="002D7EE0" w:rsidP="00027180">
            <w:pPr>
              <w:pStyle w:val="1-1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BE3009">
              <w:rPr>
                <w:rFonts w:hAnsi="標楷體" w:hint="eastAsia"/>
                <w:b w:val="0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2165" w:type="dxa"/>
            <w:shd w:val="clear" w:color="auto" w:fill="auto"/>
            <w:vAlign w:val="center"/>
          </w:tcPr>
          <w:p w14:paraId="3CC5B941" w14:textId="77777777" w:rsidR="002D7EE0" w:rsidRPr="00BE3009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BE3009">
              <w:rPr>
                <w:rFonts w:hAnsi="細明體"/>
                <w:noProof/>
                <w:sz w:val="22"/>
                <w:szCs w:val="22"/>
              </w:rPr>
              <w:t>450,000</w:t>
            </w:r>
          </w:p>
        </w:tc>
        <w:tc>
          <w:tcPr>
            <w:tcW w:w="2165" w:type="dxa"/>
            <w:shd w:val="clear" w:color="auto" w:fill="auto"/>
            <w:vAlign w:val="center"/>
          </w:tcPr>
          <w:p w14:paraId="0860BE4B" w14:textId="77777777" w:rsidR="002D7EE0" w:rsidRPr="00BE3009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BE3009">
              <w:rPr>
                <w:rFonts w:hAnsi="細明體"/>
                <w:noProof/>
                <w:sz w:val="22"/>
                <w:szCs w:val="22"/>
              </w:rPr>
              <w:t>23,553,310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02710842" w14:textId="77777777" w:rsidR="002D7EE0" w:rsidRPr="00BE3009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BE3009">
              <w:rPr>
                <w:rFonts w:hAnsi="細明體"/>
                <w:noProof/>
                <w:sz w:val="22"/>
                <w:szCs w:val="22"/>
              </w:rPr>
              <w:t>23,103,310</w:t>
            </w:r>
          </w:p>
        </w:tc>
        <w:tc>
          <w:tcPr>
            <w:tcW w:w="1329" w:type="dxa"/>
            <w:shd w:val="clear" w:color="auto" w:fill="auto"/>
            <w:vAlign w:val="center"/>
          </w:tcPr>
          <w:p w14:paraId="45568A9E" w14:textId="77777777" w:rsidR="002D7EE0" w:rsidRPr="00BE3009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BE3009">
              <w:rPr>
                <w:rFonts w:hAnsi="細明體"/>
                <w:noProof/>
                <w:sz w:val="22"/>
                <w:szCs w:val="22"/>
              </w:rPr>
              <w:t>5,134.07</w:t>
            </w:r>
          </w:p>
        </w:tc>
        <w:tc>
          <w:tcPr>
            <w:tcW w:w="8807" w:type="dxa"/>
            <w:shd w:val="clear" w:color="auto" w:fill="auto"/>
            <w:vAlign w:val="center"/>
          </w:tcPr>
          <w:p w14:paraId="2410A38C" w14:textId="77777777" w:rsidR="002D7EE0" w:rsidRPr="00BE3009" w:rsidRDefault="002D7EE0" w:rsidP="00027180">
            <w:pPr>
              <w:pStyle w:val="4"/>
              <w:rPr>
                <w:rFonts w:hAnsi="標楷體"/>
                <w:sz w:val="22"/>
                <w:szCs w:val="22"/>
              </w:rPr>
            </w:pPr>
            <w:r w:rsidRPr="00BE3009">
              <w:rPr>
                <w:rFonts w:hAnsi="標楷體" w:hint="eastAsia"/>
                <w:noProof/>
                <w:sz w:val="22"/>
                <w:szCs w:val="22"/>
              </w:rPr>
              <w:t>廠商逾期、違約等罰款收入。</w:t>
            </w:r>
          </w:p>
        </w:tc>
      </w:tr>
      <w:tr w:rsidR="002D7EE0" w:rsidRPr="00BE3009" w14:paraId="2CBDD28C" w14:textId="77777777" w:rsidTr="00CF3B3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500" w:type="dxa"/>
            <w:shd w:val="clear" w:color="auto" w:fill="auto"/>
            <w:vAlign w:val="center"/>
          </w:tcPr>
          <w:p w14:paraId="2FE97F60" w14:textId="77777777" w:rsidR="002D7EE0" w:rsidRPr="00BE3009" w:rsidRDefault="002D7EE0" w:rsidP="00027180">
            <w:pPr>
              <w:pStyle w:val="1-1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BE3009">
              <w:rPr>
                <w:rFonts w:hAnsi="標楷體" w:hint="eastAsia"/>
                <w:b w:val="0"/>
                <w:noProof/>
                <w:sz w:val="22"/>
                <w:szCs w:val="22"/>
              </w:rPr>
              <w:t>財產收入</w:t>
            </w:r>
          </w:p>
        </w:tc>
        <w:tc>
          <w:tcPr>
            <w:tcW w:w="2165" w:type="dxa"/>
            <w:shd w:val="clear" w:color="auto" w:fill="auto"/>
            <w:vAlign w:val="center"/>
          </w:tcPr>
          <w:p w14:paraId="2BC85ED1" w14:textId="77777777" w:rsidR="002D7EE0" w:rsidRPr="00BE3009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BE3009">
              <w:rPr>
                <w:rFonts w:hAnsi="細明體"/>
                <w:noProof/>
                <w:sz w:val="22"/>
                <w:szCs w:val="22"/>
              </w:rPr>
              <w:t>2,862,000</w:t>
            </w:r>
          </w:p>
        </w:tc>
        <w:tc>
          <w:tcPr>
            <w:tcW w:w="2165" w:type="dxa"/>
            <w:shd w:val="clear" w:color="auto" w:fill="auto"/>
            <w:vAlign w:val="center"/>
          </w:tcPr>
          <w:p w14:paraId="40EA42B4" w14:textId="77777777" w:rsidR="002D7EE0" w:rsidRPr="00BE3009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BE3009">
              <w:rPr>
                <w:rFonts w:hAnsi="細明體"/>
                <w:noProof/>
                <w:sz w:val="22"/>
                <w:szCs w:val="22"/>
              </w:rPr>
              <w:t>4,238,074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760DD7DE" w14:textId="77777777" w:rsidR="002D7EE0" w:rsidRPr="00BE3009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BE3009">
              <w:rPr>
                <w:rFonts w:hAnsi="細明體"/>
                <w:noProof/>
                <w:sz w:val="22"/>
                <w:szCs w:val="22"/>
              </w:rPr>
              <w:t>1,376,074</w:t>
            </w:r>
          </w:p>
        </w:tc>
        <w:tc>
          <w:tcPr>
            <w:tcW w:w="1329" w:type="dxa"/>
            <w:shd w:val="clear" w:color="auto" w:fill="auto"/>
            <w:vAlign w:val="center"/>
          </w:tcPr>
          <w:p w14:paraId="0C1F4FBF" w14:textId="77777777" w:rsidR="002D7EE0" w:rsidRPr="00BE3009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BE3009">
              <w:rPr>
                <w:rFonts w:hAnsi="細明體"/>
                <w:noProof/>
                <w:sz w:val="22"/>
                <w:szCs w:val="22"/>
              </w:rPr>
              <w:t>48.08</w:t>
            </w:r>
          </w:p>
        </w:tc>
        <w:tc>
          <w:tcPr>
            <w:tcW w:w="8807" w:type="dxa"/>
            <w:shd w:val="clear" w:color="auto" w:fill="auto"/>
            <w:vAlign w:val="center"/>
          </w:tcPr>
          <w:p w14:paraId="2842FBAD" w14:textId="77777777" w:rsidR="002D7EE0" w:rsidRPr="00BE3009" w:rsidRDefault="002D7EE0" w:rsidP="00027180">
            <w:pPr>
              <w:pStyle w:val="4"/>
              <w:rPr>
                <w:rFonts w:hAnsi="標楷體"/>
                <w:sz w:val="22"/>
                <w:szCs w:val="22"/>
              </w:rPr>
            </w:pPr>
            <w:r w:rsidRPr="00BE3009">
              <w:rPr>
                <w:rFonts w:hAnsi="標楷體" w:hint="eastAsia"/>
                <w:noProof/>
                <w:sz w:val="22"/>
                <w:szCs w:val="22"/>
              </w:rPr>
              <w:t>權利金及出售廢舊物資等收入較預計增加。</w:t>
            </w:r>
          </w:p>
        </w:tc>
      </w:tr>
      <w:tr w:rsidR="002D7EE0" w:rsidRPr="00BE3009" w14:paraId="2BF0E7DB" w14:textId="77777777" w:rsidTr="00CF3B3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500" w:type="dxa"/>
            <w:shd w:val="clear" w:color="auto" w:fill="auto"/>
            <w:vAlign w:val="center"/>
          </w:tcPr>
          <w:p w14:paraId="09430F44" w14:textId="77777777" w:rsidR="002D7EE0" w:rsidRPr="00BE3009" w:rsidRDefault="002D7EE0" w:rsidP="00027180">
            <w:pPr>
              <w:pStyle w:val="1-1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BE3009">
              <w:rPr>
                <w:rFonts w:hAnsi="標楷體" w:hint="eastAsia"/>
                <w:b w:val="0"/>
                <w:noProof/>
                <w:sz w:val="22"/>
                <w:szCs w:val="22"/>
              </w:rPr>
              <w:t>其他收入</w:t>
            </w:r>
          </w:p>
        </w:tc>
        <w:tc>
          <w:tcPr>
            <w:tcW w:w="2165" w:type="dxa"/>
            <w:shd w:val="clear" w:color="auto" w:fill="auto"/>
            <w:vAlign w:val="center"/>
          </w:tcPr>
          <w:p w14:paraId="6CAD6557" w14:textId="77777777" w:rsidR="002D7EE0" w:rsidRPr="00BE3009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BE3009">
              <w:rPr>
                <w:rFonts w:hAnsi="細明體"/>
                <w:noProof/>
                <w:sz w:val="22"/>
                <w:szCs w:val="22"/>
              </w:rPr>
              <w:t>581,010,000</w:t>
            </w:r>
          </w:p>
        </w:tc>
        <w:tc>
          <w:tcPr>
            <w:tcW w:w="2165" w:type="dxa"/>
            <w:shd w:val="clear" w:color="auto" w:fill="auto"/>
            <w:vAlign w:val="center"/>
          </w:tcPr>
          <w:p w14:paraId="531598F0" w14:textId="77777777" w:rsidR="002D7EE0" w:rsidRPr="00BE3009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BE3009">
              <w:rPr>
                <w:rFonts w:hAnsi="細明體"/>
                <w:noProof/>
                <w:sz w:val="22"/>
                <w:szCs w:val="22"/>
              </w:rPr>
              <w:t>637,411,540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7E992366" w14:textId="77777777" w:rsidR="002D7EE0" w:rsidRPr="00BE3009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BE3009">
              <w:rPr>
                <w:rFonts w:hAnsi="細明體"/>
                <w:noProof/>
                <w:sz w:val="22"/>
                <w:szCs w:val="22"/>
              </w:rPr>
              <w:t>56,401,540</w:t>
            </w:r>
          </w:p>
        </w:tc>
        <w:tc>
          <w:tcPr>
            <w:tcW w:w="1329" w:type="dxa"/>
            <w:shd w:val="clear" w:color="auto" w:fill="auto"/>
            <w:vAlign w:val="center"/>
          </w:tcPr>
          <w:p w14:paraId="53EFF5B1" w14:textId="77777777" w:rsidR="002D7EE0" w:rsidRPr="00BE3009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BE3009">
              <w:rPr>
                <w:rFonts w:hAnsi="細明體"/>
                <w:noProof/>
                <w:sz w:val="22"/>
                <w:szCs w:val="22"/>
              </w:rPr>
              <w:t>9.71</w:t>
            </w:r>
          </w:p>
        </w:tc>
        <w:tc>
          <w:tcPr>
            <w:tcW w:w="8807" w:type="dxa"/>
            <w:shd w:val="clear" w:color="auto" w:fill="auto"/>
            <w:vAlign w:val="center"/>
          </w:tcPr>
          <w:p w14:paraId="37B16809" w14:textId="77777777" w:rsidR="002D7EE0" w:rsidRPr="00BE3009" w:rsidRDefault="002D7EE0" w:rsidP="00027180">
            <w:pPr>
              <w:pStyle w:val="4"/>
              <w:rPr>
                <w:rFonts w:hAnsi="標楷體"/>
                <w:sz w:val="22"/>
                <w:szCs w:val="22"/>
              </w:rPr>
            </w:pPr>
            <w:r w:rsidRPr="00BE3009">
              <w:rPr>
                <w:rFonts w:hAnsi="標楷體" w:hint="eastAsia"/>
                <w:noProof/>
                <w:sz w:val="22"/>
                <w:szCs w:val="22"/>
              </w:rPr>
              <w:t>收回以前年度補助計畫經費結餘。</w:t>
            </w:r>
          </w:p>
        </w:tc>
      </w:tr>
      <w:tr w:rsidR="002D7EE0" w:rsidRPr="00BE3009" w14:paraId="73088B8E" w14:textId="77777777" w:rsidTr="00CF3B3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500" w:type="dxa"/>
            <w:shd w:val="clear" w:color="auto" w:fill="auto"/>
            <w:vAlign w:val="center"/>
          </w:tcPr>
          <w:p w14:paraId="53FB7414" w14:textId="77777777" w:rsidR="002D7EE0" w:rsidRPr="00BE3009" w:rsidRDefault="002D7EE0" w:rsidP="00027180">
            <w:pPr>
              <w:pStyle w:val="1-1"/>
              <w:rPr>
                <w:rFonts w:ascii="標楷體" w:hAnsi="標楷體"/>
                <w:sz w:val="22"/>
                <w:szCs w:val="22"/>
              </w:rPr>
            </w:pPr>
            <w:r w:rsidRPr="00BE3009">
              <w:rPr>
                <w:rFonts w:hAnsi="標楷體" w:hint="eastAsia"/>
                <w:noProof/>
                <w:sz w:val="22"/>
                <w:szCs w:val="22"/>
              </w:rPr>
              <w:t>體育署</w:t>
            </w:r>
          </w:p>
        </w:tc>
        <w:tc>
          <w:tcPr>
            <w:tcW w:w="2165" w:type="dxa"/>
            <w:shd w:val="clear" w:color="auto" w:fill="auto"/>
            <w:vAlign w:val="center"/>
          </w:tcPr>
          <w:p w14:paraId="70A113F5" w14:textId="77777777" w:rsidR="002D7EE0" w:rsidRPr="00BE3009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165" w:type="dxa"/>
            <w:shd w:val="clear" w:color="auto" w:fill="auto"/>
            <w:vAlign w:val="center"/>
          </w:tcPr>
          <w:p w14:paraId="6E877F09" w14:textId="77777777" w:rsidR="002D7EE0" w:rsidRPr="00BE3009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333" w:type="dxa"/>
            <w:shd w:val="clear" w:color="auto" w:fill="auto"/>
            <w:vAlign w:val="center"/>
          </w:tcPr>
          <w:p w14:paraId="5F215ECC" w14:textId="77777777" w:rsidR="002D7EE0" w:rsidRPr="00BE3009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329" w:type="dxa"/>
            <w:shd w:val="clear" w:color="auto" w:fill="auto"/>
            <w:vAlign w:val="center"/>
          </w:tcPr>
          <w:p w14:paraId="1E3EB2EB" w14:textId="77777777" w:rsidR="002D7EE0" w:rsidRPr="00BE3009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807" w:type="dxa"/>
            <w:shd w:val="clear" w:color="auto" w:fill="auto"/>
            <w:vAlign w:val="center"/>
          </w:tcPr>
          <w:p w14:paraId="6662B00B" w14:textId="77777777" w:rsidR="002D7EE0" w:rsidRPr="00BE3009" w:rsidRDefault="002D7EE0" w:rsidP="00027180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2D7EE0" w:rsidRPr="00BE3009" w14:paraId="11CC5183" w14:textId="77777777" w:rsidTr="00CF3B3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500" w:type="dxa"/>
            <w:shd w:val="clear" w:color="auto" w:fill="auto"/>
            <w:vAlign w:val="center"/>
          </w:tcPr>
          <w:p w14:paraId="29DEC691" w14:textId="77777777" w:rsidR="002D7EE0" w:rsidRPr="00BE3009" w:rsidRDefault="002D7EE0" w:rsidP="00027180">
            <w:pPr>
              <w:pStyle w:val="1-1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BE3009">
              <w:rPr>
                <w:rFonts w:hAnsi="標楷體" w:hint="eastAsia"/>
                <w:b w:val="0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2165" w:type="dxa"/>
            <w:shd w:val="clear" w:color="auto" w:fill="auto"/>
            <w:vAlign w:val="center"/>
          </w:tcPr>
          <w:p w14:paraId="62746571" w14:textId="77777777" w:rsidR="002D7EE0" w:rsidRPr="00BE3009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BE3009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65" w:type="dxa"/>
            <w:shd w:val="clear" w:color="auto" w:fill="auto"/>
            <w:vAlign w:val="center"/>
          </w:tcPr>
          <w:p w14:paraId="266485CE" w14:textId="77777777" w:rsidR="002D7EE0" w:rsidRPr="00BE3009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BE3009">
              <w:rPr>
                <w:rFonts w:hAnsi="細明體"/>
                <w:noProof/>
                <w:sz w:val="22"/>
                <w:szCs w:val="22"/>
              </w:rPr>
              <w:t>16,148,436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796DFCEF" w14:textId="77777777" w:rsidR="002D7EE0" w:rsidRPr="00BE3009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BE3009">
              <w:rPr>
                <w:rFonts w:hAnsi="細明體"/>
                <w:noProof/>
                <w:sz w:val="22"/>
                <w:szCs w:val="22"/>
              </w:rPr>
              <w:t>16,148,436</w:t>
            </w:r>
          </w:p>
        </w:tc>
        <w:tc>
          <w:tcPr>
            <w:tcW w:w="1329" w:type="dxa"/>
            <w:shd w:val="clear" w:color="auto" w:fill="auto"/>
            <w:vAlign w:val="center"/>
          </w:tcPr>
          <w:p w14:paraId="0B8D5982" w14:textId="77777777" w:rsidR="002D7EE0" w:rsidRPr="00BE3009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BE3009">
              <w:rPr>
                <w:rFonts w:hAnsi="細明體"/>
                <w:noProof/>
                <w:sz w:val="22"/>
                <w:szCs w:val="22"/>
              </w:rPr>
              <w:t>--</w:t>
            </w:r>
          </w:p>
        </w:tc>
        <w:tc>
          <w:tcPr>
            <w:tcW w:w="8807" w:type="dxa"/>
            <w:shd w:val="clear" w:color="auto" w:fill="auto"/>
            <w:vAlign w:val="center"/>
          </w:tcPr>
          <w:p w14:paraId="48AF8D4B" w14:textId="77777777" w:rsidR="002D7EE0" w:rsidRPr="00BE3009" w:rsidRDefault="002D7EE0" w:rsidP="00027180">
            <w:pPr>
              <w:pStyle w:val="4"/>
              <w:rPr>
                <w:rFonts w:hAnsi="標楷體"/>
                <w:sz w:val="22"/>
                <w:szCs w:val="22"/>
              </w:rPr>
            </w:pPr>
            <w:r w:rsidRPr="00BE3009">
              <w:rPr>
                <w:rFonts w:hAnsi="標楷體" w:hint="eastAsia"/>
                <w:noProof/>
                <w:sz w:val="22"/>
                <w:szCs w:val="22"/>
              </w:rPr>
              <w:t>廠商違約賠償收入。</w:t>
            </w:r>
          </w:p>
        </w:tc>
      </w:tr>
      <w:tr w:rsidR="002D7EE0" w:rsidRPr="00BE3009" w14:paraId="7F963E9E" w14:textId="77777777" w:rsidTr="00CF3B3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500" w:type="dxa"/>
            <w:shd w:val="clear" w:color="auto" w:fill="auto"/>
            <w:vAlign w:val="center"/>
          </w:tcPr>
          <w:p w14:paraId="665FCB34" w14:textId="77777777" w:rsidR="002D7EE0" w:rsidRPr="00BE3009" w:rsidRDefault="002D7EE0" w:rsidP="00027180">
            <w:pPr>
              <w:pStyle w:val="1-1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BE3009">
              <w:rPr>
                <w:rFonts w:hAnsi="標楷體" w:hint="eastAsia"/>
                <w:b w:val="0"/>
                <w:noProof/>
                <w:sz w:val="22"/>
                <w:szCs w:val="22"/>
              </w:rPr>
              <w:t>規費收入</w:t>
            </w:r>
          </w:p>
        </w:tc>
        <w:tc>
          <w:tcPr>
            <w:tcW w:w="2165" w:type="dxa"/>
            <w:shd w:val="clear" w:color="auto" w:fill="auto"/>
            <w:vAlign w:val="center"/>
          </w:tcPr>
          <w:p w14:paraId="04038813" w14:textId="77777777" w:rsidR="002D7EE0" w:rsidRPr="00BE3009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BE3009">
              <w:rPr>
                <w:rFonts w:hAnsi="細明體"/>
                <w:noProof/>
                <w:sz w:val="22"/>
                <w:szCs w:val="22"/>
              </w:rPr>
              <w:t>4,510,000</w:t>
            </w:r>
          </w:p>
        </w:tc>
        <w:tc>
          <w:tcPr>
            <w:tcW w:w="2165" w:type="dxa"/>
            <w:shd w:val="clear" w:color="auto" w:fill="auto"/>
            <w:vAlign w:val="center"/>
          </w:tcPr>
          <w:p w14:paraId="1687EFE3" w14:textId="77777777" w:rsidR="002D7EE0" w:rsidRPr="00BE3009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BE3009">
              <w:rPr>
                <w:rFonts w:hAnsi="細明體"/>
                <w:noProof/>
                <w:sz w:val="22"/>
                <w:szCs w:val="22"/>
              </w:rPr>
              <w:t>10,257,200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780A86AB" w14:textId="77777777" w:rsidR="002D7EE0" w:rsidRPr="00BE3009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BE3009">
              <w:rPr>
                <w:rFonts w:hAnsi="細明體"/>
                <w:noProof/>
                <w:sz w:val="22"/>
                <w:szCs w:val="22"/>
              </w:rPr>
              <w:t>5,747,200</w:t>
            </w:r>
          </w:p>
        </w:tc>
        <w:tc>
          <w:tcPr>
            <w:tcW w:w="1329" w:type="dxa"/>
            <w:shd w:val="clear" w:color="auto" w:fill="auto"/>
            <w:vAlign w:val="center"/>
          </w:tcPr>
          <w:p w14:paraId="46DD3898" w14:textId="77777777" w:rsidR="002D7EE0" w:rsidRPr="00BE3009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BE3009">
              <w:rPr>
                <w:rFonts w:hAnsi="細明體"/>
                <w:noProof/>
                <w:sz w:val="22"/>
                <w:szCs w:val="22"/>
              </w:rPr>
              <w:t>127.43</w:t>
            </w:r>
          </w:p>
        </w:tc>
        <w:tc>
          <w:tcPr>
            <w:tcW w:w="8807" w:type="dxa"/>
            <w:shd w:val="clear" w:color="auto" w:fill="auto"/>
            <w:vAlign w:val="center"/>
          </w:tcPr>
          <w:p w14:paraId="2FD0FD68" w14:textId="77777777" w:rsidR="002D7EE0" w:rsidRPr="00BE3009" w:rsidRDefault="002D7EE0" w:rsidP="00027180">
            <w:pPr>
              <w:pStyle w:val="4"/>
              <w:rPr>
                <w:rFonts w:hAnsi="標楷體"/>
                <w:sz w:val="22"/>
                <w:szCs w:val="22"/>
              </w:rPr>
            </w:pPr>
            <w:r w:rsidRPr="00BE3009">
              <w:rPr>
                <w:rFonts w:hAnsi="標楷體" w:hint="eastAsia"/>
                <w:noProof/>
                <w:sz w:val="22"/>
                <w:szCs w:val="22"/>
              </w:rPr>
              <w:t>審查費收入較預計增加。</w:t>
            </w:r>
          </w:p>
        </w:tc>
      </w:tr>
      <w:tr w:rsidR="002D7EE0" w:rsidRPr="00BE3009" w14:paraId="0745620B" w14:textId="77777777" w:rsidTr="00CF3B3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500" w:type="dxa"/>
            <w:shd w:val="clear" w:color="auto" w:fill="auto"/>
            <w:vAlign w:val="center"/>
          </w:tcPr>
          <w:p w14:paraId="41ED2A4F" w14:textId="77777777" w:rsidR="002D7EE0" w:rsidRPr="00BE3009" w:rsidRDefault="002D7EE0" w:rsidP="00027180">
            <w:pPr>
              <w:pStyle w:val="1-1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BE3009">
              <w:rPr>
                <w:rFonts w:hAnsi="標楷體" w:hint="eastAsia"/>
                <w:b w:val="0"/>
                <w:noProof/>
                <w:sz w:val="22"/>
                <w:szCs w:val="22"/>
              </w:rPr>
              <w:t>其他收入</w:t>
            </w:r>
          </w:p>
        </w:tc>
        <w:tc>
          <w:tcPr>
            <w:tcW w:w="2165" w:type="dxa"/>
            <w:shd w:val="clear" w:color="auto" w:fill="auto"/>
            <w:vAlign w:val="center"/>
          </w:tcPr>
          <w:p w14:paraId="427CFCBB" w14:textId="77777777" w:rsidR="002D7EE0" w:rsidRPr="00BE3009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BE3009">
              <w:rPr>
                <w:rFonts w:hAnsi="細明體"/>
                <w:noProof/>
                <w:sz w:val="22"/>
                <w:szCs w:val="22"/>
              </w:rPr>
              <w:t>10,088,000</w:t>
            </w:r>
          </w:p>
        </w:tc>
        <w:tc>
          <w:tcPr>
            <w:tcW w:w="2165" w:type="dxa"/>
            <w:shd w:val="clear" w:color="auto" w:fill="auto"/>
            <w:vAlign w:val="center"/>
          </w:tcPr>
          <w:p w14:paraId="4FF85837" w14:textId="77777777" w:rsidR="002D7EE0" w:rsidRPr="00BE3009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BE3009">
              <w:rPr>
                <w:rFonts w:hAnsi="細明體"/>
                <w:noProof/>
                <w:sz w:val="22"/>
                <w:szCs w:val="22"/>
              </w:rPr>
              <w:t>29,213,702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055D1E5C" w14:textId="77777777" w:rsidR="002D7EE0" w:rsidRPr="00BE3009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BE3009">
              <w:rPr>
                <w:rFonts w:hAnsi="細明體"/>
                <w:noProof/>
                <w:sz w:val="22"/>
                <w:szCs w:val="22"/>
              </w:rPr>
              <w:t>19,125,702</w:t>
            </w:r>
          </w:p>
        </w:tc>
        <w:tc>
          <w:tcPr>
            <w:tcW w:w="1329" w:type="dxa"/>
            <w:shd w:val="clear" w:color="auto" w:fill="auto"/>
            <w:vAlign w:val="center"/>
          </w:tcPr>
          <w:p w14:paraId="606263DF" w14:textId="77777777" w:rsidR="002D7EE0" w:rsidRPr="00BE3009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BE3009">
              <w:rPr>
                <w:rFonts w:hAnsi="細明體"/>
                <w:noProof/>
                <w:sz w:val="22"/>
                <w:szCs w:val="22"/>
              </w:rPr>
              <w:t>189.59</w:t>
            </w:r>
          </w:p>
        </w:tc>
        <w:tc>
          <w:tcPr>
            <w:tcW w:w="8807" w:type="dxa"/>
            <w:shd w:val="clear" w:color="auto" w:fill="auto"/>
            <w:vAlign w:val="center"/>
          </w:tcPr>
          <w:p w14:paraId="399E418C" w14:textId="77777777" w:rsidR="002D7EE0" w:rsidRPr="00BE3009" w:rsidRDefault="002D7EE0" w:rsidP="00027180">
            <w:pPr>
              <w:pStyle w:val="4"/>
              <w:rPr>
                <w:rFonts w:hAnsi="標楷體"/>
                <w:sz w:val="22"/>
                <w:szCs w:val="22"/>
              </w:rPr>
            </w:pPr>
            <w:r w:rsidRPr="00BE3009">
              <w:rPr>
                <w:rFonts w:hAnsi="標楷體" w:hint="eastAsia"/>
                <w:noProof/>
                <w:sz w:val="22"/>
                <w:szCs w:val="22"/>
              </w:rPr>
              <w:t>收回以前年度補助及委辦計畫經費結餘。</w:t>
            </w:r>
          </w:p>
        </w:tc>
      </w:tr>
      <w:tr w:rsidR="002D7EE0" w:rsidRPr="00BE3009" w14:paraId="1D6F7109" w14:textId="77777777" w:rsidTr="00CF3B3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500" w:type="dxa"/>
            <w:shd w:val="clear" w:color="auto" w:fill="auto"/>
            <w:vAlign w:val="center"/>
          </w:tcPr>
          <w:p w14:paraId="0BCEECBB" w14:textId="77777777" w:rsidR="002D7EE0" w:rsidRPr="00BE3009" w:rsidRDefault="002D7EE0" w:rsidP="00027180">
            <w:pPr>
              <w:pStyle w:val="1-1"/>
              <w:rPr>
                <w:rFonts w:ascii="標楷體" w:hAnsi="標楷體"/>
                <w:sz w:val="22"/>
                <w:szCs w:val="22"/>
              </w:rPr>
            </w:pPr>
            <w:r w:rsidRPr="00BE3009">
              <w:rPr>
                <w:rFonts w:hAnsi="標楷體" w:hint="eastAsia"/>
                <w:noProof/>
                <w:sz w:val="22"/>
                <w:szCs w:val="22"/>
              </w:rPr>
              <w:t>國家圖書館</w:t>
            </w:r>
          </w:p>
        </w:tc>
        <w:tc>
          <w:tcPr>
            <w:tcW w:w="2165" w:type="dxa"/>
            <w:shd w:val="clear" w:color="auto" w:fill="auto"/>
            <w:vAlign w:val="center"/>
          </w:tcPr>
          <w:p w14:paraId="1C5C8645" w14:textId="77777777" w:rsidR="002D7EE0" w:rsidRPr="00BE3009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165" w:type="dxa"/>
            <w:shd w:val="clear" w:color="auto" w:fill="auto"/>
            <w:vAlign w:val="center"/>
          </w:tcPr>
          <w:p w14:paraId="2497D1B8" w14:textId="77777777" w:rsidR="002D7EE0" w:rsidRPr="00BE3009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333" w:type="dxa"/>
            <w:shd w:val="clear" w:color="auto" w:fill="auto"/>
            <w:vAlign w:val="center"/>
          </w:tcPr>
          <w:p w14:paraId="6F5552B6" w14:textId="77777777" w:rsidR="002D7EE0" w:rsidRPr="00BE3009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329" w:type="dxa"/>
            <w:shd w:val="clear" w:color="auto" w:fill="auto"/>
            <w:vAlign w:val="center"/>
          </w:tcPr>
          <w:p w14:paraId="37530C46" w14:textId="77777777" w:rsidR="002D7EE0" w:rsidRPr="00BE3009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807" w:type="dxa"/>
            <w:shd w:val="clear" w:color="auto" w:fill="auto"/>
            <w:vAlign w:val="center"/>
          </w:tcPr>
          <w:p w14:paraId="080AB286" w14:textId="77777777" w:rsidR="002D7EE0" w:rsidRPr="00BE3009" w:rsidRDefault="002D7EE0" w:rsidP="00027180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2D7EE0" w:rsidRPr="00BE3009" w14:paraId="3E63C0FE" w14:textId="77777777" w:rsidTr="00CF3B3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500" w:type="dxa"/>
            <w:shd w:val="clear" w:color="auto" w:fill="auto"/>
            <w:vAlign w:val="center"/>
          </w:tcPr>
          <w:p w14:paraId="57501C24" w14:textId="77777777" w:rsidR="002D7EE0" w:rsidRPr="00BE3009" w:rsidRDefault="002D7EE0" w:rsidP="00027180">
            <w:pPr>
              <w:pStyle w:val="1-1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BE3009">
              <w:rPr>
                <w:rFonts w:hAnsi="標楷體" w:hint="eastAsia"/>
                <w:b w:val="0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2165" w:type="dxa"/>
            <w:shd w:val="clear" w:color="auto" w:fill="auto"/>
            <w:vAlign w:val="center"/>
          </w:tcPr>
          <w:p w14:paraId="375481EC" w14:textId="77777777" w:rsidR="002D7EE0" w:rsidRPr="00BE3009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BE3009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65" w:type="dxa"/>
            <w:shd w:val="clear" w:color="auto" w:fill="auto"/>
            <w:vAlign w:val="center"/>
          </w:tcPr>
          <w:p w14:paraId="40090357" w14:textId="77777777" w:rsidR="002D7EE0" w:rsidRPr="00BE3009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BE3009">
              <w:rPr>
                <w:rFonts w:hAnsi="細明體"/>
                <w:noProof/>
                <w:sz w:val="22"/>
                <w:szCs w:val="22"/>
              </w:rPr>
              <w:t>2,806,671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34D1FAD2" w14:textId="77777777" w:rsidR="002D7EE0" w:rsidRPr="00BE3009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BE3009">
              <w:rPr>
                <w:rFonts w:hAnsi="細明體"/>
                <w:noProof/>
                <w:sz w:val="22"/>
                <w:szCs w:val="22"/>
              </w:rPr>
              <w:t>2,806,671</w:t>
            </w:r>
          </w:p>
        </w:tc>
        <w:tc>
          <w:tcPr>
            <w:tcW w:w="1329" w:type="dxa"/>
            <w:shd w:val="clear" w:color="auto" w:fill="auto"/>
            <w:vAlign w:val="center"/>
          </w:tcPr>
          <w:p w14:paraId="76901870" w14:textId="77777777" w:rsidR="002D7EE0" w:rsidRPr="00BE3009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BE3009">
              <w:rPr>
                <w:rFonts w:hAnsi="細明體"/>
                <w:noProof/>
                <w:sz w:val="22"/>
                <w:szCs w:val="22"/>
              </w:rPr>
              <w:t>--</w:t>
            </w:r>
          </w:p>
        </w:tc>
        <w:tc>
          <w:tcPr>
            <w:tcW w:w="8807" w:type="dxa"/>
            <w:shd w:val="clear" w:color="auto" w:fill="auto"/>
            <w:vAlign w:val="center"/>
          </w:tcPr>
          <w:p w14:paraId="11066BD7" w14:textId="77777777" w:rsidR="002D7EE0" w:rsidRPr="00BE3009" w:rsidRDefault="002D7EE0" w:rsidP="00027180">
            <w:pPr>
              <w:pStyle w:val="4"/>
              <w:rPr>
                <w:rFonts w:hAnsi="標楷體"/>
                <w:sz w:val="22"/>
                <w:szCs w:val="22"/>
              </w:rPr>
            </w:pPr>
            <w:r w:rsidRPr="00BE3009">
              <w:rPr>
                <w:rFonts w:hAnsi="標楷體" w:hint="eastAsia"/>
                <w:noProof/>
                <w:sz w:val="22"/>
                <w:szCs w:val="22"/>
              </w:rPr>
              <w:t>廠商逾期、違約等罰款收入。</w:t>
            </w:r>
          </w:p>
        </w:tc>
      </w:tr>
      <w:tr w:rsidR="002D7EE0" w:rsidRPr="00BE3009" w14:paraId="63531036" w14:textId="77777777" w:rsidTr="00CF3B3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500" w:type="dxa"/>
            <w:shd w:val="clear" w:color="auto" w:fill="auto"/>
            <w:vAlign w:val="center"/>
          </w:tcPr>
          <w:p w14:paraId="13EF985C" w14:textId="77777777" w:rsidR="002D7EE0" w:rsidRPr="00BE3009" w:rsidRDefault="002D7EE0" w:rsidP="00027180">
            <w:pPr>
              <w:pStyle w:val="1-1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BE3009">
              <w:rPr>
                <w:rFonts w:hAnsi="標楷體" w:hint="eastAsia"/>
                <w:b w:val="0"/>
                <w:noProof/>
                <w:sz w:val="22"/>
                <w:szCs w:val="22"/>
              </w:rPr>
              <w:t>其他收入</w:t>
            </w:r>
          </w:p>
        </w:tc>
        <w:tc>
          <w:tcPr>
            <w:tcW w:w="2165" w:type="dxa"/>
            <w:shd w:val="clear" w:color="auto" w:fill="auto"/>
            <w:vAlign w:val="center"/>
          </w:tcPr>
          <w:p w14:paraId="69B4AADB" w14:textId="77777777" w:rsidR="002D7EE0" w:rsidRPr="00BE3009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BE3009">
              <w:rPr>
                <w:rFonts w:hAnsi="細明體"/>
                <w:noProof/>
                <w:sz w:val="22"/>
                <w:szCs w:val="22"/>
              </w:rPr>
              <w:t>792,000</w:t>
            </w:r>
          </w:p>
        </w:tc>
        <w:tc>
          <w:tcPr>
            <w:tcW w:w="2165" w:type="dxa"/>
            <w:shd w:val="clear" w:color="auto" w:fill="auto"/>
            <w:vAlign w:val="center"/>
          </w:tcPr>
          <w:p w14:paraId="530B7E8E" w14:textId="77777777" w:rsidR="002D7EE0" w:rsidRPr="00BE3009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BE3009">
              <w:rPr>
                <w:rFonts w:hAnsi="細明體"/>
                <w:noProof/>
                <w:sz w:val="22"/>
                <w:szCs w:val="22"/>
              </w:rPr>
              <w:t>1,957,556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7B02F61C" w14:textId="77777777" w:rsidR="002D7EE0" w:rsidRPr="00BE3009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BE3009">
              <w:rPr>
                <w:rFonts w:hAnsi="細明體"/>
                <w:noProof/>
                <w:sz w:val="22"/>
                <w:szCs w:val="22"/>
              </w:rPr>
              <w:t>1,165,556</w:t>
            </w:r>
          </w:p>
        </w:tc>
        <w:tc>
          <w:tcPr>
            <w:tcW w:w="1329" w:type="dxa"/>
            <w:shd w:val="clear" w:color="auto" w:fill="auto"/>
            <w:vAlign w:val="center"/>
          </w:tcPr>
          <w:p w14:paraId="3BA878EC" w14:textId="77777777" w:rsidR="002D7EE0" w:rsidRPr="00BE3009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BE3009">
              <w:rPr>
                <w:rFonts w:hAnsi="細明體"/>
                <w:noProof/>
                <w:sz w:val="22"/>
                <w:szCs w:val="22"/>
              </w:rPr>
              <w:t>147.17</w:t>
            </w:r>
          </w:p>
        </w:tc>
        <w:tc>
          <w:tcPr>
            <w:tcW w:w="8807" w:type="dxa"/>
            <w:shd w:val="clear" w:color="auto" w:fill="auto"/>
            <w:vAlign w:val="center"/>
          </w:tcPr>
          <w:p w14:paraId="4933CD2D" w14:textId="77777777" w:rsidR="002D7EE0" w:rsidRPr="00BE3009" w:rsidRDefault="002D7EE0" w:rsidP="00027180">
            <w:pPr>
              <w:pStyle w:val="4"/>
              <w:rPr>
                <w:rFonts w:hAnsi="標楷體"/>
                <w:sz w:val="22"/>
                <w:szCs w:val="22"/>
              </w:rPr>
            </w:pPr>
            <w:r w:rsidRPr="00BE3009">
              <w:rPr>
                <w:rFonts w:hAnsi="標楷體" w:hint="eastAsia"/>
                <w:noProof/>
                <w:sz w:val="22"/>
                <w:szCs w:val="22"/>
              </w:rPr>
              <w:t>合作廠商停車場使用收入較預計增加。</w:t>
            </w:r>
          </w:p>
        </w:tc>
      </w:tr>
      <w:tr w:rsidR="002D7EE0" w:rsidRPr="00BE3009" w14:paraId="76CF7220" w14:textId="77777777" w:rsidTr="00CF3B3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500" w:type="dxa"/>
            <w:shd w:val="clear" w:color="auto" w:fill="auto"/>
            <w:vAlign w:val="center"/>
          </w:tcPr>
          <w:p w14:paraId="04A1D1CB" w14:textId="77777777" w:rsidR="002D7EE0" w:rsidRPr="00BE3009" w:rsidRDefault="002D7EE0" w:rsidP="00027180">
            <w:pPr>
              <w:pStyle w:val="1-1"/>
              <w:rPr>
                <w:rFonts w:ascii="標楷體" w:hAnsi="標楷體"/>
                <w:sz w:val="22"/>
                <w:szCs w:val="22"/>
              </w:rPr>
            </w:pPr>
            <w:r w:rsidRPr="00BE3009">
              <w:rPr>
                <w:rFonts w:hAnsi="標楷體" w:hint="eastAsia"/>
                <w:noProof/>
                <w:sz w:val="22"/>
                <w:szCs w:val="22"/>
              </w:rPr>
              <w:t>國家教育研究院</w:t>
            </w:r>
          </w:p>
        </w:tc>
        <w:tc>
          <w:tcPr>
            <w:tcW w:w="2165" w:type="dxa"/>
            <w:shd w:val="clear" w:color="auto" w:fill="auto"/>
            <w:vAlign w:val="center"/>
          </w:tcPr>
          <w:p w14:paraId="4EFA1AFB" w14:textId="77777777" w:rsidR="002D7EE0" w:rsidRPr="00BE3009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165" w:type="dxa"/>
            <w:shd w:val="clear" w:color="auto" w:fill="auto"/>
            <w:vAlign w:val="center"/>
          </w:tcPr>
          <w:p w14:paraId="6BE9FEE6" w14:textId="77777777" w:rsidR="002D7EE0" w:rsidRPr="00BE3009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333" w:type="dxa"/>
            <w:shd w:val="clear" w:color="auto" w:fill="auto"/>
            <w:vAlign w:val="center"/>
          </w:tcPr>
          <w:p w14:paraId="0AE4B718" w14:textId="77777777" w:rsidR="002D7EE0" w:rsidRPr="00BE3009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329" w:type="dxa"/>
            <w:shd w:val="clear" w:color="auto" w:fill="auto"/>
            <w:vAlign w:val="center"/>
          </w:tcPr>
          <w:p w14:paraId="0350B8D0" w14:textId="77777777" w:rsidR="002D7EE0" w:rsidRPr="00BE3009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807" w:type="dxa"/>
            <w:shd w:val="clear" w:color="auto" w:fill="auto"/>
            <w:vAlign w:val="center"/>
          </w:tcPr>
          <w:p w14:paraId="4ACEB3AB" w14:textId="77777777" w:rsidR="002D7EE0" w:rsidRPr="00BE3009" w:rsidRDefault="002D7EE0" w:rsidP="00027180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2D7EE0" w:rsidRPr="00BE3009" w14:paraId="56EA9F22" w14:textId="77777777" w:rsidTr="00CF3B3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500" w:type="dxa"/>
            <w:shd w:val="clear" w:color="auto" w:fill="auto"/>
            <w:vAlign w:val="center"/>
          </w:tcPr>
          <w:p w14:paraId="0F5A1FA7" w14:textId="77777777" w:rsidR="002D7EE0" w:rsidRPr="00BE3009" w:rsidRDefault="002D7EE0" w:rsidP="00027180">
            <w:pPr>
              <w:pStyle w:val="1-1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BE3009">
              <w:rPr>
                <w:rFonts w:hAnsi="標楷體" w:hint="eastAsia"/>
                <w:b w:val="0"/>
                <w:noProof/>
                <w:sz w:val="22"/>
                <w:szCs w:val="22"/>
              </w:rPr>
              <w:t>規費收入</w:t>
            </w:r>
          </w:p>
        </w:tc>
        <w:tc>
          <w:tcPr>
            <w:tcW w:w="2165" w:type="dxa"/>
            <w:shd w:val="clear" w:color="auto" w:fill="auto"/>
            <w:vAlign w:val="center"/>
          </w:tcPr>
          <w:p w14:paraId="0F7CFE0C" w14:textId="77777777" w:rsidR="002D7EE0" w:rsidRPr="00BE3009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BE3009">
              <w:rPr>
                <w:rFonts w:hAnsi="細明體"/>
                <w:noProof/>
                <w:sz w:val="22"/>
                <w:szCs w:val="22"/>
              </w:rPr>
              <w:t>6,212,000</w:t>
            </w:r>
          </w:p>
        </w:tc>
        <w:tc>
          <w:tcPr>
            <w:tcW w:w="2165" w:type="dxa"/>
            <w:shd w:val="clear" w:color="auto" w:fill="auto"/>
            <w:vAlign w:val="center"/>
          </w:tcPr>
          <w:p w14:paraId="492AC490" w14:textId="77777777" w:rsidR="002D7EE0" w:rsidRPr="00BE3009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BE3009">
              <w:rPr>
                <w:rFonts w:hAnsi="細明體"/>
                <w:noProof/>
                <w:sz w:val="22"/>
                <w:szCs w:val="22"/>
              </w:rPr>
              <w:t>2,979,678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08C3969E" w14:textId="77777777" w:rsidR="002D7EE0" w:rsidRPr="00BE3009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BE3009">
              <w:rPr>
                <w:rFonts w:hAnsi="細明體"/>
                <w:noProof/>
                <w:sz w:val="22"/>
                <w:szCs w:val="22"/>
              </w:rPr>
              <w:t>- 3,232,322</w:t>
            </w:r>
          </w:p>
        </w:tc>
        <w:tc>
          <w:tcPr>
            <w:tcW w:w="1329" w:type="dxa"/>
            <w:shd w:val="clear" w:color="auto" w:fill="auto"/>
            <w:vAlign w:val="center"/>
          </w:tcPr>
          <w:p w14:paraId="5275D7C1" w14:textId="77777777" w:rsidR="002D7EE0" w:rsidRPr="00BE3009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BE3009">
              <w:rPr>
                <w:rFonts w:hAnsi="細明體"/>
                <w:noProof/>
                <w:sz w:val="22"/>
                <w:szCs w:val="22"/>
              </w:rPr>
              <w:t>- 52.03</w:t>
            </w:r>
          </w:p>
        </w:tc>
        <w:tc>
          <w:tcPr>
            <w:tcW w:w="8807" w:type="dxa"/>
            <w:shd w:val="clear" w:color="auto" w:fill="auto"/>
            <w:vAlign w:val="center"/>
          </w:tcPr>
          <w:p w14:paraId="0DE2F556" w14:textId="77777777" w:rsidR="002D7EE0" w:rsidRPr="00BE3009" w:rsidRDefault="002D7EE0" w:rsidP="00027180">
            <w:pPr>
              <w:pStyle w:val="4"/>
              <w:rPr>
                <w:rFonts w:hAnsi="標楷體"/>
                <w:sz w:val="22"/>
                <w:szCs w:val="22"/>
              </w:rPr>
            </w:pPr>
            <w:r w:rsidRPr="00BE3009">
              <w:rPr>
                <w:rFonts w:hAnsi="標楷體" w:hint="eastAsia"/>
                <w:noProof/>
                <w:sz w:val="22"/>
                <w:szCs w:val="22"/>
              </w:rPr>
              <w:t>審查費收入較預計減少。</w:t>
            </w:r>
          </w:p>
        </w:tc>
      </w:tr>
      <w:tr w:rsidR="002D7EE0" w:rsidRPr="00BE3009" w14:paraId="2F947536" w14:textId="77777777" w:rsidTr="00CF3B3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500" w:type="dxa"/>
            <w:shd w:val="clear" w:color="auto" w:fill="auto"/>
            <w:vAlign w:val="center"/>
          </w:tcPr>
          <w:p w14:paraId="01E7D2B7" w14:textId="77777777" w:rsidR="002D7EE0" w:rsidRPr="00BE3009" w:rsidRDefault="002D7EE0" w:rsidP="00027180">
            <w:pPr>
              <w:pStyle w:val="1-1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BE3009">
              <w:rPr>
                <w:rFonts w:hAnsi="標楷體" w:hint="eastAsia"/>
                <w:b w:val="0"/>
                <w:noProof/>
                <w:sz w:val="22"/>
                <w:szCs w:val="22"/>
              </w:rPr>
              <w:t>財產收入</w:t>
            </w:r>
          </w:p>
        </w:tc>
        <w:tc>
          <w:tcPr>
            <w:tcW w:w="2165" w:type="dxa"/>
            <w:shd w:val="clear" w:color="auto" w:fill="auto"/>
            <w:vAlign w:val="center"/>
          </w:tcPr>
          <w:p w14:paraId="358B7785" w14:textId="77777777" w:rsidR="002D7EE0" w:rsidRPr="00BE3009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BE3009">
              <w:rPr>
                <w:rFonts w:hAnsi="細明體"/>
                <w:noProof/>
                <w:sz w:val="22"/>
                <w:szCs w:val="22"/>
              </w:rPr>
              <w:t>2,815,000</w:t>
            </w:r>
          </w:p>
        </w:tc>
        <w:tc>
          <w:tcPr>
            <w:tcW w:w="2165" w:type="dxa"/>
            <w:shd w:val="clear" w:color="auto" w:fill="auto"/>
            <w:vAlign w:val="center"/>
          </w:tcPr>
          <w:p w14:paraId="4274F645" w14:textId="77777777" w:rsidR="002D7EE0" w:rsidRPr="00BE3009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BE3009">
              <w:rPr>
                <w:rFonts w:hAnsi="細明體"/>
                <w:noProof/>
                <w:sz w:val="22"/>
                <w:szCs w:val="22"/>
              </w:rPr>
              <w:t>4,645,111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1C189474" w14:textId="77777777" w:rsidR="002D7EE0" w:rsidRPr="00BE3009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BE3009">
              <w:rPr>
                <w:rFonts w:hAnsi="細明體"/>
                <w:noProof/>
                <w:sz w:val="22"/>
                <w:szCs w:val="22"/>
              </w:rPr>
              <w:t>1,830,111</w:t>
            </w:r>
          </w:p>
        </w:tc>
        <w:tc>
          <w:tcPr>
            <w:tcW w:w="1329" w:type="dxa"/>
            <w:shd w:val="clear" w:color="auto" w:fill="auto"/>
            <w:vAlign w:val="center"/>
          </w:tcPr>
          <w:p w14:paraId="7603E261" w14:textId="77777777" w:rsidR="002D7EE0" w:rsidRPr="00BE3009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BE3009">
              <w:rPr>
                <w:rFonts w:hAnsi="細明體"/>
                <w:noProof/>
                <w:sz w:val="22"/>
                <w:szCs w:val="22"/>
              </w:rPr>
              <w:t>65.01</w:t>
            </w:r>
          </w:p>
        </w:tc>
        <w:tc>
          <w:tcPr>
            <w:tcW w:w="8807" w:type="dxa"/>
            <w:shd w:val="clear" w:color="auto" w:fill="auto"/>
            <w:vAlign w:val="center"/>
          </w:tcPr>
          <w:p w14:paraId="0E10A4F1" w14:textId="2D177C3B" w:rsidR="002D7EE0" w:rsidRPr="00BE3009" w:rsidRDefault="002D7EE0" w:rsidP="00027180">
            <w:pPr>
              <w:pStyle w:val="4"/>
              <w:rPr>
                <w:rFonts w:hAnsi="標楷體"/>
                <w:sz w:val="22"/>
                <w:szCs w:val="22"/>
              </w:rPr>
            </w:pPr>
            <w:r w:rsidRPr="00BE3009">
              <w:rPr>
                <w:rFonts w:hAnsi="標楷體" w:hint="eastAsia"/>
                <w:noProof/>
                <w:sz w:val="22"/>
                <w:szCs w:val="22"/>
              </w:rPr>
              <w:t>場地租金</w:t>
            </w:r>
            <w:r w:rsidR="008A32C4" w:rsidRPr="00BE3009">
              <w:rPr>
                <w:rFonts w:hAnsi="標楷體" w:hint="eastAsia"/>
                <w:noProof/>
                <w:sz w:val="22"/>
                <w:szCs w:val="22"/>
              </w:rPr>
              <w:t>及出售廢舊物資等收入</w:t>
            </w:r>
            <w:r w:rsidRPr="00BE3009">
              <w:rPr>
                <w:rFonts w:hAnsi="標楷體" w:hint="eastAsia"/>
                <w:noProof/>
                <w:sz w:val="22"/>
                <w:szCs w:val="22"/>
              </w:rPr>
              <w:t>較預計增加。</w:t>
            </w:r>
          </w:p>
        </w:tc>
      </w:tr>
    </w:tbl>
    <w:p w14:paraId="6D617347" w14:textId="77777777" w:rsidR="002D7EE0" w:rsidRDefault="002D7EE0" w:rsidP="002D7EE0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本表所列項目係指超（短）收數達20％且百萬元以上</w:t>
      </w:r>
      <w:r>
        <w:t>，</w:t>
      </w:r>
      <w:r>
        <w:rPr>
          <w:rFonts w:hint="eastAsia"/>
        </w:rPr>
        <w:t>或3千萬元以上者</w:t>
      </w:r>
      <w:r>
        <w:t>。</w:t>
      </w:r>
    </w:p>
    <w:p w14:paraId="604B4079" w14:textId="77777777" w:rsidR="002D7EE0" w:rsidRPr="00393E8C" w:rsidRDefault="002D7EE0" w:rsidP="002D7EE0">
      <w:pPr>
        <w:rPr>
          <w:rFonts w:hAnsi="標楷體"/>
          <w:sz w:val="24"/>
        </w:rPr>
      </w:pPr>
    </w:p>
    <w:tbl>
      <w:tblPr>
        <w:tblW w:w="20299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08"/>
        <w:gridCol w:w="2906"/>
        <w:gridCol w:w="3321"/>
        <w:gridCol w:w="3328"/>
        <w:gridCol w:w="1329"/>
        <w:gridCol w:w="8807"/>
      </w:tblGrid>
      <w:tr w:rsidR="002D7EE0" w:rsidRPr="00426896" w14:paraId="216D2415" w14:textId="77777777" w:rsidTr="00CF3B3A">
        <w:trPr>
          <w:trHeight w:val="340"/>
          <w:tblHeader/>
        </w:trPr>
        <w:tc>
          <w:tcPr>
            <w:tcW w:w="20299" w:type="dxa"/>
            <w:gridSpan w:val="6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41F55E0A" w14:textId="16B9C8C9" w:rsidR="002D7EE0" w:rsidRPr="0073504B" w:rsidRDefault="00043D38" w:rsidP="00027180">
            <w:pPr>
              <w:jc w:val="left"/>
              <w:rPr>
                <w:rFonts w:hAnsi="標楷體"/>
                <w:sz w:val="28"/>
                <w:szCs w:val="24"/>
              </w:rPr>
            </w:pPr>
            <w:r>
              <w:rPr>
                <w:rFonts w:hAnsi="標楷體" w:hint="eastAsia"/>
                <w:sz w:val="28"/>
                <w:szCs w:val="24"/>
              </w:rPr>
              <w:t>3</w:t>
            </w:r>
            <w:r w:rsidR="002D7EE0" w:rsidRPr="0073504B">
              <w:rPr>
                <w:rFonts w:hAnsi="標楷體" w:hint="eastAsia"/>
                <w:sz w:val="28"/>
                <w:szCs w:val="24"/>
              </w:rPr>
              <w:t xml:space="preserve">. </w:t>
            </w:r>
            <w:r w:rsidR="002D7EE0" w:rsidRPr="0073504B">
              <w:rPr>
                <w:rFonts w:hAnsi="標楷體"/>
                <w:sz w:val="28"/>
                <w:szCs w:val="24"/>
              </w:rPr>
              <w:t xml:space="preserve"> </w:t>
            </w:r>
            <w:r w:rsidR="002D7EE0" w:rsidRPr="0073504B">
              <w:rPr>
                <w:rFonts w:hAnsi="標楷體" w:hint="eastAsia"/>
                <w:sz w:val="28"/>
                <w:szCs w:val="24"/>
              </w:rPr>
              <w:t>以前年度應收保留數簡明表</w:t>
            </w:r>
          </w:p>
          <w:p w14:paraId="7D2577AD" w14:textId="77777777" w:rsidR="002D7EE0" w:rsidRPr="00426896" w:rsidRDefault="002D7EE0" w:rsidP="00027180">
            <w:pPr>
              <w:pStyle w:val="a8"/>
              <w:ind w:left="48" w:right="48"/>
              <w:jc w:val="right"/>
              <w:rPr>
                <w:rFonts w:ascii="標楷體" w:hAnsi="標楷體"/>
                <w:sz w:val="22"/>
                <w:szCs w:val="22"/>
              </w:rPr>
            </w:pPr>
            <w:r w:rsidRPr="00426896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426896">
              <w:rPr>
                <w:rFonts w:ascii="標楷體" w:hAnsi="標楷體"/>
                <w:sz w:val="24"/>
                <w:szCs w:val="24"/>
              </w:rPr>
              <w:t>：</w:t>
            </w:r>
            <w:r w:rsidRPr="00426896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2D7EE0" w:rsidRPr="00DC36E9" w14:paraId="5F392BDF" w14:textId="77777777" w:rsidTr="00CF3B3A">
        <w:trPr>
          <w:trHeight w:val="340"/>
          <w:tblHeader/>
        </w:trPr>
        <w:tc>
          <w:tcPr>
            <w:tcW w:w="60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730DF365" w14:textId="77777777" w:rsidR="002D7EE0" w:rsidRPr="00800B99" w:rsidRDefault="002D7EE0" w:rsidP="00027180">
            <w:pPr>
              <w:pStyle w:val="a8"/>
              <w:ind w:leftChars="0" w:left="0" w:rightChars="0" w:right="0"/>
              <w:rPr>
                <w:rFonts w:ascii="標楷體" w:hAnsi="標楷體"/>
                <w:sz w:val="22"/>
                <w:szCs w:val="22"/>
              </w:rPr>
            </w:pPr>
            <w:r w:rsidRPr="00800B99">
              <w:rPr>
                <w:rFonts w:ascii="標楷體" w:hAnsi="標楷體" w:hint="eastAsia"/>
                <w:sz w:val="22"/>
                <w:szCs w:val="22"/>
              </w:rPr>
              <w:t>年度</w:t>
            </w:r>
          </w:p>
        </w:tc>
        <w:tc>
          <w:tcPr>
            <w:tcW w:w="2906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F6B9D" w14:textId="77777777" w:rsidR="002D7EE0" w:rsidRPr="00800B99" w:rsidRDefault="002D7EE0" w:rsidP="00027180">
            <w:pPr>
              <w:pStyle w:val="a8"/>
              <w:ind w:left="48" w:right="48"/>
              <w:rPr>
                <w:rFonts w:ascii="標楷體" w:hAnsi="標楷體"/>
                <w:sz w:val="22"/>
                <w:szCs w:val="22"/>
              </w:rPr>
            </w:pPr>
            <w:r w:rsidRPr="00800B99">
              <w:rPr>
                <w:rFonts w:ascii="標楷體" w:hAnsi="標楷體" w:hint="eastAsia"/>
                <w:sz w:val="22"/>
                <w:szCs w:val="22"/>
              </w:rPr>
              <w:t>科目</w:t>
            </w:r>
          </w:p>
        </w:tc>
        <w:tc>
          <w:tcPr>
            <w:tcW w:w="3321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0650B" w14:textId="77777777" w:rsidR="002D7EE0" w:rsidRPr="00800B99" w:rsidRDefault="002D7EE0" w:rsidP="00027180">
            <w:pPr>
              <w:pStyle w:val="a8"/>
              <w:ind w:leftChars="20" w:left="32" w:rightChars="20" w:right="32"/>
              <w:rPr>
                <w:rFonts w:ascii="標楷體" w:hAnsi="標楷體"/>
                <w:spacing w:val="-20"/>
                <w:sz w:val="22"/>
                <w:szCs w:val="22"/>
              </w:rPr>
            </w:pPr>
            <w:r w:rsidRPr="00800B99">
              <w:rPr>
                <w:rFonts w:ascii="標楷體" w:hAnsi="標楷體" w:hint="eastAsia"/>
                <w:spacing w:val="-20"/>
                <w:sz w:val="22"/>
                <w:szCs w:val="22"/>
              </w:rPr>
              <w:t>以前年度</w:t>
            </w:r>
          </w:p>
          <w:p w14:paraId="3D0105FA" w14:textId="77777777" w:rsidR="002D7EE0" w:rsidRPr="00800B99" w:rsidRDefault="002D7EE0" w:rsidP="00027180">
            <w:pPr>
              <w:pStyle w:val="a8"/>
              <w:ind w:leftChars="20" w:left="32" w:rightChars="20" w:right="32"/>
              <w:rPr>
                <w:rFonts w:ascii="標楷體" w:hAnsi="標楷體"/>
                <w:spacing w:val="-20"/>
                <w:sz w:val="22"/>
                <w:szCs w:val="22"/>
              </w:rPr>
            </w:pPr>
            <w:r w:rsidRPr="00800B99">
              <w:rPr>
                <w:rFonts w:ascii="標楷體" w:hAnsi="標楷體" w:hint="eastAsia"/>
                <w:spacing w:val="-20"/>
                <w:sz w:val="22"/>
                <w:szCs w:val="22"/>
              </w:rPr>
              <w:t>轉入數</w:t>
            </w:r>
          </w:p>
        </w:tc>
        <w:tc>
          <w:tcPr>
            <w:tcW w:w="465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F1D63" w14:textId="77777777" w:rsidR="002D7EE0" w:rsidRPr="00800B99" w:rsidRDefault="002D7EE0" w:rsidP="00027180">
            <w:pPr>
              <w:pStyle w:val="a8"/>
              <w:ind w:left="48" w:right="48"/>
              <w:rPr>
                <w:rFonts w:ascii="標楷體" w:hAnsi="標楷體"/>
                <w:sz w:val="22"/>
                <w:szCs w:val="22"/>
              </w:rPr>
            </w:pPr>
            <w:r w:rsidRPr="00800B99">
              <w:rPr>
                <w:rFonts w:ascii="標楷體" w:hAnsi="標楷體" w:hint="eastAsia"/>
                <w:sz w:val="22"/>
                <w:szCs w:val="22"/>
              </w:rPr>
              <w:t>應收保留數</w:t>
            </w:r>
          </w:p>
        </w:tc>
        <w:tc>
          <w:tcPr>
            <w:tcW w:w="8807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5274970" w14:textId="77777777" w:rsidR="002D7EE0" w:rsidRPr="00800B99" w:rsidRDefault="002D7EE0" w:rsidP="00027180">
            <w:pPr>
              <w:pStyle w:val="a8"/>
              <w:ind w:left="48" w:right="48"/>
              <w:rPr>
                <w:rFonts w:ascii="標楷體" w:hAnsi="標楷體"/>
                <w:sz w:val="22"/>
                <w:szCs w:val="22"/>
              </w:rPr>
            </w:pPr>
            <w:r w:rsidRPr="00800B99">
              <w:rPr>
                <w:rFonts w:ascii="標楷體" w:hAnsi="標楷體" w:hint="eastAsia"/>
                <w:sz w:val="22"/>
                <w:szCs w:val="22"/>
              </w:rPr>
              <w:t>原因分析</w:t>
            </w:r>
          </w:p>
        </w:tc>
      </w:tr>
      <w:tr w:rsidR="002D7EE0" w:rsidRPr="00DC36E9" w14:paraId="32980E3C" w14:textId="77777777" w:rsidTr="00CF3B3A">
        <w:trPr>
          <w:trHeight w:val="340"/>
          <w:tblHeader/>
        </w:trPr>
        <w:tc>
          <w:tcPr>
            <w:tcW w:w="608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2F54F037" w14:textId="77777777" w:rsidR="002D7EE0" w:rsidRPr="00800B99" w:rsidRDefault="002D7EE0" w:rsidP="00027180">
            <w:pPr>
              <w:pStyle w:val="3"/>
              <w:jc w:val="center"/>
              <w:rPr>
                <w:rFonts w:ascii="標楷體" w:eastAsia="標楷體" w:hAnsi="標楷體"/>
                <w:w w:val="100"/>
                <w:sz w:val="22"/>
                <w:szCs w:val="22"/>
              </w:rPr>
            </w:pPr>
          </w:p>
        </w:tc>
        <w:tc>
          <w:tcPr>
            <w:tcW w:w="2906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03E87" w14:textId="77777777" w:rsidR="002D7EE0" w:rsidRPr="00800B99" w:rsidRDefault="002D7EE0" w:rsidP="00027180">
            <w:pPr>
              <w:pStyle w:val="2"/>
              <w:rPr>
                <w:rFonts w:ascii="標楷體" w:hAnsi="標楷體"/>
                <w:noProof/>
                <w:sz w:val="22"/>
                <w:szCs w:val="22"/>
              </w:rPr>
            </w:pPr>
          </w:p>
        </w:tc>
        <w:tc>
          <w:tcPr>
            <w:tcW w:w="3321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BBA500" w14:textId="77777777" w:rsidR="002D7EE0" w:rsidRPr="00800B99" w:rsidRDefault="002D7EE0" w:rsidP="00027180">
            <w:pPr>
              <w:pStyle w:val="3"/>
              <w:rPr>
                <w:rFonts w:ascii="標楷體" w:eastAsia="標楷體" w:hAnsi="標楷體"/>
                <w:w w:val="100"/>
                <w:sz w:val="22"/>
                <w:szCs w:val="22"/>
              </w:rPr>
            </w:pPr>
          </w:p>
        </w:tc>
        <w:tc>
          <w:tcPr>
            <w:tcW w:w="33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5B051" w14:textId="77777777" w:rsidR="002D7EE0" w:rsidRPr="00800B99" w:rsidRDefault="002D7EE0" w:rsidP="00027180">
            <w:pPr>
              <w:pStyle w:val="3"/>
              <w:jc w:val="distribute"/>
              <w:rPr>
                <w:rFonts w:ascii="標楷體" w:eastAsia="標楷體" w:hAnsi="標楷體"/>
                <w:w w:val="100"/>
                <w:sz w:val="22"/>
                <w:szCs w:val="22"/>
              </w:rPr>
            </w:pPr>
            <w:r w:rsidRPr="00800B99">
              <w:rPr>
                <w:rFonts w:ascii="標楷體" w:eastAsia="標楷體" w:hAnsi="標楷體" w:hint="eastAsia"/>
                <w:w w:val="100"/>
                <w:sz w:val="22"/>
                <w:szCs w:val="22"/>
              </w:rPr>
              <w:t>金額</w:t>
            </w:r>
          </w:p>
        </w:tc>
        <w:tc>
          <w:tcPr>
            <w:tcW w:w="13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9D990" w14:textId="77777777" w:rsidR="002D7EE0" w:rsidRPr="00800B99" w:rsidRDefault="002D7EE0" w:rsidP="00027180">
            <w:pPr>
              <w:pStyle w:val="3"/>
              <w:jc w:val="center"/>
              <w:rPr>
                <w:rFonts w:ascii="標楷體" w:eastAsia="標楷體" w:hAnsi="標楷體"/>
                <w:w w:val="100"/>
                <w:sz w:val="22"/>
                <w:szCs w:val="22"/>
              </w:rPr>
            </w:pPr>
            <w:r w:rsidRPr="00800B99">
              <w:rPr>
                <w:rFonts w:ascii="標楷體" w:eastAsia="標楷體" w:hAnsi="標楷體" w:hint="eastAsia"/>
                <w:w w:val="100"/>
                <w:sz w:val="22"/>
                <w:szCs w:val="22"/>
              </w:rPr>
              <w:t>％</w:t>
            </w:r>
          </w:p>
        </w:tc>
        <w:tc>
          <w:tcPr>
            <w:tcW w:w="8807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85C28D9" w14:textId="77777777" w:rsidR="002D7EE0" w:rsidRPr="00800B99" w:rsidRDefault="002D7EE0" w:rsidP="00027180">
            <w:pPr>
              <w:pStyle w:val="4"/>
              <w:rPr>
                <w:rFonts w:hAnsi="標楷體"/>
                <w:w w:val="100"/>
                <w:sz w:val="22"/>
                <w:szCs w:val="22"/>
              </w:rPr>
            </w:pPr>
          </w:p>
        </w:tc>
      </w:tr>
      <w:tr w:rsidR="002D7EE0" w:rsidRPr="005E3E5C" w14:paraId="01303ECF" w14:textId="77777777" w:rsidTr="00CF3B3A">
        <w:trPr>
          <w:trHeight w:val="312"/>
        </w:trPr>
        <w:tc>
          <w:tcPr>
            <w:tcW w:w="608" w:type="dxa"/>
            <w:shd w:val="clear" w:color="auto" w:fill="auto"/>
            <w:vAlign w:val="center"/>
          </w:tcPr>
          <w:p w14:paraId="0E66E1E0" w14:textId="77777777" w:rsidR="002D7EE0" w:rsidRPr="005E3E5C" w:rsidRDefault="002D7EE0" w:rsidP="00027180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906" w:type="dxa"/>
            <w:shd w:val="clear" w:color="auto" w:fill="auto"/>
            <w:vAlign w:val="center"/>
          </w:tcPr>
          <w:p w14:paraId="1BF40C32" w14:textId="77777777" w:rsidR="002D7EE0" w:rsidRPr="005E3E5C" w:rsidRDefault="002D7EE0" w:rsidP="00027180">
            <w:pPr>
              <w:pStyle w:val="21"/>
              <w:ind w:leftChars="0" w:left="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 w:rsidRPr="005E3E5C">
              <w:rPr>
                <w:rFonts w:hAnsi="標楷體" w:hint="eastAsia"/>
                <w:b/>
                <w:noProof/>
                <w:sz w:val="22"/>
                <w:szCs w:val="22"/>
              </w:rPr>
              <w:t>教育部</w:t>
            </w:r>
          </w:p>
        </w:tc>
        <w:tc>
          <w:tcPr>
            <w:tcW w:w="3321" w:type="dxa"/>
            <w:shd w:val="clear" w:color="auto" w:fill="auto"/>
            <w:vAlign w:val="center"/>
          </w:tcPr>
          <w:p w14:paraId="7C848804" w14:textId="77777777" w:rsidR="002D7EE0" w:rsidRPr="005E3E5C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328" w:type="dxa"/>
            <w:shd w:val="clear" w:color="auto" w:fill="auto"/>
            <w:vAlign w:val="center"/>
          </w:tcPr>
          <w:p w14:paraId="036307F4" w14:textId="77777777" w:rsidR="002D7EE0" w:rsidRPr="005E3E5C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329" w:type="dxa"/>
            <w:shd w:val="clear" w:color="auto" w:fill="auto"/>
            <w:vAlign w:val="center"/>
          </w:tcPr>
          <w:p w14:paraId="0934D0EB" w14:textId="77777777" w:rsidR="002D7EE0" w:rsidRPr="005E3E5C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807" w:type="dxa"/>
            <w:shd w:val="clear" w:color="auto" w:fill="auto"/>
            <w:vAlign w:val="center"/>
          </w:tcPr>
          <w:p w14:paraId="4A3F8077" w14:textId="77777777" w:rsidR="002D7EE0" w:rsidRPr="005E3E5C" w:rsidRDefault="002D7EE0" w:rsidP="00027180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2D7EE0" w14:paraId="07116CED" w14:textId="77777777" w:rsidTr="00CF3B3A">
        <w:trPr>
          <w:trHeight w:val="312"/>
        </w:trPr>
        <w:tc>
          <w:tcPr>
            <w:tcW w:w="608" w:type="dxa"/>
            <w:shd w:val="clear" w:color="auto" w:fill="auto"/>
            <w:vAlign w:val="center"/>
          </w:tcPr>
          <w:p w14:paraId="32E63C0E" w14:textId="77777777" w:rsidR="002D7EE0" w:rsidRPr="00800B99" w:rsidRDefault="002D7EE0" w:rsidP="00027180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D4BE6">
              <w:rPr>
                <w:rFonts w:hAnsi="標楷體"/>
                <w:noProof/>
                <w:sz w:val="22"/>
                <w:szCs w:val="22"/>
              </w:rPr>
              <w:t>108</w:t>
            </w:r>
          </w:p>
        </w:tc>
        <w:tc>
          <w:tcPr>
            <w:tcW w:w="2906" w:type="dxa"/>
            <w:shd w:val="clear" w:color="auto" w:fill="auto"/>
            <w:vAlign w:val="center"/>
          </w:tcPr>
          <w:p w14:paraId="459AA90C" w14:textId="77777777" w:rsidR="002D7EE0" w:rsidRPr="005E3E5C" w:rsidRDefault="002D7EE0" w:rsidP="00027180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5E3E5C">
              <w:rPr>
                <w:rFonts w:hAnsi="標楷體" w:hint="eastAsia"/>
                <w:noProof/>
                <w:sz w:val="22"/>
                <w:szCs w:val="22"/>
              </w:rPr>
              <w:t>其他收入</w:t>
            </w:r>
          </w:p>
        </w:tc>
        <w:tc>
          <w:tcPr>
            <w:tcW w:w="3321" w:type="dxa"/>
            <w:shd w:val="clear" w:color="auto" w:fill="auto"/>
            <w:vAlign w:val="center"/>
          </w:tcPr>
          <w:p w14:paraId="59540D08" w14:textId="77777777" w:rsidR="002D7EE0" w:rsidRPr="00800B99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BD4BE6">
              <w:rPr>
                <w:rFonts w:hAnsi="細明體"/>
                <w:noProof/>
                <w:sz w:val="22"/>
                <w:szCs w:val="22"/>
              </w:rPr>
              <w:t>2,357,759</w:t>
            </w:r>
          </w:p>
        </w:tc>
        <w:tc>
          <w:tcPr>
            <w:tcW w:w="3328" w:type="dxa"/>
            <w:shd w:val="clear" w:color="auto" w:fill="auto"/>
            <w:vAlign w:val="center"/>
          </w:tcPr>
          <w:p w14:paraId="0884E1FF" w14:textId="77777777" w:rsidR="002D7EE0" w:rsidRPr="00800B99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BD4BE6">
              <w:rPr>
                <w:rFonts w:hAnsi="細明體"/>
                <w:noProof/>
                <w:sz w:val="22"/>
                <w:szCs w:val="22"/>
              </w:rPr>
              <w:t>2,357,759</w:t>
            </w:r>
          </w:p>
        </w:tc>
        <w:tc>
          <w:tcPr>
            <w:tcW w:w="1329" w:type="dxa"/>
            <w:shd w:val="clear" w:color="auto" w:fill="auto"/>
            <w:vAlign w:val="center"/>
          </w:tcPr>
          <w:p w14:paraId="6CDEB14D" w14:textId="77777777" w:rsidR="002D7EE0" w:rsidRPr="00800B99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BD4BE6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  <w:tc>
          <w:tcPr>
            <w:tcW w:w="8807" w:type="dxa"/>
            <w:shd w:val="clear" w:color="auto" w:fill="auto"/>
            <w:vAlign w:val="center"/>
          </w:tcPr>
          <w:p w14:paraId="3644C39F" w14:textId="012A9246" w:rsidR="002D7EE0" w:rsidRPr="00997D66" w:rsidRDefault="00E90E79" w:rsidP="00027180">
            <w:pPr>
              <w:pStyle w:val="4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2"/>
                <w:szCs w:val="22"/>
              </w:rPr>
              <w:t>108及110年度均係</w:t>
            </w:r>
            <w:r w:rsidR="002D7EE0" w:rsidRPr="00BD4BE6">
              <w:rPr>
                <w:rFonts w:hAnsi="標楷體" w:hint="eastAsia"/>
                <w:noProof/>
                <w:sz w:val="22"/>
                <w:szCs w:val="22"/>
              </w:rPr>
              <w:t>應收亞太創意技術學院應繳回之計畫結餘款。</w:t>
            </w:r>
          </w:p>
        </w:tc>
      </w:tr>
      <w:tr w:rsidR="002D7EE0" w14:paraId="25F22057" w14:textId="77777777" w:rsidTr="00CF3B3A">
        <w:trPr>
          <w:trHeight w:val="312"/>
        </w:trPr>
        <w:tc>
          <w:tcPr>
            <w:tcW w:w="608" w:type="dxa"/>
            <w:shd w:val="clear" w:color="auto" w:fill="auto"/>
            <w:vAlign w:val="center"/>
          </w:tcPr>
          <w:p w14:paraId="428C827C" w14:textId="77777777" w:rsidR="002D7EE0" w:rsidRPr="00800B99" w:rsidRDefault="002D7EE0" w:rsidP="00027180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D4BE6">
              <w:rPr>
                <w:rFonts w:hAnsi="標楷體"/>
                <w:noProof/>
                <w:sz w:val="22"/>
                <w:szCs w:val="22"/>
              </w:rPr>
              <w:t>110</w:t>
            </w:r>
          </w:p>
        </w:tc>
        <w:tc>
          <w:tcPr>
            <w:tcW w:w="2906" w:type="dxa"/>
            <w:shd w:val="clear" w:color="auto" w:fill="auto"/>
            <w:vAlign w:val="center"/>
          </w:tcPr>
          <w:p w14:paraId="2376A657" w14:textId="77777777" w:rsidR="002D7EE0" w:rsidRPr="005E3E5C" w:rsidRDefault="002D7EE0" w:rsidP="00027180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5E3E5C">
              <w:rPr>
                <w:rFonts w:hAnsi="標楷體" w:hint="eastAsia"/>
                <w:noProof/>
                <w:sz w:val="22"/>
                <w:szCs w:val="22"/>
              </w:rPr>
              <w:t>其他收入</w:t>
            </w:r>
          </w:p>
        </w:tc>
        <w:tc>
          <w:tcPr>
            <w:tcW w:w="3321" w:type="dxa"/>
            <w:shd w:val="clear" w:color="auto" w:fill="auto"/>
            <w:vAlign w:val="center"/>
          </w:tcPr>
          <w:p w14:paraId="19D82289" w14:textId="77777777" w:rsidR="002D7EE0" w:rsidRPr="00800B99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BD4BE6">
              <w:rPr>
                <w:rFonts w:hAnsi="細明體"/>
                <w:noProof/>
                <w:sz w:val="22"/>
                <w:szCs w:val="22"/>
              </w:rPr>
              <w:t>1,191,658</w:t>
            </w:r>
          </w:p>
        </w:tc>
        <w:tc>
          <w:tcPr>
            <w:tcW w:w="3328" w:type="dxa"/>
            <w:shd w:val="clear" w:color="auto" w:fill="auto"/>
            <w:vAlign w:val="center"/>
          </w:tcPr>
          <w:p w14:paraId="13B1ADD3" w14:textId="77777777" w:rsidR="002D7EE0" w:rsidRPr="00800B99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BD4BE6">
              <w:rPr>
                <w:rFonts w:hAnsi="細明體"/>
                <w:noProof/>
                <w:sz w:val="22"/>
                <w:szCs w:val="22"/>
              </w:rPr>
              <w:t>1,191,658</w:t>
            </w:r>
          </w:p>
        </w:tc>
        <w:tc>
          <w:tcPr>
            <w:tcW w:w="1329" w:type="dxa"/>
            <w:shd w:val="clear" w:color="auto" w:fill="auto"/>
            <w:vAlign w:val="center"/>
          </w:tcPr>
          <w:p w14:paraId="22663924" w14:textId="77777777" w:rsidR="002D7EE0" w:rsidRPr="00800B99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BD4BE6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  <w:tc>
          <w:tcPr>
            <w:tcW w:w="8807" w:type="dxa"/>
            <w:shd w:val="clear" w:color="auto" w:fill="auto"/>
            <w:vAlign w:val="center"/>
          </w:tcPr>
          <w:p w14:paraId="46AAEA7A" w14:textId="58682652" w:rsidR="002D7EE0" w:rsidRPr="00997D66" w:rsidRDefault="002D7EE0" w:rsidP="00027180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2D7EE0" w14:paraId="615658B0" w14:textId="77777777" w:rsidTr="00CF3B3A">
        <w:trPr>
          <w:trHeight w:val="312"/>
        </w:trPr>
        <w:tc>
          <w:tcPr>
            <w:tcW w:w="608" w:type="dxa"/>
            <w:shd w:val="clear" w:color="auto" w:fill="auto"/>
            <w:vAlign w:val="center"/>
          </w:tcPr>
          <w:p w14:paraId="54CF7129" w14:textId="77777777" w:rsidR="002D7EE0" w:rsidRPr="00800B99" w:rsidRDefault="002D7EE0" w:rsidP="00027180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D4BE6">
              <w:rPr>
                <w:rFonts w:hAnsi="標楷體"/>
                <w:noProof/>
                <w:sz w:val="22"/>
                <w:szCs w:val="22"/>
              </w:rPr>
              <w:t>112</w:t>
            </w:r>
          </w:p>
        </w:tc>
        <w:tc>
          <w:tcPr>
            <w:tcW w:w="2906" w:type="dxa"/>
            <w:shd w:val="clear" w:color="auto" w:fill="auto"/>
            <w:vAlign w:val="center"/>
          </w:tcPr>
          <w:p w14:paraId="35351DA4" w14:textId="77777777" w:rsidR="002D7EE0" w:rsidRPr="005E3E5C" w:rsidRDefault="002D7EE0" w:rsidP="00027180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5E3E5C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321" w:type="dxa"/>
            <w:shd w:val="clear" w:color="auto" w:fill="auto"/>
            <w:vAlign w:val="center"/>
          </w:tcPr>
          <w:p w14:paraId="51BEFE0F" w14:textId="77777777" w:rsidR="002D7EE0" w:rsidRPr="00800B99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BD4BE6">
              <w:rPr>
                <w:rFonts w:hAnsi="細明體"/>
                <w:noProof/>
                <w:sz w:val="22"/>
                <w:szCs w:val="22"/>
              </w:rPr>
              <w:t>8,720</w:t>
            </w:r>
          </w:p>
        </w:tc>
        <w:tc>
          <w:tcPr>
            <w:tcW w:w="3328" w:type="dxa"/>
            <w:shd w:val="clear" w:color="auto" w:fill="auto"/>
            <w:vAlign w:val="center"/>
          </w:tcPr>
          <w:p w14:paraId="27256B5B" w14:textId="77777777" w:rsidR="002D7EE0" w:rsidRPr="00800B99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BD4BE6">
              <w:rPr>
                <w:rFonts w:hAnsi="細明體"/>
                <w:noProof/>
                <w:sz w:val="22"/>
                <w:szCs w:val="22"/>
              </w:rPr>
              <w:t>8,720</w:t>
            </w:r>
          </w:p>
        </w:tc>
        <w:tc>
          <w:tcPr>
            <w:tcW w:w="1329" w:type="dxa"/>
            <w:shd w:val="clear" w:color="auto" w:fill="auto"/>
            <w:vAlign w:val="center"/>
          </w:tcPr>
          <w:p w14:paraId="619436BB" w14:textId="77777777" w:rsidR="002D7EE0" w:rsidRPr="00800B99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BD4BE6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  <w:tc>
          <w:tcPr>
            <w:tcW w:w="8807" w:type="dxa"/>
            <w:shd w:val="clear" w:color="auto" w:fill="auto"/>
            <w:vAlign w:val="center"/>
          </w:tcPr>
          <w:p w14:paraId="0E049860" w14:textId="58885358" w:rsidR="002D7EE0" w:rsidRPr="00997D66" w:rsidRDefault="007F5455" w:rsidP="00027180">
            <w:pPr>
              <w:pStyle w:val="4"/>
              <w:rPr>
                <w:rFonts w:hAnsi="標楷體"/>
                <w:sz w:val="22"/>
                <w:szCs w:val="22"/>
              </w:rPr>
            </w:pPr>
            <w:r w:rsidRPr="007F5455">
              <w:rPr>
                <w:rFonts w:hAnsi="標楷體" w:hint="eastAsia"/>
                <w:noProof/>
                <w:sz w:val="22"/>
                <w:szCs w:val="22"/>
              </w:rPr>
              <w:t>應收</w:t>
            </w:r>
            <w:r w:rsidR="002D7EE0" w:rsidRPr="00BD4BE6">
              <w:rPr>
                <w:rFonts w:hAnsi="標楷體" w:hint="eastAsia"/>
                <w:noProof/>
                <w:sz w:val="22"/>
                <w:szCs w:val="22"/>
              </w:rPr>
              <w:t>大成高級中學</w:t>
            </w:r>
            <w:r w:rsidRPr="007F5455">
              <w:rPr>
                <w:rFonts w:hAnsi="標楷體" w:hint="eastAsia"/>
                <w:noProof/>
                <w:sz w:val="22"/>
                <w:szCs w:val="22"/>
              </w:rPr>
              <w:t>應繳回之計畫結餘款。</w:t>
            </w:r>
          </w:p>
        </w:tc>
      </w:tr>
    </w:tbl>
    <w:p w14:paraId="48955285" w14:textId="77777777" w:rsidR="002D7EE0" w:rsidRDefault="002D7EE0" w:rsidP="002D7EE0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</w:t>
      </w:r>
      <w:r>
        <w:t>，</w:t>
      </w:r>
      <w:r>
        <w:rPr>
          <w:rFonts w:hint="eastAsia"/>
        </w:rPr>
        <w:t>或3千萬元以上者</w:t>
      </w:r>
      <w:r>
        <w:t>。</w:t>
      </w:r>
    </w:p>
    <w:p w14:paraId="238B9874" w14:textId="77777777" w:rsidR="002D7EE0" w:rsidRDefault="002D7EE0" w:rsidP="00043D38">
      <w:pPr>
        <w:spacing w:line="240" w:lineRule="exact"/>
        <w:jc w:val="left"/>
      </w:pPr>
    </w:p>
    <w:p w14:paraId="028F969F" w14:textId="70587519" w:rsidR="002D7EE0" w:rsidRPr="00034210" w:rsidRDefault="002D7EE0" w:rsidP="00043D38">
      <w:pPr>
        <w:jc w:val="left"/>
        <w:rPr>
          <w:sz w:val="20"/>
        </w:rPr>
      </w:pPr>
      <w:r w:rsidRPr="003978E6">
        <w:rPr>
          <w:rFonts w:hint="eastAsia"/>
          <w:b/>
          <w:sz w:val="32"/>
          <w:szCs w:val="32"/>
        </w:rPr>
        <w:t>（</w:t>
      </w:r>
      <w:r>
        <w:rPr>
          <w:rFonts w:hint="eastAsia"/>
          <w:b/>
          <w:sz w:val="32"/>
          <w:szCs w:val="32"/>
        </w:rPr>
        <w:t>二</w:t>
      </w:r>
      <w:r w:rsidRPr="003978E6">
        <w:rPr>
          <w:rFonts w:hint="eastAsia"/>
          <w:b/>
          <w:sz w:val="32"/>
          <w:szCs w:val="32"/>
        </w:rPr>
        <w:t>）　歲</w:t>
      </w:r>
      <w:r>
        <w:rPr>
          <w:rFonts w:hint="eastAsia"/>
          <w:b/>
          <w:sz w:val="32"/>
          <w:szCs w:val="32"/>
        </w:rPr>
        <w:t>出</w:t>
      </w:r>
      <w:r w:rsidRPr="003978E6">
        <w:rPr>
          <w:rFonts w:hint="eastAsia"/>
          <w:b/>
          <w:sz w:val="32"/>
          <w:szCs w:val="32"/>
        </w:rPr>
        <w:t>部分</w:t>
      </w:r>
    </w:p>
    <w:tbl>
      <w:tblPr>
        <w:tblW w:w="2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4"/>
        <w:gridCol w:w="3331"/>
        <w:gridCol w:w="3330"/>
        <w:gridCol w:w="1303"/>
        <w:gridCol w:w="8831"/>
      </w:tblGrid>
      <w:tr w:rsidR="002D7EE0" w:rsidRPr="00AC566C" w14:paraId="59A90645" w14:textId="77777777" w:rsidTr="00043D38">
        <w:trPr>
          <w:trHeight w:val="284"/>
          <w:tblHeader/>
        </w:trPr>
        <w:tc>
          <w:tcPr>
            <w:tcW w:w="1987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9207A2" w14:textId="77777777" w:rsidR="002D7EE0" w:rsidRPr="0080007C" w:rsidRDefault="002D7EE0" w:rsidP="00027180">
            <w:pPr>
              <w:pStyle w:val="10"/>
              <w:spacing w:line="360" w:lineRule="exact"/>
              <w:rPr>
                <w:rFonts w:hAnsi="標楷體"/>
                <w:sz w:val="28"/>
              </w:rPr>
            </w:pPr>
            <w:r w:rsidRPr="0080007C">
              <w:rPr>
                <w:rFonts w:hAnsi="標楷體" w:hint="eastAsia"/>
                <w:sz w:val="28"/>
              </w:rPr>
              <w:t xml:space="preserve">1.  </w:t>
            </w:r>
            <w:r>
              <w:rPr>
                <w:rFonts w:hAnsi="標楷體" w:hint="eastAsia"/>
                <w:sz w:val="28"/>
              </w:rPr>
              <w:t>113</w:t>
            </w:r>
            <w:r w:rsidRPr="0080007C">
              <w:rPr>
                <w:rFonts w:hAnsi="標楷體" w:hint="eastAsia"/>
                <w:sz w:val="28"/>
              </w:rPr>
              <w:t>年度應付保留數簡明表</w:t>
            </w:r>
          </w:p>
          <w:p w14:paraId="523BC2B2" w14:textId="77777777" w:rsidR="002D7EE0" w:rsidRPr="00AC566C" w:rsidRDefault="002D7EE0" w:rsidP="00027180">
            <w:pPr>
              <w:pStyle w:val="a8"/>
              <w:ind w:left="48" w:right="48"/>
              <w:jc w:val="right"/>
              <w:rPr>
                <w:rFonts w:ascii="標楷體" w:hAnsi="標楷體"/>
                <w:sz w:val="24"/>
                <w:szCs w:val="24"/>
              </w:rPr>
            </w:pPr>
            <w:r w:rsidRPr="00AC566C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AC566C">
              <w:rPr>
                <w:rFonts w:ascii="標楷體" w:hAnsi="標楷體"/>
                <w:sz w:val="24"/>
                <w:szCs w:val="24"/>
              </w:rPr>
              <w:t>：</w:t>
            </w:r>
            <w:r w:rsidRPr="00AC566C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2D7EE0" w14:paraId="5AA0483A" w14:textId="77777777" w:rsidTr="00CF3B3A">
        <w:trPr>
          <w:trHeight w:val="340"/>
          <w:tblHeader/>
        </w:trPr>
        <w:tc>
          <w:tcPr>
            <w:tcW w:w="3430" w:type="dxa"/>
            <w:vMerge w:val="restart"/>
            <w:tcBorders>
              <w:left w:val="nil"/>
              <w:bottom w:val="single" w:sz="4" w:space="0" w:color="auto"/>
            </w:tcBorders>
            <w:vAlign w:val="center"/>
          </w:tcPr>
          <w:p w14:paraId="44627C94" w14:textId="77777777" w:rsidR="002D7EE0" w:rsidRPr="00AF2D0B" w:rsidRDefault="002D7EE0" w:rsidP="00027180">
            <w:pPr>
              <w:pStyle w:val="a8"/>
              <w:ind w:left="48" w:right="48"/>
              <w:rPr>
                <w:sz w:val="22"/>
                <w:szCs w:val="22"/>
              </w:rPr>
            </w:pPr>
            <w:r w:rsidRPr="00AF2D0B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3261" w:type="dxa"/>
            <w:vMerge w:val="restart"/>
            <w:tcBorders>
              <w:bottom w:val="single" w:sz="4" w:space="0" w:color="auto"/>
            </w:tcBorders>
            <w:vAlign w:val="center"/>
          </w:tcPr>
          <w:p w14:paraId="115208BE" w14:textId="77777777" w:rsidR="002D7EE0" w:rsidRPr="00AF2D0B" w:rsidRDefault="002D7EE0" w:rsidP="00027180">
            <w:pPr>
              <w:pStyle w:val="a8"/>
              <w:ind w:left="48" w:right="48"/>
              <w:rPr>
                <w:sz w:val="22"/>
                <w:szCs w:val="22"/>
              </w:rPr>
            </w:pPr>
            <w:r w:rsidRPr="00AF2D0B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  <w:vAlign w:val="center"/>
          </w:tcPr>
          <w:p w14:paraId="132625BC" w14:textId="77777777" w:rsidR="002D7EE0" w:rsidRPr="00AF2D0B" w:rsidRDefault="002D7EE0" w:rsidP="00027180">
            <w:pPr>
              <w:pStyle w:val="a8"/>
              <w:ind w:left="48" w:right="48"/>
              <w:rPr>
                <w:sz w:val="22"/>
                <w:szCs w:val="22"/>
              </w:rPr>
            </w:pPr>
            <w:r w:rsidRPr="00AF2D0B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8646" w:type="dxa"/>
            <w:vMerge w:val="restart"/>
            <w:tcBorders>
              <w:bottom w:val="single" w:sz="4" w:space="0" w:color="auto"/>
              <w:right w:val="nil"/>
            </w:tcBorders>
            <w:vAlign w:val="center"/>
          </w:tcPr>
          <w:p w14:paraId="3982666D" w14:textId="77777777" w:rsidR="002D7EE0" w:rsidRPr="00AF2D0B" w:rsidRDefault="002D7EE0" w:rsidP="00027180">
            <w:pPr>
              <w:pStyle w:val="a8"/>
              <w:ind w:left="48" w:right="48"/>
              <w:rPr>
                <w:sz w:val="22"/>
                <w:szCs w:val="22"/>
              </w:rPr>
            </w:pPr>
            <w:r w:rsidRPr="00AF2D0B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2D7EE0" w14:paraId="1E401E6D" w14:textId="77777777" w:rsidTr="00CF3B3A">
        <w:trPr>
          <w:trHeight w:val="340"/>
          <w:tblHeader/>
        </w:trPr>
        <w:tc>
          <w:tcPr>
            <w:tcW w:w="3430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51FFB0BC" w14:textId="77777777" w:rsidR="002D7EE0" w:rsidRPr="00AF2D0B" w:rsidRDefault="002D7EE0" w:rsidP="00027180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vAlign w:val="center"/>
          </w:tcPr>
          <w:p w14:paraId="592C0A11" w14:textId="77777777" w:rsidR="002D7EE0" w:rsidRPr="00AF2D0B" w:rsidRDefault="002D7EE0" w:rsidP="00027180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098B0BFD" w14:textId="77777777" w:rsidR="002D7EE0" w:rsidRPr="00AF2D0B" w:rsidRDefault="002D7EE0" w:rsidP="00027180">
            <w:pPr>
              <w:pStyle w:val="a8"/>
              <w:ind w:left="48" w:right="48"/>
              <w:rPr>
                <w:sz w:val="22"/>
                <w:szCs w:val="22"/>
              </w:rPr>
            </w:pPr>
            <w:r w:rsidRPr="00AF2D0B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657AC46" w14:textId="77777777" w:rsidR="002D7EE0" w:rsidRPr="00AF2D0B" w:rsidRDefault="002D7EE0" w:rsidP="00027180">
            <w:pPr>
              <w:pStyle w:val="a8"/>
              <w:ind w:left="48" w:right="48"/>
              <w:rPr>
                <w:sz w:val="22"/>
                <w:szCs w:val="22"/>
              </w:rPr>
            </w:pPr>
            <w:r w:rsidRPr="00AF2D0B">
              <w:rPr>
                <w:rFonts w:hint="eastAsia"/>
                <w:sz w:val="22"/>
                <w:szCs w:val="22"/>
              </w:rPr>
              <w:t>％</w:t>
            </w:r>
          </w:p>
        </w:tc>
        <w:tc>
          <w:tcPr>
            <w:tcW w:w="8646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5C78B838" w14:textId="77777777" w:rsidR="002D7EE0" w:rsidRPr="00AF2D0B" w:rsidRDefault="002D7EE0" w:rsidP="00027180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</w:tr>
      <w:tr w:rsidR="002D7EE0" w:rsidRPr="00687669" w14:paraId="0F70F3D4" w14:textId="77777777" w:rsidTr="00CF3B3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430" w:type="dxa"/>
            <w:shd w:val="clear" w:color="auto" w:fill="auto"/>
            <w:vAlign w:val="center"/>
          </w:tcPr>
          <w:p w14:paraId="1CDC0C86" w14:textId="77777777" w:rsidR="002D7EE0" w:rsidRPr="00687669" w:rsidRDefault="002D7EE0" w:rsidP="00027180">
            <w:pPr>
              <w:pStyle w:val="21"/>
              <w:ind w:leftChars="0" w:left="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 w:rsidRPr="00687669">
              <w:rPr>
                <w:rFonts w:hAnsi="標楷體" w:hint="eastAsia"/>
                <w:b/>
                <w:noProof/>
                <w:sz w:val="22"/>
                <w:szCs w:val="22"/>
              </w:rPr>
              <w:t>教育部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0D92AC0" w14:textId="77777777" w:rsidR="002D7EE0" w:rsidRPr="00687669" w:rsidRDefault="002D7EE0" w:rsidP="00027180">
            <w:pPr>
              <w:pStyle w:val="3"/>
              <w:rPr>
                <w:rFonts w:hAnsi="細明體"/>
                <w:b/>
                <w:spacing w:val="-2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6649D8D2" w14:textId="77777777" w:rsidR="002D7EE0" w:rsidRPr="00687669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A0FDEA9" w14:textId="77777777" w:rsidR="002D7EE0" w:rsidRPr="00687669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646" w:type="dxa"/>
            <w:shd w:val="clear" w:color="auto" w:fill="auto"/>
            <w:vAlign w:val="center"/>
          </w:tcPr>
          <w:p w14:paraId="0DDDC23A" w14:textId="77777777" w:rsidR="002D7EE0" w:rsidRPr="00687669" w:rsidRDefault="002D7EE0" w:rsidP="00027180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2D7EE0" w:rsidRPr="00687669" w14:paraId="1FB7FFFD" w14:textId="77777777" w:rsidTr="00CF3B3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430" w:type="dxa"/>
            <w:shd w:val="clear" w:color="auto" w:fill="auto"/>
            <w:vAlign w:val="center"/>
          </w:tcPr>
          <w:p w14:paraId="7B46CDCD" w14:textId="77777777" w:rsidR="002D7EE0" w:rsidRPr="00687669" w:rsidRDefault="002D7EE0" w:rsidP="00027180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687669">
              <w:rPr>
                <w:rFonts w:hAnsi="標楷體" w:hint="eastAsia"/>
                <w:noProof/>
                <w:sz w:val="22"/>
                <w:szCs w:val="22"/>
              </w:rPr>
              <w:t>高等教育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6521DBE" w14:textId="77777777" w:rsidR="002D7EE0" w:rsidRPr="00687669" w:rsidRDefault="002D7EE0" w:rsidP="00027180">
            <w:pPr>
              <w:pStyle w:val="3"/>
              <w:rPr>
                <w:rFonts w:hAnsi="細明體"/>
                <w:spacing w:val="-2"/>
                <w:sz w:val="22"/>
                <w:szCs w:val="22"/>
              </w:rPr>
            </w:pPr>
            <w:r w:rsidRPr="00687669">
              <w:rPr>
                <w:rFonts w:hAnsi="細明體"/>
                <w:noProof/>
                <w:spacing w:val="-2"/>
                <w:sz w:val="22"/>
                <w:szCs w:val="22"/>
              </w:rPr>
              <w:t>122,974,668,000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74BEDFE" w14:textId="77777777" w:rsidR="002D7EE0" w:rsidRPr="00687669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687669">
              <w:rPr>
                <w:rFonts w:hAnsi="細明體"/>
                <w:noProof/>
                <w:sz w:val="22"/>
                <w:szCs w:val="22"/>
              </w:rPr>
              <w:t>219,926,281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6F61FA9" w14:textId="77777777" w:rsidR="002D7EE0" w:rsidRPr="00687669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687669">
              <w:rPr>
                <w:rFonts w:hAnsi="細明體"/>
                <w:noProof/>
                <w:sz w:val="22"/>
                <w:szCs w:val="22"/>
              </w:rPr>
              <w:t>0.18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1B296FF0" w14:textId="77777777" w:rsidR="002D7EE0" w:rsidRPr="00687669" w:rsidRDefault="002D7EE0" w:rsidP="00027180">
            <w:pPr>
              <w:pStyle w:val="4"/>
              <w:rPr>
                <w:rFonts w:hAnsi="標楷體"/>
                <w:sz w:val="22"/>
                <w:szCs w:val="22"/>
              </w:rPr>
            </w:pPr>
            <w:r w:rsidRPr="00687669">
              <w:rPr>
                <w:rFonts w:hAnsi="標楷體" w:hint="eastAsia"/>
                <w:noProof/>
                <w:sz w:val="22"/>
                <w:szCs w:val="22"/>
              </w:rPr>
              <w:t>補助或委辦計畫期程跨年度或經費未於年度內結報。</w:t>
            </w:r>
          </w:p>
        </w:tc>
      </w:tr>
      <w:tr w:rsidR="002D7EE0" w:rsidRPr="00687669" w14:paraId="6F2CAAEE" w14:textId="77777777" w:rsidTr="00CF3B3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430" w:type="dxa"/>
            <w:shd w:val="clear" w:color="auto" w:fill="auto"/>
            <w:vAlign w:val="center"/>
          </w:tcPr>
          <w:p w14:paraId="70E4506B" w14:textId="77777777" w:rsidR="002D7EE0" w:rsidRPr="00687669" w:rsidRDefault="002D7EE0" w:rsidP="00027180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687669">
              <w:rPr>
                <w:rFonts w:hAnsi="標楷體" w:hint="eastAsia"/>
                <w:noProof/>
                <w:sz w:val="22"/>
                <w:szCs w:val="22"/>
              </w:rPr>
              <w:t>中等教育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1EE0BF7" w14:textId="77777777" w:rsidR="002D7EE0" w:rsidRPr="00687669" w:rsidRDefault="002D7EE0" w:rsidP="00027180">
            <w:pPr>
              <w:pStyle w:val="3"/>
              <w:rPr>
                <w:rFonts w:hAnsi="細明體"/>
                <w:spacing w:val="-2"/>
                <w:sz w:val="22"/>
                <w:szCs w:val="22"/>
              </w:rPr>
            </w:pPr>
            <w:r w:rsidRPr="00687669">
              <w:rPr>
                <w:rFonts w:hAnsi="細明體"/>
                <w:noProof/>
                <w:spacing w:val="-2"/>
                <w:sz w:val="22"/>
                <w:szCs w:val="22"/>
              </w:rPr>
              <w:t>1,783,635,000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44DB635" w14:textId="77777777" w:rsidR="002D7EE0" w:rsidRPr="00687669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687669">
              <w:rPr>
                <w:rFonts w:hAnsi="細明體"/>
                <w:noProof/>
                <w:sz w:val="22"/>
                <w:szCs w:val="22"/>
              </w:rPr>
              <w:t>138,954,743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453E0ED" w14:textId="77777777" w:rsidR="002D7EE0" w:rsidRPr="00687669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687669">
              <w:rPr>
                <w:rFonts w:hAnsi="細明體"/>
                <w:noProof/>
                <w:sz w:val="22"/>
                <w:szCs w:val="22"/>
              </w:rPr>
              <w:t>7.79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30E8D47E" w14:textId="77777777" w:rsidR="002D7EE0" w:rsidRPr="00687669" w:rsidRDefault="002D7EE0" w:rsidP="00027180">
            <w:pPr>
              <w:pStyle w:val="4"/>
              <w:rPr>
                <w:rFonts w:hAnsi="標楷體"/>
                <w:sz w:val="22"/>
                <w:szCs w:val="22"/>
              </w:rPr>
            </w:pPr>
            <w:r w:rsidRPr="00687669">
              <w:rPr>
                <w:rFonts w:hAnsi="標楷體" w:hint="eastAsia"/>
                <w:noProof/>
                <w:sz w:val="22"/>
                <w:szCs w:val="22"/>
              </w:rPr>
              <w:t>補助或委辦計畫期程跨年度或經費未於年度內結報。</w:t>
            </w:r>
          </w:p>
        </w:tc>
      </w:tr>
      <w:tr w:rsidR="002D7EE0" w:rsidRPr="00687669" w14:paraId="6654D2AF" w14:textId="77777777" w:rsidTr="00CF3B3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430" w:type="dxa"/>
            <w:shd w:val="clear" w:color="auto" w:fill="auto"/>
            <w:vAlign w:val="center"/>
          </w:tcPr>
          <w:p w14:paraId="1FA65F67" w14:textId="77777777" w:rsidR="002D7EE0" w:rsidRPr="00687669" w:rsidRDefault="002D7EE0" w:rsidP="00027180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687669">
              <w:rPr>
                <w:rFonts w:hAnsi="標楷體" w:hint="eastAsia"/>
                <w:noProof/>
                <w:sz w:val="22"/>
                <w:szCs w:val="22"/>
              </w:rPr>
              <w:t>終身教育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CA6BE78" w14:textId="77777777" w:rsidR="002D7EE0" w:rsidRPr="00687669" w:rsidRDefault="002D7EE0" w:rsidP="00027180">
            <w:pPr>
              <w:pStyle w:val="3"/>
              <w:rPr>
                <w:rFonts w:hAnsi="細明體"/>
                <w:spacing w:val="-2"/>
                <w:sz w:val="22"/>
                <w:szCs w:val="22"/>
              </w:rPr>
            </w:pPr>
            <w:r w:rsidRPr="00687669">
              <w:rPr>
                <w:rFonts w:hAnsi="細明體"/>
                <w:noProof/>
                <w:spacing w:val="-2"/>
                <w:sz w:val="22"/>
                <w:szCs w:val="22"/>
              </w:rPr>
              <w:t>3,136,163,000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3E5E972" w14:textId="77777777" w:rsidR="002D7EE0" w:rsidRPr="00687669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687669">
              <w:rPr>
                <w:rFonts w:hAnsi="細明體"/>
                <w:noProof/>
                <w:sz w:val="22"/>
                <w:szCs w:val="22"/>
              </w:rPr>
              <w:t>202,089,144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6398AD1" w14:textId="77777777" w:rsidR="002D7EE0" w:rsidRPr="00687669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687669">
              <w:rPr>
                <w:rFonts w:hAnsi="細明體"/>
                <w:noProof/>
                <w:sz w:val="22"/>
                <w:szCs w:val="22"/>
              </w:rPr>
              <w:t>6.44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388F2395" w14:textId="77777777" w:rsidR="002D7EE0" w:rsidRPr="00687669" w:rsidRDefault="002D7EE0" w:rsidP="00027180">
            <w:pPr>
              <w:pStyle w:val="4"/>
              <w:rPr>
                <w:rFonts w:hAnsi="標楷體"/>
                <w:sz w:val="22"/>
                <w:szCs w:val="22"/>
              </w:rPr>
            </w:pPr>
            <w:r w:rsidRPr="00687669">
              <w:rPr>
                <w:rFonts w:hAnsi="標楷體" w:hint="eastAsia"/>
                <w:noProof/>
                <w:sz w:val="22"/>
                <w:szCs w:val="22"/>
              </w:rPr>
              <w:t>補助或委辦計畫期程跨年度或經費未於年度內結報。</w:t>
            </w:r>
          </w:p>
        </w:tc>
      </w:tr>
      <w:tr w:rsidR="002D7EE0" w:rsidRPr="00687669" w14:paraId="6937BEC6" w14:textId="77777777" w:rsidTr="00CF3B3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430" w:type="dxa"/>
            <w:shd w:val="clear" w:color="auto" w:fill="auto"/>
            <w:vAlign w:val="center"/>
          </w:tcPr>
          <w:p w14:paraId="5F236F52" w14:textId="77777777" w:rsidR="002D7EE0" w:rsidRPr="00687669" w:rsidRDefault="002D7EE0" w:rsidP="00027180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687669">
              <w:rPr>
                <w:rFonts w:hAnsi="標楷體" w:hint="eastAsia"/>
                <w:noProof/>
                <w:sz w:val="22"/>
                <w:szCs w:val="22"/>
              </w:rPr>
              <w:t>學務與輔導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D727E45" w14:textId="77777777" w:rsidR="002D7EE0" w:rsidRPr="00687669" w:rsidRDefault="002D7EE0" w:rsidP="00027180">
            <w:pPr>
              <w:pStyle w:val="3"/>
              <w:rPr>
                <w:rFonts w:hAnsi="細明體"/>
                <w:spacing w:val="-2"/>
                <w:sz w:val="22"/>
                <w:szCs w:val="22"/>
              </w:rPr>
            </w:pPr>
            <w:r w:rsidRPr="00687669">
              <w:rPr>
                <w:rFonts w:hAnsi="細明體"/>
                <w:noProof/>
                <w:spacing w:val="-2"/>
                <w:sz w:val="22"/>
                <w:szCs w:val="22"/>
              </w:rPr>
              <w:t>2,677,148,000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C6302F8" w14:textId="77777777" w:rsidR="002D7EE0" w:rsidRPr="00687669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687669">
              <w:rPr>
                <w:rFonts w:hAnsi="細明體"/>
                <w:noProof/>
                <w:sz w:val="22"/>
                <w:szCs w:val="22"/>
              </w:rPr>
              <w:t>93,352,952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D75BF21" w14:textId="77777777" w:rsidR="002D7EE0" w:rsidRPr="00687669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687669">
              <w:rPr>
                <w:rFonts w:hAnsi="細明體"/>
                <w:noProof/>
                <w:sz w:val="22"/>
                <w:szCs w:val="22"/>
              </w:rPr>
              <w:t>3.49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0932496E" w14:textId="77777777" w:rsidR="002D7EE0" w:rsidRPr="00687669" w:rsidRDefault="002D7EE0" w:rsidP="00027180">
            <w:pPr>
              <w:pStyle w:val="4"/>
              <w:rPr>
                <w:rFonts w:hAnsi="標楷體"/>
                <w:sz w:val="22"/>
                <w:szCs w:val="22"/>
              </w:rPr>
            </w:pPr>
            <w:r w:rsidRPr="00687669">
              <w:rPr>
                <w:rFonts w:hAnsi="標楷體" w:hint="eastAsia"/>
                <w:noProof/>
                <w:sz w:val="22"/>
                <w:szCs w:val="22"/>
              </w:rPr>
              <w:t>補助或委辦計畫期程跨年度或經費未於年度內結報。</w:t>
            </w:r>
          </w:p>
        </w:tc>
      </w:tr>
      <w:tr w:rsidR="002D7EE0" w:rsidRPr="00687669" w14:paraId="0C3E3C80" w14:textId="77777777" w:rsidTr="00CF3B3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430" w:type="dxa"/>
            <w:shd w:val="clear" w:color="auto" w:fill="auto"/>
            <w:vAlign w:val="center"/>
          </w:tcPr>
          <w:p w14:paraId="1A9EAC84" w14:textId="77777777" w:rsidR="002D7EE0" w:rsidRPr="00687669" w:rsidRDefault="002D7EE0" w:rsidP="00027180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687669">
              <w:rPr>
                <w:rFonts w:hAnsi="標楷體" w:hint="eastAsia"/>
                <w:noProof/>
                <w:sz w:val="22"/>
                <w:szCs w:val="22"/>
              </w:rPr>
              <w:t>各項教育推展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44CFDB9" w14:textId="77777777" w:rsidR="002D7EE0" w:rsidRPr="00687669" w:rsidRDefault="002D7EE0" w:rsidP="00027180">
            <w:pPr>
              <w:pStyle w:val="3"/>
              <w:rPr>
                <w:rFonts w:hAnsi="細明體"/>
                <w:spacing w:val="-2"/>
                <w:sz w:val="22"/>
                <w:szCs w:val="22"/>
              </w:rPr>
            </w:pPr>
            <w:r w:rsidRPr="00687669">
              <w:rPr>
                <w:rFonts w:hAnsi="細明體"/>
                <w:noProof/>
                <w:spacing w:val="-2"/>
                <w:sz w:val="22"/>
                <w:szCs w:val="22"/>
              </w:rPr>
              <w:t>8,078,339,000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8AE7DC5" w14:textId="77777777" w:rsidR="002D7EE0" w:rsidRPr="00687669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687669">
              <w:rPr>
                <w:rFonts w:hAnsi="細明體"/>
                <w:noProof/>
                <w:sz w:val="22"/>
                <w:szCs w:val="22"/>
              </w:rPr>
              <w:t>330,617,133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91BC70E" w14:textId="77777777" w:rsidR="002D7EE0" w:rsidRPr="00687669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687669">
              <w:rPr>
                <w:rFonts w:hAnsi="細明體"/>
                <w:noProof/>
                <w:sz w:val="22"/>
                <w:szCs w:val="22"/>
              </w:rPr>
              <w:t>4.09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49B051C8" w14:textId="77777777" w:rsidR="002D7EE0" w:rsidRPr="00687669" w:rsidRDefault="002D7EE0" w:rsidP="00027180">
            <w:pPr>
              <w:pStyle w:val="4"/>
              <w:rPr>
                <w:rFonts w:hAnsi="標楷體"/>
                <w:sz w:val="22"/>
                <w:szCs w:val="22"/>
              </w:rPr>
            </w:pPr>
            <w:r w:rsidRPr="00687669">
              <w:rPr>
                <w:rFonts w:hAnsi="標楷體" w:hint="eastAsia"/>
                <w:noProof/>
                <w:sz w:val="22"/>
                <w:szCs w:val="22"/>
              </w:rPr>
              <w:t>補助或委辦計畫期程跨年度或經費未於年度內結報。</w:t>
            </w:r>
          </w:p>
        </w:tc>
      </w:tr>
      <w:tr w:rsidR="002D7EE0" w:rsidRPr="00687669" w14:paraId="673E4557" w14:textId="77777777" w:rsidTr="00CF3B3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430" w:type="dxa"/>
            <w:shd w:val="clear" w:color="auto" w:fill="auto"/>
            <w:vAlign w:val="center"/>
          </w:tcPr>
          <w:p w14:paraId="4AA3C1FB" w14:textId="77777777" w:rsidR="002D7EE0" w:rsidRPr="00687669" w:rsidRDefault="002D7EE0" w:rsidP="00027180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687669">
              <w:rPr>
                <w:rFonts w:hAnsi="標楷體" w:hint="eastAsia"/>
                <w:noProof/>
                <w:sz w:val="22"/>
                <w:szCs w:val="22"/>
              </w:rPr>
              <w:t>非營業特種基金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7559EF7" w14:textId="77777777" w:rsidR="002D7EE0" w:rsidRPr="00687669" w:rsidRDefault="002D7EE0" w:rsidP="00027180">
            <w:pPr>
              <w:pStyle w:val="3"/>
              <w:rPr>
                <w:rFonts w:hAnsi="細明體"/>
                <w:spacing w:val="-2"/>
                <w:sz w:val="22"/>
                <w:szCs w:val="22"/>
              </w:rPr>
            </w:pPr>
            <w:r w:rsidRPr="00687669">
              <w:rPr>
                <w:rFonts w:hAnsi="細明體"/>
                <w:noProof/>
                <w:spacing w:val="-2"/>
                <w:sz w:val="22"/>
                <w:szCs w:val="22"/>
              </w:rPr>
              <w:t>4,460,870,000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AC028F7" w14:textId="77777777" w:rsidR="002D7EE0" w:rsidRPr="00687669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687669">
              <w:rPr>
                <w:rFonts w:hAnsi="細明體"/>
                <w:noProof/>
                <w:sz w:val="22"/>
                <w:szCs w:val="22"/>
              </w:rPr>
              <w:t>725,626,000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8F0979F" w14:textId="77777777" w:rsidR="002D7EE0" w:rsidRPr="00687669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687669">
              <w:rPr>
                <w:rFonts w:hAnsi="細明體"/>
                <w:noProof/>
                <w:sz w:val="22"/>
                <w:szCs w:val="22"/>
              </w:rPr>
              <w:t>16.27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00F58D66" w14:textId="77777777" w:rsidR="002D7EE0" w:rsidRPr="00687669" w:rsidRDefault="002D7EE0" w:rsidP="00027180">
            <w:pPr>
              <w:pStyle w:val="4"/>
              <w:rPr>
                <w:rFonts w:hAnsi="標楷體"/>
                <w:sz w:val="22"/>
                <w:szCs w:val="22"/>
              </w:rPr>
            </w:pPr>
            <w:r w:rsidRPr="00687669">
              <w:rPr>
                <w:rFonts w:hAnsi="標楷體" w:hint="eastAsia"/>
                <w:noProof/>
                <w:sz w:val="22"/>
                <w:szCs w:val="22"/>
              </w:rPr>
              <w:t>補助計畫期程跨年度或經費未於年度內結報。</w:t>
            </w:r>
          </w:p>
        </w:tc>
      </w:tr>
      <w:tr w:rsidR="002D7EE0" w:rsidRPr="00687669" w14:paraId="6447DA92" w14:textId="77777777" w:rsidTr="00CF3B3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430" w:type="dxa"/>
            <w:shd w:val="clear" w:color="auto" w:fill="auto"/>
            <w:vAlign w:val="center"/>
          </w:tcPr>
          <w:p w14:paraId="5AF6F8CA" w14:textId="77777777" w:rsidR="002D7EE0" w:rsidRPr="00687669" w:rsidRDefault="002D7EE0" w:rsidP="00027180">
            <w:pPr>
              <w:pStyle w:val="21"/>
              <w:ind w:leftChars="0" w:left="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 w:rsidRPr="00687669">
              <w:rPr>
                <w:rFonts w:hAnsi="標楷體" w:hint="eastAsia"/>
                <w:b/>
                <w:noProof/>
                <w:sz w:val="22"/>
                <w:szCs w:val="22"/>
              </w:rPr>
              <w:t>國民及學前教育署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FB34F0C" w14:textId="77777777" w:rsidR="002D7EE0" w:rsidRPr="00687669" w:rsidRDefault="002D7EE0" w:rsidP="00027180">
            <w:pPr>
              <w:pStyle w:val="3"/>
              <w:rPr>
                <w:rFonts w:hAnsi="細明體"/>
                <w:b/>
                <w:spacing w:val="-2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2CEC6E41" w14:textId="77777777" w:rsidR="002D7EE0" w:rsidRPr="00687669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54E86DD" w14:textId="77777777" w:rsidR="002D7EE0" w:rsidRPr="00687669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646" w:type="dxa"/>
            <w:shd w:val="clear" w:color="auto" w:fill="auto"/>
            <w:vAlign w:val="center"/>
          </w:tcPr>
          <w:p w14:paraId="30987832" w14:textId="77777777" w:rsidR="002D7EE0" w:rsidRPr="00687669" w:rsidRDefault="002D7EE0" w:rsidP="00027180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2D7EE0" w:rsidRPr="00687669" w14:paraId="65309C2B" w14:textId="77777777" w:rsidTr="00CF3B3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430" w:type="dxa"/>
            <w:shd w:val="clear" w:color="auto" w:fill="auto"/>
            <w:vAlign w:val="center"/>
          </w:tcPr>
          <w:p w14:paraId="33990D06" w14:textId="77777777" w:rsidR="002D7EE0" w:rsidRPr="00687669" w:rsidRDefault="002D7EE0" w:rsidP="00027180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687669">
              <w:rPr>
                <w:rFonts w:hAnsi="標楷體" w:hint="eastAsia"/>
                <w:noProof/>
                <w:sz w:val="22"/>
                <w:szCs w:val="22"/>
              </w:rPr>
              <w:t>國民及學前教育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1956DEF" w14:textId="77777777" w:rsidR="002D7EE0" w:rsidRPr="00687669" w:rsidRDefault="002D7EE0" w:rsidP="00027180">
            <w:pPr>
              <w:pStyle w:val="3"/>
              <w:rPr>
                <w:rFonts w:hAnsi="細明體"/>
                <w:spacing w:val="-2"/>
                <w:sz w:val="22"/>
                <w:szCs w:val="22"/>
              </w:rPr>
            </w:pPr>
            <w:r w:rsidRPr="00687669">
              <w:rPr>
                <w:rFonts w:hAnsi="細明體"/>
                <w:noProof/>
                <w:spacing w:val="-2"/>
                <w:sz w:val="22"/>
                <w:szCs w:val="22"/>
              </w:rPr>
              <w:t>153,306,829,000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CA719A1" w14:textId="77777777" w:rsidR="002D7EE0" w:rsidRPr="00687669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687669">
              <w:rPr>
                <w:rFonts w:hAnsi="細明體"/>
                <w:noProof/>
                <w:sz w:val="22"/>
                <w:szCs w:val="22"/>
              </w:rPr>
              <w:t>258,601,475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18F0AFC" w14:textId="77777777" w:rsidR="002D7EE0" w:rsidRPr="00687669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687669">
              <w:rPr>
                <w:rFonts w:hAnsi="細明體"/>
                <w:noProof/>
                <w:sz w:val="22"/>
                <w:szCs w:val="22"/>
              </w:rPr>
              <w:t>0.17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07A522B1" w14:textId="77777777" w:rsidR="002D7EE0" w:rsidRPr="00687669" w:rsidRDefault="002D7EE0" w:rsidP="00027180">
            <w:pPr>
              <w:pStyle w:val="4"/>
              <w:rPr>
                <w:rFonts w:hAnsi="標楷體"/>
                <w:sz w:val="22"/>
                <w:szCs w:val="22"/>
              </w:rPr>
            </w:pPr>
            <w:r w:rsidRPr="00687669">
              <w:rPr>
                <w:rFonts w:hAnsi="標楷體" w:hint="eastAsia"/>
                <w:noProof/>
                <w:sz w:val="22"/>
                <w:szCs w:val="22"/>
              </w:rPr>
              <w:t>補助計畫期程跨年度或經費未於年度內結報。</w:t>
            </w:r>
          </w:p>
        </w:tc>
      </w:tr>
      <w:tr w:rsidR="002D7EE0" w:rsidRPr="00687669" w14:paraId="391A37FB" w14:textId="77777777" w:rsidTr="00CF3B3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430" w:type="dxa"/>
            <w:shd w:val="clear" w:color="auto" w:fill="auto"/>
            <w:vAlign w:val="center"/>
          </w:tcPr>
          <w:p w14:paraId="14E3FC7C" w14:textId="77777777" w:rsidR="002D7EE0" w:rsidRPr="00687669" w:rsidRDefault="002D7EE0" w:rsidP="00027180">
            <w:pPr>
              <w:pStyle w:val="21"/>
              <w:ind w:leftChars="0" w:left="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 w:rsidRPr="00687669">
              <w:rPr>
                <w:rFonts w:hAnsi="標楷體" w:hint="eastAsia"/>
                <w:b/>
                <w:noProof/>
                <w:sz w:val="22"/>
                <w:szCs w:val="22"/>
              </w:rPr>
              <w:t>體育署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959D2E1" w14:textId="77777777" w:rsidR="002D7EE0" w:rsidRPr="00687669" w:rsidRDefault="002D7EE0" w:rsidP="00027180">
            <w:pPr>
              <w:pStyle w:val="3"/>
              <w:rPr>
                <w:rFonts w:hAnsi="細明體"/>
                <w:b/>
                <w:spacing w:val="-2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55FBAD32" w14:textId="77777777" w:rsidR="002D7EE0" w:rsidRPr="00687669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3303E7E" w14:textId="77777777" w:rsidR="002D7EE0" w:rsidRPr="00687669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646" w:type="dxa"/>
            <w:shd w:val="clear" w:color="auto" w:fill="auto"/>
            <w:vAlign w:val="center"/>
          </w:tcPr>
          <w:p w14:paraId="5CDA2DC1" w14:textId="77777777" w:rsidR="002D7EE0" w:rsidRPr="00687669" w:rsidRDefault="002D7EE0" w:rsidP="00027180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2D7EE0" w:rsidRPr="00687669" w14:paraId="125D01AA" w14:textId="77777777" w:rsidTr="00CF3B3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430" w:type="dxa"/>
            <w:shd w:val="clear" w:color="auto" w:fill="auto"/>
            <w:vAlign w:val="center"/>
          </w:tcPr>
          <w:p w14:paraId="3DE25D1E" w14:textId="77777777" w:rsidR="002D7EE0" w:rsidRPr="00687669" w:rsidRDefault="002D7EE0" w:rsidP="00027180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687669">
              <w:rPr>
                <w:rFonts w:hAnsi="標楷體" w:hint="eastAsia"/>
                <w:noProof/>
                <w:sz w:val="22"/>
                <w:szCs w:val="22"/>
              </w:rPr>
              <w:t>體育教育推展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01B25EF" w14:textId="77777777" w:rsidR="002D7EE0" w:rsidRPr="00687669" w:rsidRDefault="002D7EE0" w:rsidP="00027180">
            <w:pPr>
              <w:pStyle w:val="3"/>
              <w:rPr>
                <w:rFonts w:hAnsi="細明體"/>
                <w:spacing w:val="-2"/>
                <w:sz w:val="22"/>
                <w:szCs w:val="22"/>
              </w:rPr>
            </w:pPr>
            <w:r w:rsidRPr="00687669">
              <w:rPr>
                <w:rFonts w:hAnsi="細明體"/>
                <w:noProof/>
                <w:spacing w:val="-2"/>
                <w:sz w:val="22"/>
                <w:szCs w:val="22"/>
              </w:rPr>
              <w:t>3,831,525,000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C8B1A18" w14:textId="77777777" w:rsidR="002D7EE0" w:rsidRPr="00687669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687669">
              <w:rPr>
                <w:rFonts w:hAnsi="細明體"/>
                <w:noProof/>
                <w:sz w:val="22"/>
                <w:szCs w:val="22"/>
              </w:rPr>
              <w:t>297,633,389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F74BD26" w14:textId="77777777" w:rsidR="002D7EE0" w:rsidRPr="00687669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687669">
              <w:rPr>
                <w:rFonts w:hAnsi="細明體"/>
                <w:noProof/>
                <w:sz w:val="22"/>
                <w:szCs w:val="22"/>
              </w:rPr>
              <w:t>7.77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5C8917A5" w14:textId="77777777" w:rsidR="002D7EE0" w:rsidRPr="00687669" w:rsidRDefault="002D7EE0" w:rsidP="00027180">
            <w:pPr>
              <w:pStyle w:val="4"/>
              <w:rPr>
                <w:rFonts w:hAnsi="標楷體"/>
                <w:sz w:val="22"/>
                <w:szCs w:val="22"/>
              </w:rPr>
            </w:pPr>
            <w:r w:rsidRPr="00687669">
              <w:rPr>
                <w:rFonts w:hAnsi="標楷體" w:hint="eastAsia"/>
                <w:noProof/>
                <w:sz w:val="22"/>
                <w:szCs w:val="22"/>
              </w:rPr>
              <w:t>補助各級學校運動場地修整建工程，期程跨年度。</w:t>
            </w:r>
          </w:p>
        </w:tc>
      </w:tr>
      <w:tr w:rsidR="002D7EE0" w:rsidRPr="00687669" w14:paraId="0F3E00B4" w14:textId="77777777" w:rsidTr="00CF3B3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430" w:type="dxa"/>
            <w:shd w:val="clear" w:color="auto" w:fill="auto"/>
            <w:vAlign w:val="center"/>
          </w:tcPr>
          <w:p w14:paraId="15159FBE" w14:textId="77777777" w:rsidR="002D7EE0" w:rsidRPr="00687669" w:rsidRDefault="002D7EE0" w:rsidP="00027180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687669">
              <w:rPr>
                <w:rFonts w:hAnsi="標楷體" w:hint="eastAsia"/>
                <w:noProof/>
                <w:sz w:val="22"/>
                <w:szCs w:val="22"/>
              </w:rPr>
              <w:t>國家體育建設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99DEC59" w14:textId="77777777" w:rsidR="002D7EE0" w:rsidRPr="00687669" w:rsidRDefault="002D7EE0" w:rsidP="00027180">
            <w:pPr>
              <w:pStyle w:val="3"/>
              <w:rPr>
                <w:rFonts w:hAnsi="細明體"/>
                <w:spacing w:val="-2"/>
                <w:sz w:val="22"/>
                <w:szCs w:val="22"/>
              </w:rPr>
            </w:pPr>
            <w:r w:rsidRPr="00687669">
              <w:rPr>
                <w:rFonts w:hAnsi="細明體"/>
                <w:noProof/>
                <w:spacing w:val="-2"/>
                <w:sz w:val="22"/>
                <w:szCs w:val="22"/>
              </w:rPr>
              <w:t>1,603,332,000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A81189B" w14:textId="77777777" w:rsidR="002D7EE0" w:rsidRPr="00687669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687669">
              <w:rPr>
                <w:rFonts w:hAnsi="細明體"/>
                <w:noProof/>
                <w:sz w:val="22"/>
                <w:szCs w:val="22"/>
              </w:rPr>
              <w:t>603,547,767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599B8F8" w14:textId="77777777" w:rsidR="002D7EE0" w:rsidRPr="00687669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687669">
              <w:rPr>
                <w:rFonts w:hAnsi="細明體"/>
                <w:noProof/>
                <w:sz w:val="22"/>
                <w:szCs w:val="22"/>
              </w:rPr>
              <w:t>37.64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7559C095" w14:textId="77777777" w:rsidR="002D7EE0" w:rsidRPr="00687669" w:rsidRDefault="002D7EE0" w:rsidP="00027180">
            <w:pPr>
              <w:pStyle w:val="4"/>
              <w:rPr>
                <w:rFonts w:hAnsi="標楷體"/>
                <w:sz w:val="22"/>
                <w:szCs w:val="22"/>
              </w:rPr>
            </w:pPr>
            <w:r w:rsidRPr="00687669">
              <w:rPr>
                <w:rFonts w:hAnsi="標楷體" w:hint="eastAsia"/>
                <w:noProof/>
                <w:sz w:val="22"/>
                <w:szCs w:val="22"/>
              </w:rPr>
              <w:t>補助國家運動訓練中心興整建計畫工程及辦理士校營區遷建作業、新建游泳館等工程，期程跨年度。</w:t>
            </w:r>
          </w:p>
        </w:tc>
      </w:tr>
      <w:tr w:rsidR="002D7EE0" w:rsidRPr="00687669" w14:paraId="36C06ECD" w14:textId="77777777" w:rsidTr="00CF3B3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430" w:type="dxa"/>
            <w:shd w:val="clear" w:color="auto" w:fill="auto"/>
            <w:vAlign w:val="center"/>
          </w:tcPr>
          <w:p w14:paraId="58ADB482" w14:textId="77777777" w:rsidR="002D7EE0" w:rsidRPr="00687669" w:rsidRDefault="002D7EE0" w:rsidP="00027180">
            <w:pPr>
              <w:pStyle w:val="21"/>
              <w:ind w:leftChars="0" w:left="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 w:rsidRPr="00687669">
              <w:rPr>
                <w:rFonts w:hAnsi="標楷體" w:hint="eastAsia"/>
                <w:b/>
                <w:noProof/>
                <w:sz w:val="22"/>
                <w:szCs w:val="22"/>
              </w:rPr>
              <w:t>國家圖書館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AF2C522" w14:textId="77777777" w:rsidR="002D7EE0" w:rsidRPr="00687669" w:rsidRDefault="002D7EE0" w:rsidP="00027180">
            <w:pPr>
              <w:pStyle w:val="3"/>
              <w:rPr>
                <w:rFonts w:hAnsi="細明體"/>
                <w:b/>
                <w:spacing w:val="-2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6E815E06" w14:textId="77777777" w:rsidR="002D7EE0" w:rsidRPr="00687669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401009E" w14:textId="77777777" w:rsidR="002D7EE0" w:rsidRPr="00687669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646" w:type="dxa"/>
            <w:shd w:val="clear" w:color="auto" w:fill="auto"/>
            <w:vAlign w:val="center"/>
          </w:tcPr>
          <w:p w14:paraId="658191BA" w14:textId="77777777" w:rsidR="002D7EE0" w:rsidRPr="00687669" w:rsidRDefault="002D7EE0" w:rsidP="00027180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2D7EE0" w:rsidRPr="00687669" w14:paraId="117649BF" w14:textId="77777777" w:rsidTr="00CF3B3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430" w:type="dxa"/>
            <w:shd w:val="clear" w:color="auto" w:fill="auto"/>
            <w:vAlign w:val="center"/>
          </w:tcPr>
          <w:p w14:paraId="0F678D56" w14:textId="77777777" w:rsidR="002D7EE0" w:rsidRPr="00687669" w:rsidRDefault="002D7EE0" w:rsidP="00027180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687669">
              <w:rPr>
                <w:rFonts w:hAnsi="標楷體" w:hint="eastAsia"/>
                <w:noProof/>
                <w:sz w:val="22"/>
                <w:szCs w:val="22"/>
              </w:rPr>
              <w:t>一般行政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2A5CE13" w14:textId="77777777" w:rsidR="002D7EE0" w:rsidRPr="00687669" w:rsidRDefault="002D7EE0" w:rsidP="00027180">
            <w:pPr>
              <w:pStyle w:val="3"/>
              <w:rPr>
                <w:rFonts w:hAnsi="細明體"/>
                <w:spacing w:val="-2"/>
                <w:sz w:val="22"/>
                <w:szCs w:val="22"/>
              </w:rPr>
            </w:pPr>
            <w:r w:rsidRPr="00687669">
              <w:rPr>
                <w:rFonts w:hAnsi="細明體"/>
                <w:noProof/>
                <w:spacing w:val="-2"/>
                <w:sz w:val="22"/>
                <w:szCs w:val="22"/>
              </w:rPr>
              <w:t>1,832,968,000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DDF5A5B" w14:textId="77777777" w:rsidR="002D7EE0" w:rsidRPr="00687669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687669">
              <w:rPr>
                <w:rFonts w:hAnsi="細明體"/>
                <w:noProof/>
                <w:sz w:val="22"/>
                <w:szCs w:val="22"/>
              </w:rPr>
              <w:t>1,329,382,367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C9A62BF" w14:textId="77777777" w:rsidR="002D7EE0" w:rsidRPr="00687669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687669">
              <w:rPr>
                <w:rFonts w:hAnsi="細明體"/>
                <w:noProof/>
                <w:sz w:val="22"/>
                <w:szCs w:val="22"/>
              </w:rPr>
              <w:t>72.53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49CB25CF" w14:textId="77777777" w:rsidR="002D7EE0" w:rsidRPr="00687669" w:rsidRDefault="002D7EE0" w:rsidP="00027180">
            <w:pPr>
              <w:pStyle w:val="4"/>
              <w:rPr>
                <w:rFonts w:hAnsi="標楷體"/>
                <w:sz w:val="22"/>
                <w:szCs w:val="22"/>
              </w:rPr>
            </w:pPr>
            <w:r w:rsidRPr="00687669">
              <w:rPr>
                <w:rFonts w:hAnsi="標楷體" w:hint="eastAsia"/>
                <w:noProof/>
                <w:sz w:val="22"/>
                <w:szCs w:val="22"/>
              </w:rPr>
              <w:t>國家圖書館南部分館暨聯合典藏中心建設計畫，執行進度未如預期。</w:t>
            </w:r>
          </w:p>
        </w:tc>
      </w:tr>
    </w:tbl>
    <w:p w14:paraId="01F7EC2C" w14:textId="77777777" w:rsidR="002D7EE0" w:rsidRDefault="002D7EE0" w:rsidP="002D7EE0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本表所列項目係指應付</w:t>
      </w:r>
      <w:r w:rsidRPr="00625D9C">
        <w:rPr>
          <w:rFonts w:hint="eastAsia"/>
        </w:rPr>
        <w:t>保留數達20</w:t>
      </w:r>
      <w:r w:rsidRPr="003D5172">
        <w:rPr>
          <w:rFonts w:hint="eastAsia"/>
        </w:rPr>
        <w:t>％</w:t>
      </w:r>
      <w:r w:rsidRPr="00625D9C">
        <w:rPr>
          <w:rFonts w:hint="eastAsia"/>
        </w:rPr>
        <w:t>，或3千萬元以上者</w:t>
      </w:r>
      <w:r>
        <w:t>。</w:t>
      </w:r>
    </w:p>
    <w:p w14:paraId="2A614D5B" w14:textId="77777777" w:rsidR="002D7EE0" w:rsidRPr="006C335D" w:rsidRDefault="002D7EE0" w:rsidP="002D7EE0">
      <w:pPr>
        <w:rPr>
          <w:sz w:val="24"/>
          <w:szCs w:val="24"/>
        </w:rPr>
      </w:pPr>
    </w:p>
    <w:tbl>
      <w:tblPr>
        <w:tblW w:w="20299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84"/>
        <w:gridCol w:w="3202"/>
        <w:gridCol w:w="3377"/>
        <w:gridCol w:w="1301"/>
        <w:gridCol w:w="8835"/>
      </w:tblGrid>
      <w:tr w:rsidR="002D7EE0" w:rsidRPr="0093340E" w14:paraId="250E7BBB" w14:textId="77777777" w:rsidTr="00CF3B3A">
        <w:trPr>
          <w:trHeight w:val="369"/>
          <w:tblHeader/>
        </w:trPr>
        <w:tc>
          <w:tcPr>
            <w:tcW w:w="20299" w:type="dxa"/>
            <w:gridSpan w:val="5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71E161E4" w14:textId="77777777" w:rsidR="002D7EE0" w:rsidRPr="005D0E30" w:rsidRDefault="002D7EE0" w:rsidP="00027180">
            <w:pPr>
              <w:jc w:val="left"/>
              <w:rPr>
                <w:rFonts w:hAnsi="標楷體"/>
                <w:sz w:val="28"/>
                <w:szCs w:val="24"/>
              </w:rPr>
            </w:pPr>
            <w:r w:rsidRPr="005D0E30">
              <w:rPr>
                <w:rFonts w:hAnsi="標楷體" w:hint="eastAsia"/>
                <w:sz w:val="28"/>
                <w:szCs w:val="24"/>
              </w:rPr>
              <w:t xml:space="preserve">2. </w:t>
            </w:r>
            <w:r w:rsidRPr="005D0E30">
              <w:rPr>
                <w:rFonts w:hAnsi="標楷體"/>
                <w:sz w:val="28"/>
                <w:szCs w:val="24"/>
              </w:rPr>
              <w:t xml:space="preserve"> </w:t>
            </w:r>
            <w:r>
              <w:rPr>
                <w:rFonts w:hAnsi="標楷體" w:hint="eastAsia"/>
                <w:sz w:val="28"/>
                <w:szCs w:val="24"/>
              </w:rPr>
              <w:t>113</w:t>
            </w:r>
            <w:r w:rsidRPr="005D0E30">
              <w:rPr>
                <w:rFonts w:hAnsi="標楷體" w:hint="eastAsia"/>
                <w:sz w:val="28"/>
                <w:szCs w:val="24"/>
              </w:rPr>
              <w:t>年度賸餘數簡明表</w:t>
            </w:r>
          </w:p>
          <w:p w14:paraId="6E754CC1" w14:textId="77777777" w:rsidR="002D7EE0" w:rsidRPr="0093340E" w:rsidRDefault="002D7EE0" w:rsidP="00027180">
            <w:pPr>
              <w:pStyle w:val="a8"/>
              <w:ind w:left="48" w:right="48"/>
              <w:jc w:val="right"/>
              <w:rPr>
                <w:rFonts w:ascii="標楷體" w:hAnsi="標楷體"/>
                <w:sz w:val="22"/>
                <w:szCs w:val="22"/>
              </w:rPr>
            </w:pPr>
            <w:r w:rsidRPr="0093340E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93340E">
              <w:rPr>
                <w:rFonts w:ascii="標楷體" w:hAnsi="標楷體"/>
                <w:sz w:val="24"/>
                <w:szCs w:val="24"/>
              </w:rPr>
              <w:t>：</w:t>
            </w:r>
            <w:r w:rsidRPr="0093340E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2D7EE0" w:rsidRPr="00064EBE" w14:paraId="137E9315" w14:textId="77777777" w:rsidTr="00CF3B3A">
        <w:trPr>
          <w:trHeight w:val="369"/>
          <w:tblHeader/>
        </w:trPr>
        <w:tc>
          <w:tcPr>
            <w:tcW w:w="358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7AD72E6" w14:textId="77777777" w:rsidR="002D7EE0" w:rsidRPr="00A25A7D" w:rsidRDefault="002D7EE0" w:rsidP="00027180">
            <w:pPr>
              <w:pStyle w:val="a8"/>
              <w:ind w:left="48" w:right="48"/>
              <w:rPr>
                <w:sz w:val="22"/>
                <w:szCs w:val="22"/>
              </w:rPr>
            </w:pPr>
            <w:r w:rsidRPr="00A25A7D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3202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DC3B7" w14:textId="77777777" w:rsidR="002D7EE0" w:rsidRPr="00A25A7D" w:rsidRDefault="002D7EE0" w:rsidP="00027180">
            <w:pPr>
              <w:pStyle w:val="a8"/>
              <w:ind w:left="48" w:right="48"/>
              <w:rPr>
                <w:sz w:val="22"/>
                <w:szCs w:val="22"/>
              </w:rPr>
            </w:pPr>
            <w:r w:rsidRPr="00A25A7D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E9F502" w14:textId="77777777" w:rsidR="002D7EE0" w:rsidRPr="00A25A7D" w:rsidRDefault="002D7EE0" w:rsidP="00027180">
            <w:pPr>
              <w:pStyle w:val="a8"/>
              <w:ind w:left="48" w:right="48"/>
              <w:rPr>
                <w:sz w:val="22"/>
                <w:szCs w:val="22"/>
              </w:rPr>
            </w:pPr>
            <w:r w:rsidRPr="00A25A7D">
              <w:rPr>
                <w:rFonts w:hint="eastAsia"/>
                <w:sz w:val="22"/>
                <w:szCs w:val="22"/>
              </w:rPr>
              <w:t>賸餘數</w:t>
            </w:r>
          </w:p>
        </w:tc>
        <w:tc>
          <w:tcPr>
            <w:tcW w:w="8835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E692A0A" w14:textId="77777777" w:rsidR="002D7EE0" w:rsidRPr="00A25A7D" w:rsidRDefault="002D7EE0" w:rsidP="00027180">
            <w:pPr>
              <w:pStyle w:val="a8"/>
              <w:ind w:left="48" w:right="48"/>
              <w:rPr>
                <w:sz w:val="22"/>
                <w:szCs w:val="22"/>
              </w:rPr>
            </w:pPr>
            <w:r w:rsidRPr="00A25A7D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2D7EE0" w:rsidRPr="00064EBE" w14:paraId="4D97D177" w14:textId="77777777" w:rsidTr="00CF3B3A">
        <w:trPr>
          <w:trHeight w:val="369"/>
          <w:tblHeader/>
        </w:trPr>
        <w:tc>
          <w:tcPr>
            <w:tcW w:w="3584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79DD511C" w14:textId="77777777" w:rsidR="002D7EE0" w:rsidRPr="00A25A7D" w:rsidRDefault="002D7EE0" w:rsidP="00027180">
            <w:pPr>
              <w:pStyle w:val="2"/>
              <w:rPr>
                <w:noProof/>
                <w:sz w:val="22"/>
                <w:szCs w:val="22"/>
              </w:rPr>
            </w:pPr>
          </w:p>
        </w:tc>
        <w:tc>
          <w:tcPr>
            <w:tcW w:w="3202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DA020" w14:textId="77777777" w:rsidR="002D7EE0" w:rsidRPr="00A25A7D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</w:p>
        </w:tc>
        <w:tc>
          <w:tcPr>
            <w:tcW w:w="33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4B655" w14:textId="77777777" w:rsidR="002D7EE0" w:rsidRPr="00A25A7D" w:rsidRDefault="002D7EE0" w:rsidP="00027180">
            <w:pPr>
              <w:pStyle w:val="3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A25A7D">
              <w:rPr>
                <w:rFonts w:ascii="標楷體" w:eastAsia="標楷體" w:hAnsi="標楷體" w:hint="eastAsia"/>
                <w:sz w:val="22"/>
                <w:szCs w:val="22"/>
              </w:rPr>
              <w:t>金額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839207" w14:textId="77777777" w:rsidR="002D7EE0" w:rsidRPr="00A25A7D" w:rsidRDefault="002D7EE0" w:rsidP="00027180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A25A7D">
              <w:rPr>
                <w:rFonts w:ascii="標楷體" w:eastAsia="標楷體" w:hAnsi="標楷體" w:hint="eastAsia"/>
                <w:sz w:val="22"/>
                <w:szCs w:val="22"/>
              </w:rPr>
              <w:t>％</w:t>
            </w:r>
          </w:p>
        </w:tc>
        <w:tc>
          <w:tcPr>
            <w:tcW w:w="8835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85E466" w14:textId="77777777" w:rsidR="002D7EE0" w:rsidRPr="00A25A7D" w:rsidRDefault="002D7EE0" w:rsidP="00027180">
            <w:pPr>
              <w:pStyle w:val="4"/>
              <w:rPr>
                <w:sz w:val="22"/>
                <w:szCs w:val="22"/>
              </w:rPr>
            </w:pPr>
          </w:p>
        </w:tc>
      </w:tr>
      <w:tr w:rsidR="002D7EE0" w:rsidRPr="00131C92" w14:paraId="43D71D08" w14:textId="77777777" w:rsidTr="00CF3B3A">
        <w:trPr>
          <w:trHeight w:val="369"/>
        </w:trPr>
        <w:tc>
          <w:tcPr>
            <w:tcW w:w="3584" w:type="dxa"/>
            <w:shd w:val="clear" w:color="auto" w:fill="auto"/>
            <w:vAlign w:val="center"/>
          </w:tcPr>
          <w:p w14:paraId="544BB176" w14:textId="77777777" w:rsidR="002D7EE0" w:rsidRPr="00131C92" w:rsidRDefault="002D7EE0" w:rsidP="00027180">
            <w:pPr>
              <w:pStyle w:val="21"/>
              <w:ind w:leftChars="0" w:left="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 w:rsidRPr="00131C92">
              <w:rPr>
                <w:rFonts w:hAnsi="標楷體" w:hint="eastAsia"/>
                <w:b/>
                <w:noProof/>
                <w:sz w:val="22"/>
                <w:szCs w:val="22"/>
              </w:rPr>
              <w:t>教育部</w:t>
            </w:r>
          </w:p>
        </w:tc>
        <w:tc>
          <w:tcPr>
            <w:tcW w:w="3202" w:type="dxa"/>
            <w:shd w:val="clear" w:color="auto" w:fill="auto"/>
            <w:vAlign w:val="center"/>
          </w:tcPr>
          <w:p w14:paraId="76E3DB53" w14:textId="77777777" w:rsidR="002D7EE0" w:rsidRPr="00131C92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377" w:type="dxa"/>
            <w:shd w:val="clear" w:color="auto" w:fill="auto"/>
            <w:vAlign w:val="center"/>
          </w:tcPr>
          <w:p w14:paraId="1E61E8BB" w14:textId="77777777" w:rsidR="002D7EE0" w:rsidRPr="00131C92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301" w:type="dxa"/>
            <w:shd w:val="clear" w:color="auto" w:fill="auto"/>
            <w:vAlign w:val="center"/>
          </w:tcPr>
          <w:p w14:paraId="2D29FEDD" w14:textId="77777777" w:rsidR="002D7EE0" w:rsidRPr="00131C92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835" w:type="dxa"/>
            <w:shd w:val="clear" w:color="auto" w:fill="auto"/>
            <w:vAlign w:val="center"/>
          </w:tcPr>
          <w:p w14:paraId="3F232F37" w14:textId="77777777" w:rsidR="002D7EE0" w:rsidRPr="00131C92" w:rsidRDefault="002D7EE0" w:rsidP="00027180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2D7EE0" w:rsidRPr="00131C92" w14:paraId="3ED0BA55" w14:textId="77777777" w:rsidTr="00CF3B3A">
        <w:trPr>
          <w:trHeight w:val="369"/>
        </w:trPr>
        <w:tc>
          <w:tcPr>
            <w:tcW w:w="3584" w:type="dxa"/>
            <w:shd w:val="clear" w:color="auto" w:fill="auto"/>
            <w:vAlign w:val="center"/>
          </w:tcPr>
          <w:p w14:paraId="2E81A3C2" w14:textId="77777777" w:rsidR="002D7EE0" w:rsidRPr="00131C92" w:rsidRDefault="002D7EE0" w:rsidP="00027180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131C92">
              <w:rPr>
                <w:rFonts w:hAnsi="標楷體" w:hint="eastAsia"/>
                <w:noProof/>
                <w:sz w:val="22"/>
                <w:szCs w:val="22"/>
              </w:rPr>
              <w:t>一般行政</w:t>
            </w:r>
          </w:p>
        </w:tc>
        <w:tc>
          <w:tcPr>
            <w:tcW w:w="3202" w:type="dxa"/>
            <w:shd w:val="clear" w:color="auto" w:fill="auto"/>
            <w:vAlign w:val="center"/>
          </w:tcPr>
          <w:p w14:paraId="3E7419E0" w14:textId="77777777" w:rsidR="002D7EE0" w:rsidRPr="00131C92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31C92">
              <w:rPr>
                <w:rFonts w:hAnsi="細明體"/>
                <w:noProof/>
                <w:sz w:val="22"/>
                <w:szCs w:val="22"/>
              </w:rPr>
              <w:t>1,290,134,000</w:t>
            </w:r>
          </w:p>
        </w:tc>
        <w:tc>
          <w:tcPr>
            <w:tcW w:w="3377" w:type="dxa"/>
            <w:shd w:val="clear" w:color="auto" w:fill="auto"/>
            <w:vAlign w:val="center"/>
          </w:tcPr>
          <w:p w14:paraId="07117C65" w14:textId="77777777" w:rsidR="002D7EE0" w:rsidRPr="00131C92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31C92">
              <w:rPr>
                <w:rFonts w:hAnsi="細明體"/>
                <w:noProof/>
                <w:sz w:val="22"/>
                <w:szCs w:val="22"/>
              </w:rPr>
              <w:t>39,899,728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44DDF63F" w14:textId="77777777" w:rsidR="002D7EE0" w:rsidRPr="00131C92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31C92">
              <w:rPr>
                <w:rFonts w:hAnsi="細明體"/>
                <w:noProof/>
                <w:sz w:val="22"/>
                <w:szCs w:val="22"/>
              </w:rPr>
              <w:t>3.09</w:t>
            </w:r>
          </w:p>
        </w:tc>
        <w:tc>
          <w:tcPr>
            <w:tcW w:w="8835" w:type="dxa"/>
            <w:shd w:val="clear" w:color="auto" w:fill="auto"/>
            <w:vAlign w:val="center"/>
          </w:tcPr>
          <w:p w14:paraId="123CBAA3" w14:textId="77777777" w:rsidR="002D7EE0" w:rsidRPr="00131C92" w:rsidRDefault="002D7EE0" w:rsidP="00027180">
            <w:pPr>
              <w:pStyle w:val="4"/>
              <w:rPr>
                <w:rFonts w:hAnsi="標楷體"/>
                <w:sz w:val="22"/>
                <w:szCs w:val="22"/>
              </w:rPr>
            </w:pPr>
            <w:r w:rsidRPr="00131C92">
              <w:rPr>
                <w:rFonts w:hAnsi="標楷體" w:hint="eastAsia"/>
                <w:noProof/>
                <w:sz w:val="22"/>
                <w:szCs w:val="22"/>
              </w:rPr>
              <w:t>實際進用員額較少之人事費賸餘。</w:t>
            </w:r>
          </w:p>
        </w:tc>
      </w:tr>
      <w:tr w:rsidR="002D7EE0" w:rsidRPr="00131C92" w14:paraId="282ABD74" w14:textId="77777777" w:rsidTr="00CF3B3A">
        <w:trPr>
          <w:trHeight w:val="369"/>
        </w:trPr>
        <w:tc>
          <w:tcPr>
            <w:tcW w:w="3584" w:type="dxa"/>
            <w:shd w:val="clear" w:color="auto" w:fill="auto"/>
            <w:vAlign w:val="center"/>
          </w:tcPr>
          <w:p w14:paraId="688934C7" w14:textId="77777777" w:rsidR="002D7EE0" w:rsidRPr="00131C92" w:rsidRDefault="002D7EE0" w:rsidP="00027180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131C92">
              <w:rPr>
                <w:rFonts w:hAnsi="標楷體" w:hint="eastAsia"/>
                <w:noProof/>
                <w:sz w:val="22"/>
                <w:szCs w:val="22"/>
              </w:rPr>
              <w:t>高等教育</w:t>
            </w:r>
          </w:p>
        </w:tc>
        <w:tc>
          <w:tcPr>
            <w:tcW w:w="3202" w:type="dxa"/>
            <w:shd w:val="clear" w:color="auto" w:fill="auto"/>
            <w:vAlign w:val="center"/>
          </w:tcPr>
          <w:p w14:paraId="72BAB7B1" w14:textId="77777777" w:rsidR="002D7EE0" w:rsidRPr="00131C92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31C92">
              <w:rPr>
                <w:rFonts w:hAnsi="細明體"/>
                <w:noProof/>
                <w:sz w:val="22"/>
                <w:szCs w:val="22"/>
              </w:rPr>
              <w:t>122,974,668,000</w:t>
            </w:r>
          </w:p>
        </w:tc>
        <w:tc>
          <w:tcPr>
            <w:tcW w:w="3377" w:type="dxa"/>
            <w:shd w:val="clear" w:color="auto" w:fill="auto"/>
            <w:vAlign w:val="center"/>
          </w:tcPr>
          <w:p w14:paraId="0025F5BE" w14:textId="77777777" w:rsidR="002D7EE0" w:rsidRPr="00131C92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31C92">
              <w:rPr>
                <w:rFonts w:hAnsi="細明體"/>
                <w:noProof/>
                <w:sz w:val="22"/>
                <w:szCs w:val="22"/>
              </w:rPr>
              <w:t>7,861,443,917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4B5137FD" w14:textId="77777777" w:rsidR="002D7EE0" w:rsidRPr="00131C92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31C92">
              <w:rPr>
                <w:rFonts w:hAnsi="細明體"/>
                <w:noProof/>
                <w:sz w:val="22"/>
                <w:szCs w:val="22"/>
              </w:rPr>
              <w:t>6.39</w:t>
            </w:r>
          </w:p>
        </w:tc>
        <w:tc>
          <w:tcPr>
            <w:tcW w:w="8835" w:type="dxa"/>
            <w:shd w:val="clear" w:color="auto" w:fill="auto"/>
            <w:vAlign w:val="center"/>
          </w:tcPr>
          <w:p w14:paraId="05DDC712" w14:textId="77777777" w:rsidR="002D7EE0" w:rsidRPr="00131C92" w:rsidRDefault="002D7EE0" w:rsidP="00027180">
            <w:pPr>
              <w:pStyle w:val="4"/>
              <w:rPr>
                <w:rFonts w:hAnsi="標楷體"/>
                <w:sz w:val="22"/>
                <w:szCs w:val="22"/>
              </w:rPr>
            </w:pPr>
            <w:r w:rsidRPr="00131C92">
              <w:rPr>
                <w:rFonts w:hAnsi="標楷體" w:hint="eastAsia"/>
                <w:noProof/>
                <w:sz w:val="22"/>
                <w:szCs w:val="22"/>
              </w:rPr>
              <w:t>受少子女化影響，私立大專校院學生申請學雜費減免人數減少。</w:t>
            </w:r>
          </w:p>
        </w:tc>
      </w:tr>
      <w:tr w:rsidR="002D7EE0" w:rsidRPr="00131C92" w14:paraId="3E5A2B47" w14:textId="77777777" w:rsidTr="00CF3B3A">
        <w:trPr>
          <w:trHeight w:val="369"/>
        </w:trPr>
        <w:tc>
          <w:tcPr>
            <w:tcW w:w="3584" w:type="dxa"/>
            <w:shd w:val="clear" w:color="auto" w:fill="auto"/>
            <w:vAlign w:val="center"/>
          </w:tcPr>
          <w:p w14:paraId="0AB2E2A9" w14:textId="77777777" w:rsidR="002D7EE0" w:rsidRPr="00131C92" w:rsidRDefault="002D7EE0" w:rsidP="00027180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131C92">
              <w:rPr>
                <w:rFonts w:hAnsi="標楷體" w:hint="eastAsia"/>
                <w:noProof/>
                <w:sz w:val="22"/>
                <w:szCs w:val="22"/>
              </w:rPr>
              <w:t>學務與輔導</w:t>
            </w:r>
          </w:p>
        </w:tc>
        <w:tc>
          <w:tcPr>
            <w:tcW w:w="3202" w:type="dxa"/>
            <w:shd w:val="clear" w:color="auto" w:fill="auto"/>
            <w:vAlign w:val="center"/>
          </w:tcPr>
          <w:p w14:paraId="0BAE26DE" w14:textId="77777777" w:rsidR="002D7EE0" w:rsidRPr="00131C92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31C92">
              <w:rPr>
                <w:rFonts w:hAnsi="細明體"/>
                <w:noProof/>
                <w:sz w:val="22"/>
                <w:szCs w:val="22"/>
              </w:rPr>
              <w:t>2,677,148,000</w:t>
            </w:r>
          </w:p>
        </w:tc>
        <w:tc>
          <w:tcPr>
            <w:tcW w:w="3377" w:type="dxa"/>
            <w:shd w:val="clear" w:color="auto" w:fill="auto"/>
            <w:vAlign w:val="center"/>
          </w:tcPr>
          <w:p w14:paraId="3315D257" w14:textId="77777777" w:rsidR="002D7EE0" w:rsidRPr="00131C92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31C92">
              <w:rPr>
                <w:rFonts w:hAnsi="細明體"/>
                <w:noProof/>
                <w:sz w:val="22"/>
                <w:szCs w:val="22"/>
              </w:rPr>
              <w:t>112,201,497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67331637" w14:textId="77777777" w:rsidR="002D7EE0" w:rsidRPr="00131C92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31C92">
              <w:rPr>
                <w:rFonts w:hAnsi="細明體"/>
                <w:noProof/>
                <w:sz w:val="22"/>
                <w:szCs w:val="22"/>
              </w:rPr>
              <w:t>4.19</w:t>
            </w:r>
          </w:p>
        </w:tc>
        <w:tc>
          <w:tcPr>
            <w:tcW w:w="8835" w:type="dxa"/>
            <w:shd w:val="clear" w:color="auto" w:fill="auto"/>
            <w:vAlign w:val="center"/>
          </w:tcPr>
          <w:p w14:paraId="2DE8282E" w14:textId="77777777" w:rsidR="002D7EE0" w:rsidRPr="00131C92" w:rsidRDefault="002D7EE0" w:rsidP="00027180">
            <w:pPr>
              <w:pStyle w:val="4"/>
              <w:rPr>
                <w:rFonts w:hAnsi="標楷體"/>
                <w:sz w:val="22"/>
                <w:szCs w:val="22"/>
              </w:rPr>
            </w:pPr>
            <w:r w:rsidRPr="00131C92">
              <w:rPr>
                <w:rFonts w:hAnsi="標楷體" w:hint="eastAsia"/>
                <w:noProof/>
                <w:sz w:val="22"/>
                <w:szCs w:val="22"/>
              </w:rPr>
              <w:t>補助或委辦計畫經費之結餘。</w:t>
            </w:r>
          </w:p>
        </w:tc>
      </w:tr>
      <w:tr w:rsidR="002D7EE0" w:rsidRPr="00131C92" w14:paraId="1DB643CC" w14:textId="77777777" w:rsidTr="00CF3B3A">
        <w:trPr>
          <w:trHeight w:val="369"/>
        </w:trPr>
        <w:tc>
          <w:tcPr>
            <w:tcW w:w="3584" w:type="dxa"/>
            <w:shd w:val="clear" w:color="auto" w:fill="auto"/>
            <w:vAlign w:val="center"/>
          </w:tcPr>
          <w:p w14:paraId="243B0FF9" w14:textId="77777777" w:rsidR="002D7EE0" w:rsidRPr="00131C92" w:rsidRDefault="002D7EE0" w:rsidP="00027180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131C92">
              <w:rPr>
                <w:rFonts w:hAnsi="標楷體" w:hint="eastAsia"/>
                <w:noProof/>
                <w:sz w:val="22"/>
                <w:szCs w:val="22"/>
              </w:rPr>
              <w:t>各項教育推展</w:t>
            </w:r>
          </w:p>
        </w:tc>
        <w:tc>
          <w:tcPr>
            <w:tcW w:w="3202" w:type="dxa"/>
            <w:shd w:val="clear" w:color="auto" w:fill="auto"/>
            <w:vAlign w:val="center"/>
          </w:tcPr>
          <w:p w14:paraId="08E07A62" w14:textId="77777777" w:rsidR="002D7EE0" w:rsidRPr="00131C92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31C92">
              <w:rPr>
                <w:rFonts w:hAnsi="細明體"/>
                <w:noProof/>
                <w:sz w:val="22"/>
                <w:szCs w:val="22"/>
              </w:rPr>
              <w:t>8,078,339,000</w:t>
            </w:r>
          </w:p>
        </w:tc>
        <w:tc>
          <w:tcPr>
            <w:tcW w:w="3377" w:type="dxa"/>
            <w:shd w:val="clear" w:color="auto" w:fill="auto"/>
            <w:vAlign w:val="center"/>
          </w:tcPr>
          <w:p w14:paraId="26C3BA8D" w14:textId="77777777" w:rsidR="002D7EE0" w:rsidRPr="00131C92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31C92">
              <w:rPr>
                <w:rFonts w:hAnsi="細明體"/>
                <w:noProof/>
                <w:sz w:val="22"/>
                <w:szCs w:val="22"/>
              </w:rPr>
              <w:t>317,220,794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3DD8687F" w14:textId="77777777" w:rsidR="002D7EE0" w:rsidRPr="00131C92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31C92">
              <w:rPr>
                <w:rFonts w:hAnsi="細明體"/>
                <w:noProof/>
                <w:sz w:val="22"/>
                <w:szCs w:val="22"/>
              </w:rPr>
              <w:t>3.93</w:t>
            </w:r>
          </w:p>
        </w:tc>
        <w:tc>
          <w:tcPr>
            <w:tcW w:w="8835" w:type="dxa"/>
            <w:shd w:val="clear" w:color="auto" w:fill="auto"/>
            <w:vAlign w:val="center"/>
          </w:tcPr>
          <w:p w14:paraId="322DAF99" w14:textId="77777777" w:rsidR="002D7EE0" w:rsidRPr="00131C92" w:rsidRDefault="002D7EE0" w:rsidP="00027180">
            <w:pPr>
              <w:pStyle w:val="4"/>
              <w:rPr>
                <w:rFonts w:hAnsi="標楷體"/>
                <w:sz w:val="22"/>
                <w:szCs w:val="22"/>
              </w:rPr>
            </w:pPr>
            <w:r w:rsidRPr="00131C92">
              <w:rPr>
                <w:rFonts w:hAnsi="標楷體" w:hint="eastAsia"/>
                <w:noProof/>
                <w:sz w:val="22"/>
                <w:szCs w:val="22"/>
              </w:rPr>
              <w:t>補助或委辦計畫經費之結餘。</w:t>
            </w:r>
          </w:p>
        </w:tc>
      </w:tr>
      <w:tr w:rsidR="002D7EE0" w:rsidRPr="00131C92" w14:paraId="17073E5A" w14:textId="77777777" w:rsidTr="00CF3B3A">
        <w:trPr>
          <w:trHeight w:val="369"/>
        </w:trPr>
        <w:tc>
          <w:tcPr>
            <w:tcW w:w="3584" w:type="dxa"/>
            <w:shd w:val="clear" w:color="auto" w:fill="auto"/>
            <w:vAlign w:val="center"/>
          </w:tcPr>
          <w:p w14:paraId="745399F6" w14:textId="77777777" w:rsidR="002D7EE0" w:rsidRPr="00131C92" w:rsidRDefault="002D7EE0" w:rsidP="00027180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131C92">
              <w:rPr>
                <w:rFonts w:hAnsi="標楷體" w:hint="eastAsia"/>
                <w:noProof/>
                <w:sz w:val="22"/>
                <w:szCs w:val="22"/>
              </w:rPr>
              <w:t>學校教職員暨社教機構聘任人員退休撫卹給付</w:t>
            </w:r>
          </w:p>
        </w:tc>
        <w:tc>
          <w:tcPr>
            <w:tcW w:w="3202" w:type="dxa"/>
            <w:shd w:val="clear" w:color="auto" w:fill="auto"/>
            <w:vAlign w:val="center"/>
          </w:tcPr>
          <w:p w14:paraId="46465CB1" w14:textId="77777777" w:rsidR="002D7EE0" w:rsidRPr="00131C92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31C92">
              <w:rPr>
                <w:rFonts w:hAnsi="細明體"/>
                <w:noProof/>
                <w:sz w:val="22"/>
                <w:szCs w:val="22"/>
              </w:rPr>
              <w:t>24,623,826,000</w:t>
            </w:r>
          </w:p>
        </w:tc>
        <w:tc>
          <w:tcPr>
            <w:tcW w:w="3377" w:type="dxa"/>
            <w:shd w:val="clear" w:color="auto" w:fill="auto"/>
            <w:vAlign w:val="center"/>
          </w:tcPr>
          <w:p w14:paraId="145EC28D" w14:textId="77777777" w:rsidR="002D7EE0" w:rsidRPr="00131C92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31C92">
              <w:rPr>
                <w:rFonts w:hAnsi="細明體"/>
                <w:noProof/>
                <w:sz w:val="22"/>
                <w:szCs w:val="22"/>
              </w:rPr>
              <w:t>441,244,422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125A634F" w14:textId="77777777" w:rsidR="002D7EE0" w:rsidRPr="00131C92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31C92">
              <w:rPr>
                <w:rFonts w:hAnsi="細明體"/>
                <w:noProof/>
                <w:sz w:val="22"/>
                <w:szCs w:val="22"/>
              </w:rPr>
              <w:t>1.79</w:t>
            </w:r>
          </w:p>
        </w:tc>
        <w:tc>
          <w:tcPr>
            <w:tcW w:w="8835" w:type="dxa"/>
            <w:shd w:val="clear" w:color="auto" w:fill="auto"/>
            <w:vAlign w:val="center"/>
          </w:tcPr>
          <w:p w14:paraId="30A07723" w14:textId="77777777" w:rsidR="002D7EE0" w:rsidRPr="00131C92" w:rsidRDefault="002D7EE0" w:rsidP="00027180">
            <w:pPr>
              <w:pStyle w:val="4"/>
              <w:rPr>
                <w:rFonts w:hAnsi="標楷體"/>
                <w:sz w:val="22"/>
                <w:szCs w:val="22"/>
              </w:rPr>
            </w:pPr>
            <w:r w:rsidRPr="00131C92">
              <w:rPr>
                <w:rFonts w:hAnsi="標楷體" w:hint="eastAsia"/>
                <w:noProof/>
                <w:sz w:val="22"/>
                <w:szCs w:val="22"/>
              </w:rPr>
              <w:t>退休人數較預期減少。</w:t>
            </w:r>
          </w:p>
        </w:tc>
      </w:tr>
      <w:tr w:rsidR="002D7EE0" w:rsidRPr="00131C92" w14:paraId="60432566" w14:textId="77777777" w:rsidTr="00CF3B3A">
        <w:trPr>
          <w:trHeight w:val="369"/>
        </w:trPr>
        <w:tc>
          <w:tcPr>
            <w:tcW w:w="3584" w:type="dxa"/>
            <w:shd w:val="clear" w:color="auto" w:fill="auto"/>
            <w:vAlign w:val="center"/>
          </w:tcPr>
          <w:p w14:paraId="0BEFC4DC" w14:textId="77777777" w:rsidR="002D7EE0" w:rsidRPr="00131C92" w:rsidRDefault="002D7EE0" w:rsidP="00027180">
            <w:pPr>
              <w:pStyle w:val="21"/>
              <w:ind w:leftChars="0" w:left="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 w:rsidRPr="00131C92">
              <w:rPr>
                <w:rFonts w:hAnsi="標楷體" w:hint="eastAsia"/>
                <w:b/>
                <w:noProof/>
                <w:sz w:val="22"/>
                <w:szCs w:val="22"/>
              </w:rPr>
              <w:t>國民及學前教育署</w:t>
            </w:r>
          </w:p>
        </w:tc>
        <w:tc>
          <w:tcPr>
            <w:tcW w:w="3202" w:type="dxa"/>
            <w:shd w:val="clear" w:color="auto" w:fill="auto"/>
            <w:vAlign w:val="center"/>
          </w:tcPr>
          <w:p w14:paraId="085FEE50" w14:textId="77777777" w:rsidR="002D7EE0" w:rsidRPr="00131C92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377" w:type="dxa"/>
            <w:shd w:val="clear" w:color="auto" w:fill="auto"/>
            <w:vAlign w:val="center"/>
          </w:tcPr>
          <w:p w14:paraId="634623FD" w14:textId="77777777" w:rsidR="002D7EE0" w:rsidRPr="00131C92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301" w:type="dxa"/>
            <w:shd w:val="clear" w:color="auto" w:fill="auto"/>
            <w:vAlign w:val="center"/>
          </w:tcPr>
          <w:p w14:paraId="14DF9234" w14:textId="77777777" w:rsidR="002D7EE0" w:rsidRPr="00131C92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835" w:type="dxa"/>
            <w:shd w:val="clear" w:color="auto" w:fill="auto"/>
            <w:vAlign w:val="center"/>
          </w:tcPr>
          <w:p w14:paraId="5FF8A0F1" w14:textId="77777777" w:rsidR="002D7EE0" w:rsidRPr="00131C92" w:rsidRDefault="002D7EE0" w:rsidP="00027180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2D7EE0" w:rsidRPr="00131C92" w14:paraId="547E04E3" w14:textId="77777777" w:rsidTr="00CF3B3A">
        <w:trPr>
          <w:trHeight w:val="369"/>
        </w:trPr>
        <w:tc>
          <w:tcPr>
            <w:tcW w:w="3584" w:type="dxa"/>
            <w:shd w:val="clear" w:color="auto" w:fill="auto"/>
            <w:vAlign w:val="center"/>
          </w:tcPr>
          <w:p w14:paraId="0AFEB0D2" w14:textId="77777777" w:rsidR="002D7EE0" w:rsidRPr="00131C92" w:rsidRDefault="002D7EE0" w:rsidP="00027180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131C92">
              <w:rPr>
                <w:rFonts w:hAnsi="標楷體" w:hint="eastAsia"/>
                <w:noProof/>
                <w:sz w:val="22"/>
                <w:szCs w:val="22"/>
              </w:rPr>
              <w:t>國民及學前教育</w:t>
            </w:r>
          </w:p>
        </w:tc>
        <w:tc>
          <w:tcPr>
            <w:tcW w:w="3202" w:type="dxa"/>
            <w:shd w:val="clear" w:color="auto" w:fill="auto"/>
            <w:vAlign w:val="center"/>
          </w:tcPr>
          <w:p w14:paraId="67D217F1" w14:textId="77777777" w:rsidR="002D7EE0" w:rsidRPr="00131C92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31C92">
              <w:rPr>
                <w:rFonts w:hAnsi="細明體"/>
                <w:noProof/>
                <w:sz w:val="22"/>
                <w:szCs w:val="22"/>
              </w:rPr>
              <w:t>153,306,829,000</w:t>
            </w:r>
          </w:p>
        </w:tc>
        <w:tc>
          <w:tcPr>
            <w:tcW w:w="3377" w:type="dxa"/>
            <w:shd w:val="clear" w:color="auto" w:fill="auto"/>
            <w:vAlign w:val="center"/>
          </w:tcPr>
          <w:p w14:paraId="01ED667A" w14:textId="77777777" w:rsidR="002D7EE0" w:rsidRPr="00131C92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31C92">
              <w:rPr>
                <w:rFonts w:hAnsi="細明體"/>
                <w:noProof/>
                <w:sz w:val="22"/>
                <w:szCs w:val="22"/>
              </w:rPr>
              <w:t>102,714,843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0B80F558" w14:textId="77777777" w:rsidR="002D7EE0" w:rsidRPr="00131C92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31C92">
              <w:rPr>
                <w:rFonts w:hAnsi="細明體"/>
                <w:noProof/>
                <w:sz w:val="22"/>
                <w:szCs w:val="22"/>
              </w:rPr>
              <w:t>0.07</w:t>
            </w:r>
          </w:p>
        </w:tc>
        <w:tc>
          <w:tcPr>
            <w:tcW w:w="8835" w:type="dxa"/>
            <w:shd w:val="clear" w:color="auto" w:fill="auto"/>
            <w:vAlign w:val="center"/>
          </w:tcPr>
          <w:p w14:paraId="6D50EC16" w14:textId="77777777" w:rsidR="002D7EE0" w:rsidRPr="00131C92" w:rsidRDefault="002D7EE0" w:rsidP="00027180">
            <w:pPr>
              <w:pStyle w:val="4"/>
              <w:rPr>
                <w:rFonts w:hAnsi="標楷體"/>
                <w:sz w:val="22"/>
                <w:szCs w:val="22"/>
              </w:rPr>
            </w:pPr>
            <w:r w:rsidRPr="00131C92">
              <w:rPr>
                <w:rFonts w:hAnsi="標楷體" w:hint="eastAsia"/>
                <w:noProof/>
                <w:sz w:val="22"/>
                <w:szCs w:val="22"/>
              </w:rPr>
              <w:t>補助或委辦計畫經費之結餘。</w:t>
            </w:r>
          </w:p>
        </w:tc>
      </w:tr>
      <w:tr w:rsidR="002D7EE0" w:rsidRPr="00131C92" w14:paraId="2B28E946" w14:textId="77777777" w:rsidTr="00CF3B3A">
        <w:trPr>
          <w:trHeight w:val="369"/>
        </w:trPr>
        <w:tc>
          <w:tcPr>
            <w:tcW w:w="3584" w:type="dxa"/>
            <w:shd w:val="clear" w:color="auto" w:fill="auto"/>
            <w:vAlign w:val="center"/>
          </w:tcPr>
          <w:p w14:paraId="018E6198" w14:textId="77777777" w:rsidR="002D7EE0" w:rsidRPr="00131C92" w:rsidRDefault="002D7EE0" w:rsidP="00027180">
            <w:pPr>
              <w:pStyle w:val="21"/>
              <w:ind w:leftChars="0" w:left="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 w:rsidRPr="00131C92">
              <w:rPr>
                <w:rFonts w:hAnsi="標楷體" w:hint="eastAsia"/>
                <w:b/>
                <w:noProof/>
                <w:sz w:val="22"/>
                <w:szCs w:val="22"/>
              </w:rPr>
              <w:t>體育署</w:t>
            </w:r>
          </w:p>
        </w:tc>
        <w:tc>
          <w:tcPr>
            <w:tcW w:w="3202" w:type="dxa"/>
            <w:shd w:val="clear" w:color="auto" w:fill="auto"/>
            <w:vAlign w:val="center"/>
          </w:tcPr>
          <w:p w14:paraId="4E42B1A0" w14:textId="77777777" w:rsidR="002D7EE0" w:rsidRPr="00131C92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377" w:type="dxa"/>
            <w:shd w:val="clear" w:color="auto" w:fill="auto"/>
            <w:vAlign w:val="center"/>
          </w:tcPr>
          <w:p w14:paraId="6FA523CF" w14:textId="77777777" w:rsidR="002D7EE0" w:rsidRPr="00131C92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301" w:type="dxa"/>
            <w:shd w:val="clear" w:color="auto" w:fill="auto"/>
            <w:vAlign w:val="center"/>
          </w:tcPr>
          <w:p w14:paraId="2D5BBBF4" w14:textId="77777777" w:rsidR="002D7EE0" w:rsidRPr="00131C92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835" w:type="dxa"/>
            <w:shd w:val="clear" w:color="auto" w:fill="auto"/>
            <w:vAlign w:val="center"/>
          </w:tcPr>
          <w:p w14:paraId="33464DF1" w14:textId="77777777" w:rsidR="002D7EE0" w:rsidRPr="00131C92" w:rsidRDefault="002D7EE0" w:rsidP="00027180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2D7EE0" w:rsidRPr="00131C92" w14:paraId="0D64736B" w14:textId="77777777" w:rsidTr="00CF3B3A">
        <w:trPr>
          <w:trHeight w:val="369"/>
        </w:trPr>
        <w:tc>
          <w:tcPr>
            <w:tcW w:w="3584" w:type="dxa"/>
            <w:shd w:val="clear" w:color="auto" w:fill="auto"/>
            <w:vAlign w:val="center"/>
          </w:tcPr>
          <w:p w14:paraId="5B89EA49" w14:textId="77777777" w:rsidR="002D7EE0" w:rsidRPr="00131C92" w:rsidRDefault="002D7EE0" w:rsidP="00027180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131C92">
              <w:rPr>
                <w:rFonts w:hAnsi="標楷體" w:hint="eastAsia"/>
                <w:noProof/>
                <w:sz w:val="22"/>
                <w:szCs w:val="22"/>
              </w:rPr>
              <w:t>體育教育推展</w:t>
            </w:r>
          </w:p>
        </w:tc>
        <w:tc>
          <w:tcPr>
            <w:tcW w:w="3202" w:type="dxa"/>
            <w:shd w:val="clear" w:color="auto" w:fill="auto"/>
            <w:vAlign w:val="center"/>
          </w:tcPr>
          <w:p w14:paraId="54EDD3C7" w14:textId="77777777" w:rsidR="002D7EE0" w:rsidRPr="00131C92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31C92">
              <w:rPr>
                <w:rFonts w:hAnsi="細明體"/>
                <w:noProof/>
                <w:sz w:val="22"/>
                <w:szCs w:val="22"/>
              </w:rPr>
              <w:t>3,831,525,000</w:t>
            </w:r>
          </w:p>
        </w:tc>
        <w:tc>
          <w:tcPr>
            <w:tcW w:w="3377" w:type="dxa"/>
            <w:shd w:val="clear" w:color="auto" w:fill="auto"/>
            <w:vAlign w:val="center"/>
          </w:tcPr>
          <w:p w14:paraId="42E24A4A" w14:textId="77777777" w:rsidR="002D7EE0" w:rsidRPr="00131C92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31C92">
              <w:rPr>
                <w:rFonts w:hAnsi="細明體"/>
                <w:noProof/>
                <w:sz w:val="22"/>
                <w:szCs w:val="22"/>
              </w:rPr>
              <w:t>83,149,015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7E48E048" w14:textId="77777777" w:rsidR="002D7EE0" w:rsidRPr="00131C92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131C92">
              <w:rPr>
                <w:rFonts w:hAnsi="細明體"/>
                <w:noProof/>
                <w:sz w:val="22"/>
                <w:szCs w:val="22"/>
              </w:rPr>
              <w:t>2.17</w:t>
            </w:r>
          </w:p>
        </w:tc>
        <w:tc>
          <w:tcPr>
            <w:tcW w:w="8835" w:type="dxa"/>
            <w:shd w:val="clear" w:color="auto" w:fill="auto"/>
            <w:vAlign w:val="center"/>
          </w:tcPr>
          <w:p w14:paraId="4CD11D78" w14:textId="77777777" w:rsidR="002D7EE0" w:rsidRPr="00131C92" w:rsidRDefault="002D7EE0" w:rsidP="00027180">
            <w:pPr>
              <w:pStyle w:val="4"/>
              <w:rPr>
                <w:rFonts w:hAnsi="標楷體"/>
                <w:sz w:val="22"/>
                <w:szCs w:val="22"/>
              </w:rPr>
            </w:pPr>
            <w:r w:rsidRPr="00131C92">
              <w:rPr>
                <w:rFonts w:hAnsi="標楷體" w:hint="eastAsia"/>
                <w:noProof/>
                <w:sz w:val="22"/>
                <w:szCs w:val="22"/>
              </w:rPr>
              <w:t>補助計畫經費之結餘。</w:t>
            </w:r>
          </w:p>
        </w:tc>
      </w:tr>
    </w:tbl>
    <w:p w14:paraId="61AC75C8" w14:textId="77777777" w:rsidR="002D7EE0" w:rsidRDefault="002D7EE0" w:rsidP="002D7EE0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本表所列項目係指賸餘數達20％</w:t>
      </w:r>
      <w:r>
        <w:t>，</w:t>
      </w:r>
      <w:r>
        <w:rPr>
          <w:rFonts w:hint="eastAsia"/>
        </w:rPr>
        <w:t>或3千萬元以上者</w:t>
      </w:r>
      <w:r>
        <w:t>。</w:t>
      </w:r>
    </w:p>
    <w:p w14:paraId="302F766A" w14:textId="77777777" w:rsidR="002D7EE0" w:rsidRDefault="002D7EE0" w:rsidP="002D7EE0">
      <w:pPr>
        <w:pStyle w:val="aa"/>
      </w:pPr>
    </w:p>
    <w:tbl>
      <w:tblPr>
        <w:tblW w:w="2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04"/>
        <w:gridCol w:w="2875"/>
        <w:gridCol w:w="3307"/>
        <w:gridCol w:w="3306"/>
        <w:gridCol w:w="1294"/>
        <w:gridCol w:w="8913"/>
      </w:tblGrid>
      <w:tr w:rsidR="002D7EE0" w:rsidRPr="000F2E19" w14:paraId="3CBBAA20" w14:textId="77777777" w:rsidTr="00043D38">
        <w:trPr>
          <w:trHeight w:val="284"/>
          <w:tblHeader/>
        </w:trPr>
        <w:tc>
          <w:tcPr>
            <w:tcW w:w="20299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14:paraId="4DC17963" w14:textId="77777777" w:rsidR="002D7EE0" w:rsidRPr="00CE423E" w:rsidRDefault="002D7EE0" w:rsidP="00027180">
            <w:pPr>
              <w:pStyle w:val="10"/>
              <w:rPr>
                <w:rFonts w:hAnsi="標楷體"/>
                <w:sz w:val="28"/>
              </w:rPr>
            </w:pPr>
            <w:r w:rsidRPr="00CE423E">
              <w:rPr>
                <w:rFonts w:hAnsi="標楷體" w:hint="eastAsia"/>
                <w:sz w:val="28"/>
              </w:rPr>
              <w:lastRenderedPageBreak/>
              <w:t>3.  以前年度歲出減免（註銷）數簡明表</w:t>
            </w:r>
          </w:p>
          <w:p w14:paraId="125AB418" w14:textId="77777777" w:rsidR="002D7EE0" w:rsidRPr="000F2E19" w:rsidRDefault="002D7EE0" w:rsidP="00027180">
            <w:pPr>
              <w:pStyle w:val="a8"/>
              <w:ind w:left="48" w:right="48"/>
              <w:jc w:val="right"/>
              <w:rPr>
                <w:rFonts w:ascii="標楷體" w:hAnsi="標楷體"/>
                <w:sz w:val="24"/>
                <w:szCs w:val="24"/>
              </w:rPr>
            </w:pPr>
            <w:r w:rsidRPr="000F2E19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0F2E19">
              <w:rPr>
                <w:rFonts w:ascii="標楷體" w:hAnsi="標楷體"/>
                <w:sz w:val="24"/>
                <w:szCs w:val="24"/>
              </w:rPr>
              <w:t>：</w:t>
            </w:r>
            <w:r w:rsidRPr="000F2E19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2D7EE0" w:rsidRPr="00CA093B" w14:paraId="1BC238AF" w14:textId="77777777" w:rsidTr="00CF3B3A">
        <w:trPr>
          <w:trHeight w:val="510"/>
          <w:tblHeader/>
        </w:trPr>
        <w:tc>
          <w:tcPr>
            <w:tcW w:w="604" w:type="dxa"/>
            <w:vMerge w:val="restart"/>
            <w:tcBorders>
              <w:left w:val="nil"/>
            </w:tcBorders>
            <w:vAlign w:val="center"/>
          </w:tcPr>
          <w:p w14:paraId="067A6A51" w14:textId="77777777" w:rsidR="002D7EE0" w:rsidRPr="00CA2A8C" w:rsidRDefault="002D7EE0" w:rsidP="00027180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CA2A8C">
              <w:rPr>
                <w:rFonts w:hint="eastAsia"/>
                <w:sz w:val="22"/>
                <w:szCs w:val="22"/>
              </w:rPr>
              <w:t>年度</w:t>
            </w:r>
          </w:p>
        </w:tc>
        <w:tc>
          <w:tcPr>
            <w:tcW w:w="2875" w:type="dxa"/>
            <w:vMerge w:val="restart"/>
            <w:tcBorders>
              <w:left w:val="nil"/>
              <w:bottom w:val="single" w:sz="4" w:space="0" w:color="auto"/>
            </w:tcBorders>
            <w:vAlign w:val="center"/>
          </w:tcPr>
          <w:p w14:paraId="214D4CFD" w14:textId="77777777" w:rsidR="002D7EE0" w:rsidRPr="00CA2A8C" w:rsidRDefault="002D7EE0" w:rsidP="00027180">
            <w:pPr>
              <w:pStyle w:val="a8"/>
              <w:ind w:left="48" w:right="48"/>
              <w:rPr>
                <w:sz w:val="22"/>
                <w:szCs w:val="22"/>
              </w:rPr>
            </w:pPr>
            <w:r w:rsidRPr="00CA2A8C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3307" w:type="dxa"/>
            <w:vMerge w:val="restart"/>
            <w:vAlign w:val="center"/>
          </w:tcPr>
          <w:p w14:paraId="2D8F5C27" w14:textId="77777777" w:rsidR="002D7EE0" w:rsidRPr="00CA2A8C" w:rsidRDefault="002D7EE0" w:rsidP="00027180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CA2A8C">
              <w:rPr>
                <w:rFonts w:hint="eastAsia"/>
                <w:spacing w:val="-20"/>
                <w:sz w:val="22"/>
                <w:szCs w:val="22"/>
              </w:rPr>
              <w:t>以前年度</w:t>
            </w:r>
          </w:p>
          <w:p w14:paraId="6FCF20A0" w14:textId="77777777" w:rsidR="002D7EE0" w:rsidRPr="00CA2A8C" w:rsidRDefault="002D7EE0" w:rsidP="00027180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CA2A8C">
              <w:rPr>
                <w:rFonts w:hint="eastAsia"/>
                <w:spacing w:val="-20"/>
                <w:sz w:val="22"/>
                <w:szCs w:val="22"/>
              </w:rPr>
              <w:t>轉入數</w:t>
            </w:r>
          </w:p>
        </w:tc>
        <w:tc>
          <w:tcPr>
            <w:tcW w:w="4600" w:type="dxa"/>
            <w:gridSpan w:val="2"/>
            <w:tcBorders>
              <w:bottom w:val="single" w:sz="4" w:space="0" w:color="auto"/>
            </w:tcBorders>
            <w:vAlign w:val="center"/>
          </w:tcPr>
          <w:p w14:paraId="78239FDE" w14:textId="77777777" w:rsidR="002D7EE0" w:rsidRPr="00CA2A8C" w:rsidRDefault="002D7EE0" w:rsidP="00027180">
            <w:pPr>
              <w:pStyle w:val="a8"/>
              <w:ind w:left="48" w:right="48"/>
              <w:rPr>
                <w:sz w:val="22"/>
                <w:szCs w:val="22"/>
              </w:rPr>
            </w:pPr>
            <w:r w:rsidRPr="00CA2A8C">
              <w:rPr>
                <w:rFonts w:hint="eastAsia"/>
                <w:sz w:val="22"/>
                <w:szCs w:val="22"/>
              </w:rPr>
              <w:t>減免</w:t>
            </w:r>
            <w:r w:rsidRPr="00CA2A8C">
              <w:rPr>
                <w:rFonts w:hint="eastAsia"/>
                <w:sz w:val="22"/>
                <w:szCs w:val="22"/>
              </w:rPr>
              <w:t>(</w:t>
            </w:r>
            <w:r w:rsidRPr="00CA2A8C">
              <w:rPr>
                <w:rFonts w:hint="eastAsia"/>
                <w:sz w:val="22"/>
                <w:szCs w:val="22"/>
              </w:rPr>
              <w:t>註銷</w:t>
            </w:r>
            <w:r w:rsidRPr="00CA2A8C">
              <w:rPr>
                <w:rFonts w:hint="eastAsia"/>
                <w:sz w:val="22"/>
                <w:szCs w:val="22"/>
              </w:rPr>
              <w:t>)</w:t>
            </w:r>
            <w:r w:rsidRPr="00CA2A8C">
              <w:rPr>
                <w:rFonts w:hint="eastAsia"/>
                <w:sz w:val="22"/>
                <w:szCs w:val="22"/>
              </w:rPr>
              <w:t>數</w:t>
            </w:r>
          </w:p>
        </w:tc>
        <w:tc>
          <w:tcPr>
            <w:tcW w:w="8913" w:type="dxa"/>
            <w:vMerge w:val="restart"/>
            <w:tcBorders>
              <w:bottom w:val="single" w:sz="4" w:space="0" w:color="auto"/>
              <w:right w:val="nil"/>
            </w:tcBorders>
            <w:vAlign w:val="center"/>
          </w:tcPr>
          <w:p w14:paraId="09B910B2" w14:textId="77777777" w:rsidR="002D7EE0" w:rsidRPr="00CA2A8C" w:rsidRDefault="002D7EE0" w:rsidP="00027180">
            <w:pPr>
              <w:pStyle w:val="a8"/>
              <w:ind w:left="48" w:right="48"/>
              <w:rPr>
                <w:sz w:val="22"/>
                <w:szCs w:val="22"/>
              </w:rPr>
            </w:pPr>
            <w:r w:rsidRPr="00CA2A8C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2D7EE0" w:rsidRPr="00CA093B" w14:paraId="3EFAA77C" w14:textId="77777777" w:rsidTr="00CF3B3A">
        <w:trPr>
          <w:trHeight w:val="510"/>
          <w:tblHeader/>
        </w:trPr>
        <w:tc>
          <w:tcPr>
            <w:tcW w:w="604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05055803" w14:textId="77777777" w:rsidR="002D7EE0" w:rsidRPr="00CA2A8C" w:rsidRDefault="002D7EE0" w:rsidP="00027180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2875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390E14AD" w14:textId="77777777" w:rsidR="002D7EE0" w:rsidRPr="00CA2A8C" w:rsidRDefault="002D7EE0" w:rsidP="00027180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3307" w:type="dxa"/>
            <w:vMerge/>
            <w:tcBorders>
              <w:bottom w:val="single" w:sz="4" w:space="0" w:color="auto"/>
            </w:tcBorders>
            <w:vAlign w:val="center"/>
          </w:tcPr>
          <w:p w14:paraId="6C3C036B" w14:textId="77777777" w:rsidR="002D7EE0" w:rsidRPr="00CA2A8C" w:rsidRDefault="002D7EE0" w:rsidP="000271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06" w:type="dxa"/>
            <w:tcBorders>
              <w:bottom w:val="single" w:sz="4" w:space="0" w:color="auto"/>
            </w:tcBorders>
            <w:vAlign w:val="center"/>
          </w:tcPr>
          <w:p w14:paraId="555C0027" w14:textId="77777777" w:rsidR="002D7EE0" w:rsidRPr="00CA2A8C" w:rsidRDefault="002D7EE0" w:rsidP="00027180">
            <w:pPr>
              <w:pStyle w:val="a8"/>
              <w:ind w:left="48" w:right="48"/>
              <w:rPr>
                <w:sz w:val="22"/>
                <w:szCs w:val="22"/>
              </w:rPr>
            </w:pPr>
            <w:r w:rsidRPr="00CA2A8C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vAlign w:val="center"/>
          </w:tcPr>
          <w:p w14:paraId="457EC1BE" w14:textId="77777777" w:rsidR="002D7EE0" w:rsidRPr="00CA2A8C" w:rsidRDefault="002D7EE0" w:rsidP="00027180">
            <w:pPr>
              <w:pStyle w:val="a8"/>
              <w:ind w:left="48" w:right="48"/>
              <w:rPr>
                <w:sz w:val="22"/>
                <w:szCs w:val="22"/>
              </w:rPr>
            </w:pPr>
            <w:r w:rsidRPr="00CA2A8C">
              <w:rPr>
                <w:rFonts w:hint="eastAsia"/>
                <w:sz w:val="22"/>
                <w:szCs w:val="22"/>
              </w:rPr>
              <w:t>％</w:t>
            </w:r>
          </w:p>
        </w:tc>
        <w:tc>
          <w:tcPr>
            <w:tcW w:w="8913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2ADB6D3E" w14:textId="77777777" w:rsidR="002D7EE0" w:rsidRPr="00CA2A8C" w:rsidRDefault="002D7EE0" w:rsidP="00027180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</w:tr>
      <w:tr w:rsidR="002D7EE0" w:rsidRPr="004C370C" w14:paraId="5A95EB3B" w14:textId="77777777" w:rsidTr="00CF3B3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604" w:type="dxa"/>
            <w:shd w:val="clear" w:color="auto" w:fill="auto"/>
            <w:vAlign w:val="center"/>
          </w:tcPr>
          <w:p w14:paraId="30F81039" w14:textId="77777777" w:rsidR="002D7EE0" w:rsidRPr="004C370C" w:rsidRDefault="002D7EE0" w:rsidP="00027180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875" w:type="dxa"/>
            <w:shd w:val="clear" w:color="auto" w:fill="auto"/>
            <w:vAlign w:val="center"/>
          </w:tcPr>
          <w:p w14:paraId="37931BD2" w14:textId="77777777" w:rsidR="002D7EE0" w:rsidRPr="004C370C" w:rsidRDefault="002D7EE0" w:rsidP="00027180">
            <w:pPr>
              <w:pStyle w:val="2"/>
              <w:rPr>
                <w:rFonts w:ascii="標楷體" w:hAnsi="標楷體"/>
                <w:sz w:val="22"/>
                <w:szCs w:val="22"/>
              </w:rPr>
            </w:pPr>
            <w:r w:rsidRPr="004C370C">
              <w:rPr>
                <w:rFonts w:hAnsi="標楷體" w:hint="eastAsia"/>
                <w:noProof/>
                <w:sz w:val="22"/>
                <w:szCs w:val="22"/>
              </w:rPr>
              <w:t>教育部</w:t>
            </w:r>
          </w:p>
        </w:tc>
        <w:tc>
          <w:tcPr>
            <w:tcW w:w="3307" w:type="dxa"/>
            <w:shd w:val="clear" w:color="auto" w:fill="auto"/>
            <w:vAlign w:val="center"/>
          </w:tcPr>
          <w:p w14:paraId="219F1B36" w14:textId="77777777" w:rsidR="002D7EE0" w:rsidRPr="004C370C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306" w:type="dxa"/>
            <w:shd w:val="clear" w:color="auto" w:fill="auto"/>
            <w:vAlign w:val="center"/>
          </w:tcPr>
          <w:p w14:paraId="6FE3AAE0" w14:textId="77777777" w:rsidR="002D7EE0" w:rsidRPr="004C370C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0C1F3F6D" w14:textId="77777777" w:rsidR="002D7EE0" w:rsidRPr="004C370C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913" w:type="dxa"/>
            <w:shd w:val="clear" w:color="auto" w:fill="auto"/>
            <w:vAlign w:val="center"/>
          </w:tcPr>
          <w:p w14:paraId="25D0E961" w14:textId="77777777" w:rsidR="002D7EE0" w:rsidRPr="004C370C" w:rsidRDefault="002D7EE0" w:rsidP="00027180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2D7EE0" w14:paraId="4CB6C76F" w14:textId="77777777" w:rsidTr="00E90E7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67"/>
        </w:trPr>
        <w:tc>
          <w:tcPr>
            <w:tcW w:w="604" w:type="dxa"/>
            <w:shd w:val="clear" w:color="auto" w:fill="auto"/>
            <w:vAlign w:val="center"/>
          </w:tcPr>
          <w:p w14:paraId="446E0ABA" w14:textId="77777777" w:rsidR="002D7EE0" w:rsidRPr="00CA2A8C" w:rsidRDefault="002D7EE0" w:rsidP="00027180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D4BE6">
              <w:rPr>
                <w:rFonts w:hAnsi="標楷體"/>
                <w:noProof/>
                <w:sz w:val="22"/>
                <w:szCs w:val="22"/>
              </w:rPr>
              <w:t>109</w:t>
            </w:r>
          </w:p>
        </w:tc>
        <w:tc>
          <w:tcPr>
            <w:tcW w:w="2875" w:type="dxa"/>
            <w:shd w:val="clear" w:color="auto" w:fill="auto"/>
            <w:vAlign w:val="center"/>
          </w:tcPr>
          <w:p w14:paraId="4C9E68AC" w14:textId="77777777" w:rsidR="002D7EE0" w:rsidRPr="004C370C" w:rsidRDefault="002D7EE0" w:rsidP="00027180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4C370C">
              <w:rPr>
                <w:rFonts w:hAnsi="標楷體" w:hint="eastAsia"/>
                <w:b w:val="0"/>
                <w:noProof/>
                <w:sz w:val="22"/>
                <w:szCs w:val="22"/>
              </w:rPr>
              <w:t>終身教育</w:t>
            </w:r>
          </w:p>
        </w:tc>
        <w:tc>
          <w:tcPr>
            <w:tcW w:w="3307" w:type="dxa"/>
            <w:shd w:val="clear" w:color="auto" w:fill="auto"/>
            <w:vAlign w:val="center"/>
          </w:tcPr>
          <w:p w14:paraId="742265EC" w14:textId="77777777" w:rsidR="002D7EE0" w:rsidRPr="00CA2A8C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BD4BE6">
              <w:rPr>
                <w:rFonts w:hAnsi="細明體"/>
                <w:noProof/>
                <w:sz w:val="22"/>
                <w:szCs w:val="22"/>
              </w:rPr>
              <w:t>67,393,128</w:t>
            </w:r>
          </w:p>
        </w:tc>
        <w:tc>
          <w:tcPr>
            <w:tcW w:w="3306" w:type="dxa"/>
            <w:shd w:val="clear" w:color="auto" w:fill="auto"/>
            <w:vAlign w:val="center"/>
          </w:tcPr>
          <w:p w14:paraId="66AD0DF6" w14:textId="77777777" w:rsidR="002D7EE0" w:rsidRPr="00CA2A8C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BD4BE6">
              <w:rPr>
                <w:rFonts w:hAnsi="細明體"/>
                <w:noProof/>
                <w:sz w:val="22"/>
                <w:szCs w:val="22"/>
              </w:rPr>
              <w:t>27,455,357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17FD80B1" w14:textId="77777777" w:rsidR="002D7EE0" w:rsidRPr="00CA2A8C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BD4BE6">
              <w:rPr>
                <w:rFonts w:hAnsi="細明體"/>
                <w:noProof/>
                <w:sz w:val="22"/>
                <w:szCs w:val="22"/>
              </w:rPr>
              <w:t>40.74</w:t>
            </w:r>
          </w:p>
        </w:tc>
        <w:tc>
          <w:tcPr>
            <w:tcW w:w="8913" w:type="dxa"/>
            <w:shd w:val="clear" w:color="auto" w:fill="auto"/>
            <w:vAlign w:val="center"/>
          </w:tcPr>
          <w:p w14:paraId="733ED679" w14:textId="6AA9072B" w:rsidR="002D7EE0" w:rsidRPr="00CA2A8C" w:rsidRDefault="00E90E79" w:rsidP="00027180">
            <w:pPr>
              <w:pStyle w:val="4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2"/>
                <w:szCs w:val="22"/>
              </w:rPr>
              <w:t>109及110年度均係</w:t>
            </w:r>
            <w:r w:rsidR="002D7EE0" w:rsidRPr="00BD4BE6">
              <w:rPr>
                <w:rFonts w:hAnsi="標楷體" w:hint="eastAsia"/>
                <w:noProof/>
                <w:sz w:val="22"/>
                <w:szCs w:val="22"/>
              </w:rPr>
              <w:t>補助金門縣政府建立縣市圖書館中心實施計畫，因</w:t>
            </w:r>
            <w:r w:rsidR="006011D9">
              <w:rPr>
                <w:rFonts w:hAnsi="標楷體" w:hint="eastAsia"/>
                <w:noProof/>
                <w:sz w:val="22"/>
                <w:szCs w:val="22"/>
              </w:rPr>
              <w:t>該府</w:t>
            </w:r>
            <w:r w:rsidR="002D7EE0" w:rsidRPr="00BD4BE6">
              <w:rPr>
                <w:rFonts w:hAnsi="標楷體" w:hint="eastAsia"/>
                <w:noProof/>
                <w:sz w:val="22"/>
                <w:szCs w:val="22"/>
              </w:rPr>
              <w:t>自籌經費不足及興建場址屢次變更等問題申請撤案，不繼續執行。</w:t>
            </w:r>
          </w:p>
        </w:tc>
      </w:tr>
      <w:tr w:rsidR="002D7EE0" w14:paraId="75C95F80" w14:textId="77777777" w:rsidTr="00E90E7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67"/>
        </w:trPr>
        <w:tc>
          <w:tcPr>
            <w:tcW w:w="604" w:type="dxa"/>
            <w:shd w:val="clear" w:color="auto" w:fill="auto"/>
            <w:vAlign w:val="center"/>
          </w:tcPr>
          <w:p w14:paraId="1B0DC152" w14:textId="77777777" w:rsidR="002D7EE0" w:rsidRPr="00CA2A8C" w:rsidRDefault="002D7EE0" w:rsidP="00027180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D4BE6">
              <w:rPr>
                <w:rFonts w:hAnsi="標楷體"/>
                <w:noProof/>
                <w:sz w:val="22"/>
                <w:szCs w:val="22"/>
              </w:rPr>
              <w:t>110</w:t>
            </w:r>
          </w:p>
        </w:tc>
        <w:tc>
          <w:tcPr>
            <w:tcW w:w="2875" w:type="dxa"/>
            <w:shd w:val="clear" w:color="auto" w:fill="auto"/>
            <w:vAlign w:val="center"/>
          </w:tcPr>
          <w:p w14:paraId="79BE3204" w14:textId="77777777" w:rsidR="002D7EE0" w:rsidRPr="004C370C" w:rsidRDefault="002D7EE0" w:rsidP="00027180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4C370C">
              <w:rPr>
                <w:rFonts w:hAnsi="標楷體" w:hint="eastAsia"/>
                <w:b w:val="0"/>
                <w:noProof/>
                <w:sz w:val="22"/>
                <w:szCs w:val="22"/>
              </w:rPr>
              <w:t>終身教育</w:t>
            </w:r>
          </w:p>
        </w:tc>
        <w:tc>
          <w:tcPr>
            <w:tcW w:w="3307" w:type="dxa"/>
            <w:shd w:val="clear" w:color="auto" w:fill="auto"/>
            <w:vAlign w:val="center"/>
          </w:tcPr>
          <w:p w14:paraId="1091AB62" w14:textId="77777777" w:rsidR="002D7EE0" w:rsidRPr="00CA2A8C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BD4BE6">
              <w:rPr>
                <w:rFonts w:hAnsi="細明體"/>
                <w:noProof/>
                <w:sz w:val="22"/>
                <w:szCs w:val="22"/>
              </w:rPr>
              <w:t>36,130,841</w:t>
            </w:r>
          </w:p>
        </w:tc>
        <w:tc>
          <w:tcPr>
            <w:tcW w:w="3306" w:type="dxa"/>
            <w:shd w:val="clear" w:color="auto" w:fill="auto"/>
            <w:vAlign w:val="center"/>
          </w:tcPr>
          <w:p w14:paraId="3F687FAE" w14:textId="77777777" w:rsidR="002D7EE0" w:rsidRPr="00CA2A8C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BD4BE6">
              <w:rPr>
                <w:rFonts w:hAnsi="細明體"/>
                <w:noProof/>
                <w:sz w:val="22"/>
                <w:szCs w:val="22"/>
              </w:rPr>
              <w:t>28,633,383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26F70F14" w14:textId="77777777" w:rsidR="002D7EE0" w:rsidRPr="00CA2A8C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BD4BE6">
              <w:rPr>
                <w:rFonts w:hAnsi="細明體"/>
                <w:noProof/>
                <w:sz w:val="22"/>
                <w:szCs w:val="22"/>
              </w:rPr>
              <w:t>79.25</w:t>
            </w:r>
          </w:p>
        </w:tc>
        <w:tc>
          <w:tcPr>
            <w:tcW w:w="8913" w:type="dxa"/>
            <w:shd w:val="clear" w:color="auto" w:fill="auto"/>
            <w:vAlign w:val="center"/>
          </w:tcPr>
          <w:p w14:paraId="6F0A3613" w14:textId="7184F5DA" w:rsidR="002D7EE0" w:rsidRPr="00CA2A8C" w:rsidRDefault="002D7EE0" w:rsidP="00027180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2D7EE0" w14:paraId="7BD4C3BF" w14:textId="77777777" w:rsidTr="00E90E7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67"/>
        </w:trPr>
        <w:tc>
          <w:tcPr>
            <w:tcW w:w="604" w:type="dxa"/>
            <w:shd w:val="clear" w:color="auto" w:fill="auto"/>
            <w:vAlign w:val="center"/>
          </w:tcPr>
          <w:p w14:paraId="4961A138" w14:textId="77777777" w:rsidR="002D7EE0" w:rsidRPr="00CA2A8C" w:rsidRDefault="002D7EE0" w:rsidP="00027180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D4BE6">
              <w:rPr>
                <w:rFonts w:hAnsi="標楷體"/>
                <w:noProof/>
                <w:sz w:val="22"/>
                <w:szCs w:val="22"/>
              </w:rPr>
              <w:t>112</w:t>
            </w:r>
          </w:p>
        </w:tc>
        <w:tc>
          <w:tcPr>
            <w:tcW w:w="2875" w:type="dxa"/>
            <w:shd w:val="clear" w:color="auto" w:fill="auto"/>
            <w:vAlign w:val="center"/>
          </w:tcPr>
          <w:p w14:paraId="4172B497" w14:textId="77777777" w:rsidR="002D7EE0" w:rsidRPr="004C370C" w:rsidRDefault="002D7EE0" w:rsidP="00027180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4C370C">
              <w:rPr>
                <w:rFonts w:hAnsi="標楷體" w:hint="eastAsia"/>
                <w:b w:val="0"/>
                <w:noProof/>
                <w:sz w:val="22"/>
                <w:szCs w:val="22"/>
              </w:rPr>
              <w:t>高等教育</w:t>
            </w:r>
          </w:p>
        </w:tc>
        <w:tc>
          <w:tcPr>
            <w:tcW w:w="3307" w:type="dxa"/>
            <w:shd w:val="clear" w:color="auto" w:fill="auto"/>
            <w:vAlign w:val="center"/>
          </w:tcPr>
          <w:p w14:paraId="6886D720" w14:textId="77777777" w:rsidR="002D7EE0" w:rsidRPr="00CA2A8C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BD4BE6">
              <w:rPr>
                <w:rFonts w:hAnsi="細明體"/>
                <w:noProof/>
                <w:sz w:val="22"/>
                <w:szCs w:val="22"/>
              </w:rPr>
              <w:t>37,822,901</w:t>
            </w:r>
          </w:p>
        </w:tc>
        <w:tc>
          <w:tcPr>
            <w:tcW w:w="3306" w:type="dxa"/>
            <w:shd w:val="clear" w:color="auto" w:fill="auto"/>
            <w:vAlign w:val="center"/>
          </w:tcPr>
          <w:p w14:paraId="17F7D167" w14:textId="77777777" w:rsidR="002D7EE0" w:rsidRPr="00CA2A8C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BD4BE6">
              <w:rPr>
                <w:rFonts w:hAnsi="細明體"/>
                <w:noProof/>
                <w:sz w:val="22"/>
                <w:szCs w:val="22"/>
              </w:rPr>
              <w:t>10,690,316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192909AD" w14:textId="77777777" w:rsidR="002D7EE0" w:rsidRPr="00CA2A8C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BD4BE6">
              <w:rPr>
                <w:rFonts w:hAnsi="細明體"/>
                <w:noProof/>
                <w:sz w:val="22"/>
                <w:szCs w:val="22"/>
              </w:rPr>
              <w:t>28.26</w:t>
            </w:r>
          </w:p>
        </w:tc>
        <w:tc>
          <w:tcPr>
            <w:tcW w:w="8913" w:type="dxa"/>
            <w:shd w:val="clear" w:color="auto" w:fill="auto"/>
            <w:vAlign w:val="center"/>
          </w:tcPr>
          <w:p w14:paraId="56650099" w14:textId="77777777" w:rsidR="002D7EE0" w:rsidRPr="00CA2A8C" w:rsidRDefault="002D7EE0" w:rsidP="00027180">
            <w:pPr>
              <w:pStyle w:val="4"/>
              <w:rPr>
                <w:rFonts w:hAnsi="標楷體"/>
                <w:sz w:val="22"/>
                <w:szCs w:val="22"/>
              </w:rPr>
            </w:pPr>
            <w:r w:rsidRPr="00BD4BE6">
              <w:rPr>
                <w:rFonts w:hAnsi="標楷體" w:hint="eastAsia"/>
                <w:noProof/>
                <w:sz w:val="22"/>
                <w:szCs w:val="22"/>
              </w:rPr>
              <w:t>按業務需要減少支付之賸餘。</w:t>
            </w:r>
          </w:p>
        </w:tc>
      </w:tr>
      <w:tr w:rsidR="002D7EE0" w:rsidRPr="004C370C" w14:paraId="185506F1" w14:textId="77777777" w:rsidTr="00E90E7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67"/>
        </w:trPr>
        <w:tc>
          <w:tcPr>
            <w:tcW w:w="604" w:type="dxa"/>
            <w:shd w:val="clear" w:color="auto" w:fill="auto"/>
            <w:vAlign w:val="center"/>
          </w:tcPr>
          <w:p w14:paraId="2C66723F" w14:textId="77777777" w:rsidR="002D7EE0" w:rsidRPr="004C370C" w:rsidRDefault="002D7EE0" w:rsidP="00027180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875" w:type="dxa"/>
            <w:shd w:val="clear" w:color="auto" w:fill="auto"/>
            <w:vAlign w:val="center"/>
          </w:tcPr>
          <w:p w14:paraId="7139981A" w14:textId="77777777" w:rsidR="002D7EE0" w:rsidRPr="004C370C" w:rsidRDefault="002D7EE0" w:rsidP="00027180">
            <w:pPr>
              <w:pStyle w:val="2"/>
              <w:rPr>
                <w:rFonts w:ascii="標楷體" w:hAnsi="標楷體"/>
                <w:sz w:val="22"/>
                <w:szCs w:val="22"/>
              </w:rPr>
            </w:pPr>
            <w:r w:rsidRPr="004C370C">
              <w:rPr>
                <w:rFonts w:hAnsi="標楷體" w:hint="eastAsia"/>
                <w:noProof/>
                <w:sz w:val="22"/>
                <w:szCs w:val="22"/>
              </w:rPr>
              <w:t>體育署</w:t>
            </w:r>
          </w:p>
        </w:tc>
        <w:tc>
          <w:tcPr>
            <w:tcW w:w="3307" w:type="dxa"/>
            <w:shd w:val="clear" w:color="auto" w:fill="auto"/>
            <w:vAlign w:val="center"/>
          </w:tcPr>
          <w:p w14:paraId="498D06A5" w14:textId="77777777" w:rsidR="002D7EE0" w:rsidRPr="004C370C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306" w:type="dxa"/>
            <w:shd w:val="clear" w:color="auto" w:fill="auto"/>
            <w:vAlign w:val="center"/>
          </w:tcPr>
          <w:p w14:paraId="4244C2AE" w14:textId="77777777" w:rsidR="002D7EE0" w:rsidRPr="004C370C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62ED65C6" w14:textId="77777777" w:rsidR="002D7EE0" w:rsidRPr="004C370C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913" w:type="dxa"/>
            <w:shd w:val="clear" w:color="auto" w:fill="auto"/>
            <w:vAlign w:val="center"/>
          </w:tcPr>
          <w:p w14:paraId="48665198" w14:textId="77777777" w:rsidR="002D7EE0" w:rsidRPr="004C370C" w:rsidRDefault="002D7EE0" w:rsidP="00027180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2D7EE0" w14:paraId="2BF2A9D0" w14:textId="77777777" w:rsidTr="00E90E7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67"/>
        </w:trPr>
        <w:tc>
          <w:tcPr>
            <w:tcW w:w="604" w:type="dxa"/>
            <w:shd w:val="clear" w:color="auto" w:fill="auto"/>
            <w:vAlign w:val="center"/>
          </w:tcPr>
          <w:p w14:paraId="10F81369" w14:textId="77777777" w:rsidR="002D7EE0" w:rsidRPr="00CA2A8C" w:rsidRDefault="002D7EE0" w:rsidP="00027180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D4BE6">
              <w:rPr>
                <w:rFonts w:hAnsi="標楷體"/>
                <w:noProof/>
                <w:sz w:val="22"/>
                <w:szCs w:val="22"/>
              </w:rPr>
              <w:t>109</w:t>
            </w:r>
          </w:p>
        </w:tc>
        <w:tc>
          <w:tcPr>
            <w:tcW w:w="2875" w:type="dxa"/>
            <w:shd w:val="clear" w:color="auto" w:fill="auto"/>
            <w:vAlign w:val="center"/>
          </w:tcPr>
          <w:p w14:paraId="180D5E0A" w14:textId="77777777" w:rsidR="002D7EE0" w:rsidRPr="004C370C" w:rsidRDefault="002D7EE0" w:rsidP="00027180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4C370C">
              <w:rPr>
                <w:rFonts w:hAnsi="標楷體" w:hint="eastAsia"/>
                <w:b w:val="0"/>
                <w:noProof/>
                <w:sz w:val="22"/>
                <w:szCs w:val="22"/>
              </w:rPr>
              <w:t>學校體育教育</w:t>
            </w:r>
          </w:p>
        </w:tc>
        <w:tc>
          <w:tcPr>
            <w:tcW w:w="3307" w:type="dxa"/>
            <w:shd w:val="clear" w:color="auto" w:fill="auto"/>
            <w:vAlign w:val="center"/>
          </w:tcPr>
          <w:p w14:paraId="53DD76A1" w14:textId="77777777" w:rsidR="002D7EE0" w:rsidRPr="00CA2A8C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BD4BE6">
              <w:rPr>
                <w:rFonts w:hAnsi="細明體"/>
                <w:noProof/>
                <w:sz w:val="22"/>
                <w:szCs w:val="22"/>
              </w:rPr>
              <w:t>3,487,200</w:t>
            </w:r>
          </w:p>
        </w:tc>
        <w:tc>
          <w:tcPr>
            <w:tcW w:w="3306" w:type="dxa"/>
            <w:shd w:val="clear" w:color="auto" w:fill="auto"/>
            <w:vAlign w:val="center"/>
          </w:tcPr>
          <w:p w14:paraId="721CE5E3" w14:textId="77777777" w:rsidR="002D7EE0" w:rsidRPr="00CA2A8C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BD4BE6">
              <w:rPr>
                <w:rFonts w:hAnsi="細明體"/>
                <w:noProof/>
                <w:sz w:val="22"/>
                <w:szCs w:val="22"/>
              </w:rPr>
              <w:t>3,487,200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59AC28C7" w14:textId="77777777" w:rsidR="002D7EE0" w:rsidRPr="00CA2A8C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BD4BE6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  <w:tc>
          <w:tcPr>
            <w:tcW w:w="8913" w:type="dxa"/>
            <w:shd w:val="clear" w:color="auto" w:fill="auto"/>
            <w:vAlign w:val="center"/>
          </w:tcPr>
          <w:p w14:paraId="3CA5491D" w14:textId="56BF5DC9" w:rsidR="002D7EE0" w:rsidRPr="00CA2A8C" w:rsidRDefault="002D7EE0" w:rsidP="00027180">
            <w:pPr>
              <w:pStyle w:val="4"/>
              <w:rPr>
                <w:rFonts w:hAnsi="標楷體"/>
                <w:sz w:val="22"/>
                <w:szCs w:val="22"/>
              </w:rPr>
            </w:pPr>
            <w:r w:rsidRPr="00BD4BE6">
              <w:rPr>
                <w:rFonts w:hAnsi="標楷體" w:hint="eastAsia"/>
                <w:noProof/>
                <w:sz w:val="22"/>
                <w:szCs w:val="22"/>
              </w:rPr>
              <w:t>補助臺中市博屋瑪國小改善運動場地計畫，因核定後始辦理山坡地審查及地目變更等前置行政作業，未能進行施工。</w:t>
            </w:r>
          </w:p>
        </w:tc>
      </w:tr>
    </w:tbl>
    <w:p w14:paraId="176966F5" w14:textId="77777777" w:rsidR="002D7EE0" w:rsidRDefault="002D7EE0" w:rsidP="002D7EE0">
      <w:pPr>
        <w:pStyle w:val="aa"/>
      </w:pPr>
      <w:r w:rsidRPr="003D5172">
        <w:rPr>
          <w:rFonts w:hint="eastAsia"/>
        </w:rPr>
        <w:t>註</w:t>
      </w:r>
      <w:r w:rsidRPr="003D5172">
        <w:t>：</w:t>
      </w:r>
      <w:r w:rsidRPr="003D5172">
        <w:rPr>
          <w:rFonts w:hint="eastAsia"/>
        </w:rPr>
        <w:t>本表所列項目係指</w:t>
      </w:r>
      <w:r>
        <w:rPr>
          <w:rFonts w:hint="eastAsia"/>
        </w:rPr>
        <w:t>減免（註銷）數</w:t>
      </w:r>
      <w:r w:rsidRPr="003D5172">
        <w:rPr>
          <w:rFonts w:hint="eastAsia"/>
        </w:rPr>
        <w:t>達20％</w:t>
      </w:r>
      <w:r w:rsidRPr="003D5172">
        <w:t>，</w:t>
      </w:r>
      <w:r w:rsidRPr="003D5172">
        <w:rPr>
          <w:rFonts w:hint="eastAsia"/>
        </w:rPr>
        <w:t>或</w:t>
      </w:r>
      <w:r>
        <w:rPr>
          <w:rFonts w:hint="eastAsia"/>
        </w:rPr>
        <w:t>3</w:t>
      </w:r>
      <w:r w:rsidRPr="003D5172">
        <w:rPr>
          <w:rFonts w:hint="eastAsia"/>
        </w:rPr>
        <w:t>千萬元以上者</w:t>
      </w:r>
      <w:r w:rsidRPr="003D5172">
        <w:t>。</w:t>
      </w:r>
    </w:p>
    <w:p w14:paraId="419F890A" w14:textId="77777777" w:rsidR="002D7EE0" w:rsidRPr="00045320" w:rsidRDefault="002D7EE0" w:rsidP="00CF3B3A">
      <w:pPr>
        <w:spacing w:beforeLines="20" w:before="72" w:afterLines="20" w:after="72"/>
        <w:jc w:val="left"/>
      </w:pPr>
    </w:p>
    <w:tbl>
      <w:tblPr>
        <w:tblW w:w="2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04"/>
        <w:gridCol w:w="2875"/>
        <w:gridCol w:w="3307"/>
        <w:gridCol w:w="3306"/>
        <w:gridCol w:w="1294"/>
        <w:gridCol w:w="8913"/>
      </w:tblGrid>
      <w:tr w:rsidR="002D7EE0" w:rsidRPr="00870477" w14:paraId="32E61EE7" w14:textId="77777777" w:rsidTr="00043D38">
        <w:trPr>
          <w:trHeight w:val="284"/>
          <w:tblHeader/>
        </w:trPr>
        <w:tc>
          <w:tcPr>
            <w:tcW w:w="20299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14:paraId="32B0A850" w14:textId="77777777" w:rsidR="002D7EE0" w:rsidRPr="005461A1" w:rsidRDefault="002D7EE0" w:rsidP="00027180">
            <w:pPr>
              <w:pStyle w:val="10"/>
              <w:ind w:left="128" w:right="16"/>
              <w:rPr>
                <w:rFonts w:hAnsi="標楷體"/>
                <w:sz w:val="28"/>
              </w:rPr>
            </w:pPr>
            <w:r w:rsidRPr="005461A1">
              <w:rPr>
                <w:rFonts w:hAnsi="標楷體"/>
                <w:sz w:val="28"/>
              </w:rPr>
              <w:t>4</w:t>
            </w:r>
            <w:r w:rsidRPr="005461A1">
              <w:rPr>
                <w:rFonts w:hAnsi="標楷體" w:hint="eastAsia"/>
                <w:sz w:val="28"/>
              </w:rPr>
              <w:t xml:space="preserve">. </w:t>
            </w:r>
            <w:r w:rsidRPr="005461A1">
              <w:rPr>
                <w:rFonts w:hAnsi="標楷體"/>
                <w:sz w:val="28"/>
              </w:rPr>
              <w:t xml:space="preserve"> </w:t>
            </w:r>
            <w:r w:rsidRPr="005461A1">
              <w:rPr>
                <w:rFonts w:hAnsi="標楷體" w:hint="eastAsia"/>
                <w:sz w:val="28"/>
              </w:rPr>
              <w:t>以前年度應付保留數簡明表</w:t>
            </w:r>
          </w:p>
          <w:p w14:paraId="3E35D982" w14:textId="77777777" w:rsidR="002D7EE0" w:rsidRPr="00870477" w:rsidRDefault="002D7EE0" w:rsidP="00027180">
            <w:pPr>
              <w:pStyle w:val="a8"/>
              <w:ind w:left="48" w:right="48"/>
              <w:jc w:val="right"/>
              <w:rPr>
                <w:rFonts w:ascii="標楷體" w:hAnsi="標楷體"/>
                <w:sz w:val="24"/>
                <w:szCs w:val="24"/>
              </w:rPr>
            </w:pPr>
            <w:r w:rsidRPr="00870477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870477">
              <w:rPr>
                <w:rFonts w:ascii="標楷體" w:hAnsi="標楷體"/>
                <w:sz w:val="24"/>
                <w:szCs w:val="24"/>
              </w:rPr>
              <w:t>：</w:t>
            </w:r>
            <w:r w:rsidRPr="00870477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2D7EE0" w:rsidRPr="00CA093B" w14:paraId="1F2D3A43" w14:textId="77777777" w:rsidTr="00CF3B3A">
        <w:trPr>
          <w:trHeight w:val="510"/>
          <w:tblHeader/>
        </w:trPr>
        <w:tc>
          <w:tcPr>
            <w:tcW w:w="604" w:type="dxa"/>
            <w:vMerge w:val="restart"/>
            <w:tcBorders>
              <w:left w:val="nil"/>
            </w:tcBorders>
            <w:vAlign w:val="center"/>
          </w:tcPr>
          <w:p w14:paraId="413C531E" w14:textId="77777777" w:rsidR="002D7EE0" w:rsidRPr="003D7502" w:rsidRDefault="002D7EE0" w:rsidP="00027180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3D7502">
              <w:rPr>
                <w:rFonts w:hint="eastAsia"/>
                <w:sz w:val="22"/>
                <w:szCs w:val="22"/>
              </w:rPr>
              <w:t>年度</w:t>
            </w:r>
          </w:p>
        </w:tc>
        <w:tc>
          <w:tcPr>
            <w:tcW w:w="2875" w:type="dxa"/>
            <w:vMerge w:val="restart"/>
            <w:tcBorders>
              <w:left w:val="nil"/>
              <w:bottom w:val="single" w:sz="4" w:space="0" w:color="auto"/>
            </w:tcBorders>
            <w:vAlign w:val="center"/>
          </w:tcPr>
          <w:p w14:paraId="424D7F83" w14:textId="77777777" w:rsidR="002D7EE0" w:rsidRPr="003D7502" w:rsidRDefault="002D7EE0" w:rsidP="00027180">
            <w:pPr>
              <w:pStyle w:val="a8"/>
              <w:ind w:left="48" w:right="48"/>
              <w:rPr>
                <w:sz w:val="22"/>
                <w:szCs w:val="22"/>
              </w:rPr>
            </w:pPr>
            <w:r w:rsidRPr="003D7502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3307" w:type="dxa"/>
            <w:vMerge w:val="restart"/>
            <w:vAlign w:val="center"/>
          </w:tcPr>
          <w:p w14:paraId="3221A7B9" w14:textId="77777777" w:rsidR="002D7EE0" w:rsidRPr="003D7502" w:rsidRDefault="002D7EE0" w:rsidP="00027180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3D7502">
              <w:rPr>
                <w:rFonts w:hint="eastAsia"/>
                <w:spacing w:val="-20"/>
                <w:sz w:val="22"/>
                <w:szCs w:val="22"/>
              </w:rPr>
              <w:t>以前年度</w:t>
            </w:r>
          </w:p>
          <w:p w14:paraId="502C2399" w14:textId="77777777" w:rsidR="002D7EE0" w:rsidRPr="003D7502" w:rsidRDefault="002D7EE0" w:rsidP="00027180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3D7502">
              <w:rPr>
                <w:rFonts w:hint="eastAsia"/>
                <w:spacing w:val="-20"/>
                <w:sz w:val="22"/>
                <w:szCs w:val="22"/>
              </w:rPr>
              <w:t>轉入數</w:t>
            </w:r>
          </w:p>
        </w:tc>
        <w:tc>
          <w:tcPr>
            <w:tcW w:w="4600" w:type="dxa"/>
            <w:gridSpan w:val="2"/>
            <w:tcBorders>
              <w:bottom w:val="single" w:sz="4" w:space="0" w:color="auto"/>
            </w:tcBorders>
            <w:vAlign w:val="center"/>
          </w:tcPr>
          <w:p w14:paraId="485E71AF" w14:textId="77777777" w:rsidR="002D7EE0" w:rsidRPr="003D7502" w:rsidRDefault="002D7EE0" w:rsidP="00027180">
            <w:pPr>
              <w:pStyle w:val="a8"/>
              <w:ind w:left="48" w:right="48"/>
              <w:rPr>
                <w:sz w:val="22"/>
                <w:szCs w:val="22"/>
              </w:rPr>
            </w:pPr>
            <w:r w:rsidRPr="003D7502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8913" w:type="dxa"/>
            <w:vMerge w:val="restart"/>
            <w:tcBorders>
              <w:bottom w:val="single" w:sz="4" w:space="0" w:color="auto"/>
              <w:right w:val="nil"/>
            </w:tcBorders>
            <w:vAlign w:val="center"/>
          </w:tcPr>
          <w:p w14:paraId="6A3C1CE4" w14:textId="77777777" w:rsidR="002D7EE0" w:rsidRPr="003D7502" w:rsidRDefault="002D7EE0" w:rsidP="00027180">
            <w:pPr>
              <w:pStyle w:val="a8"/>
              <w:ind w:left="48" w:right="48"/>
              <w:rPr>
                <w:sz w:val="22"/>
                <w:szCs w:val="22"/>
              </w:rPr>
            </w:pPr>
            <w:r w:rsidRPr="003D7502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2D7EE0" w:rsidRPr="00CA093B" w14:paraId="1B006698" w14:textId="77777777" w:rsidTr="00CF3B3A">
        <w:trPr>
          <w:trHeight w:val="510"/>
          <w:tblHeader/>
        </w:trPr>
        <w:tc>
          <w:tcPr>
            <w:tcW w:w="604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2520D13E" w14:textId="77777777" w:rsidR="002D7EE0" w:rsidRPr="003D7502" w:rsidRDefault="002D7EE0" w:rsidP="00027180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2875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7707F423" w14:textId="77777777" w:rsidR="002D7EE0" w:rsidRPr="003D7502" w:rsidRDefault="002D7EE0" w:rsidP="00027180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3307" w:type="dxa"/>
            <w:vMerge/>
            <w:tcBorders>
              <w:bottom w:val="single" w:sz="4" w:space="0" w:color="auto"/>
            </w:tcBorders>
            <w:vAlign w:val="center"/>
          </w:tcPr>
          <w:p w14:paraId="072DE0E6" w14:textId="77777777" w:rsidR="002D7EE0" w:rsidRPr="003D7502" w:rsidRDefault="002D7EE0" w:rsidP="000271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06" w:type="dxa"/>
            <w:tcBorders>
              <w:bottom w:val="single" w:sz="4" w:space="0" w:color="auto"/>
            </w:tcBorders>
            <w:vAlign w:val="center"/>
          </w:tcPr>
          <w:p w14:paraId="0619868A" w14:textId="77777777" w:rsidR="002D7EE0" w:rsidRPr="003D7502" w:rsidRDefault="002D7EE0" w:rsidP="00027180">
            <w:pPr>
              <w:pStyle w:val="a8"/>
              <w:ind w:left="48" w:right="48"/>
              <w:rPr>
                <w:sz w:val="22"/>
                <w:szCs w:val="22"/>
              </w:rPr>
            </w:pPr>
            <w:r w:rsidRPr="003D7502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vAlign w:val="center"/>
          </w:tcPr>
          <w:p w14:paraId="1C4B0B57" w14:textId="77777777" w:rsidR="002D7EE0" w:rsidRPr="003D7502" w:rsidRDefault="002D7EE0" w:rsidP="00027180">
            <w:pPr>
              <w:pStyle w:val="a8"/>
              <w:ind w:left="48" w:right="48"/>
              <w:rPr>
                <w:sz w:val="22"/>
                <w:szCs w:val="22"/>
              </w:rPr>
            </w:pPr>
            <w:r w:rsidRPr="003D7502">
              <w:rPr>
                <w:rFonts w:hint="eastAsia"/>
                <w:sz w:val="22"/>
                <w:szCs w:val="22"/>
              </w:rPr>
              <w:t>％</w:t>
            </w:r>
          </w:p>
        </w:tc>
        <w:tc>
          <w:tcPr>
            <w:tcW w:w="8913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05FECCB8" w14:textId="77777777" w:rsidR="002D7EE0" w:rsidRPr="003D7502" w:rsidRDefault="002D7EE0" w:rsidP="00027180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</w:tr>
      <w:tr w:rsidR="002D7EE0" w:rsidRPr="003076B9" w14:paraId="3E119B5C" w14:textId="77777777" w:rsidTr="00CF3B3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604" w:type="dxa"/>
            <w:shd w:val="clear" w:color="auto" w:fill="auto"/>
            <w:vAlign w:val="center"/>
          </w:tcPr>
          <w:p w14:paraId="796C8E16" w14:textId="77777777" w:rsidR="002D7EE0" w:rsidRPr="003076B9" w:rsidRDefault="002D7EE0" w:rsidP="00027180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875" w:type="dxa"/>
            <w:shd w:val="clear" w:color="auto" w:fill="auto"/>
            <w:vAlign w:val="center"/>
          </w:tcPr>
          <w:p w14:paraId="5493DD06" w14:textId="77777777" w:rsidR="002D7EE0" w:rsidRPr="003076B9" w:rsidRDefault="002D7EE0" w:rsidP="00027180">
            <w:pPr>
              <w:pStyle w:val="2"/>
              <w:rPr>
                <w:rFonts w:ascii="標楷體" w:hAnsi="標楷體"/>
                <w:sz w:val="22"/>
                <w:szCs w:val="22"/>
              </w:rPr>
            </w:pPr>
            <w:r w:rsidRPr="003076B9">
              <w:rPr>
                <w:rFonts w:hAnsi="標楷體" w:hint="eastAsia"/>
                <w:noProof/>
                <w:sz w:val="22"/>
                <w:szCs w:val="22"/>
              </w:rPr>
              <w:t>教育部</w:t>
            </w:r>
          </w:p>
        </w:tc>
        <w:tc>
          <w:tcPr>
            <w:tcW w:w="3307" w:type="dxa"/>
            <w:shd w:val="clear" w:color="auto" w:fill="auto"/>
            <w:vAlign w:val="center"/>
          </w:tcPr>
          <w:p w14:paraId="479312E9" w14:textId="77777777" w:rsidR="002D7EE0" w:rsidRPr="003076B9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306" w:type="dxa"/>
            <w:shd w:val="clear" w:color="auto" w:fill="auto"/>
            <w:vAlign w:val="center"/>
          </w:tcPr>
          <w:p w14:paraId="7049456A" w14:textId="77777777" w:rsidR="002D7EE0" w:rsidRPr="003076B9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45F8EC5E" w14:textId="77777777" w:rsidR="002D7EE0" w:rsidRPr="003076B9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913" w:type="dxa"/>
            <w:shd w:val="clear" w:color="auto" w:fill="auto"/>
            <w:vAlign w:val="center"/>
          </w:tcPr>
          <w:p w14:paraId="7990AB89" w14:textId="77777777" w:rsidR="002D7EE0" w:rsidRPr="003076B9" w:rsidRDefault="002D7EE0" w:rsidP="00027180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2D7EE0" w14:paraId="4EEC03C0" w14:textId="77777777" w:rsidTr="00CF3B3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604" w:type="dxa"/>
            <w:shd w:val="clear" w:color="auto" w:fill="auto"/>
            <w:vAlign w:val="center"/>
          </w:tcPr>
          <w:p w14:paraId="4481E42D" w14:textId="77777777" w:rsidR="002D7EE0" w:rsidRPr="003D7502" w:rsidRDefault="002D7EE0" w:rsidP="00027180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D4BE6">
              <w:rPr>
                <w:rFonts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2875" w:type="dxa"/>
            <w:shd w:val="clear" w:color="auto" w:fill="auto"/>
            <w:vAlign w:val="center"/>
          </w:tcPr>
          <w:p w14:paraId="461B5E53" w14:textId="77777777" w:rsidR="002D7EE0" w:rsidRPr="003076B9" w:rsidRDefault="002D7EE0" w:rsidP="00027180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3076B9">
              <w:rPr>
                <w:rFonts w:hAnsi="標楷體" w:hint="eastAsia"/>
                <w:b w:val="0"/>
                <w:noProof/>
                <w:sz w:val="22"/>
                <w:szCs w:val="22"/>
              </w:rPr>
              <w:t>終身教育</w:t>
            </w:r>
          </w:p>
        </w:tc>
        <w:tc>
          <w:tcPr>
            <w:tcW w:w="3307" w:type="dxa"/>
            <w:shd w:val="clear" w:color="auto" w:fill="auto"/>
            <w:vAlign w:val="center"/>
          </w:tcPr>
          <w:p w14:paraId="22FE7709" w14:textId="77777777" w:rsidR="002D7EE0" w:rsidRPr="003D7502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BD4BE6">
              <w:rPr>
                <w:rFonts w:hAnsi="細明體"/>
                <w:noProof/>
                <w:sz w:val="22"/>
                <w:szCs w:val="22"/>
              </w:rPr>
              <w:t>150,793,760</w:t>
            </w:r>
          </w:p>
        </w:tc>
        <w:tc>
          <w:tcPr>
            <w:tcW w:w="3306" w:type="dxa"/>
            <w:shd w:val="clear" w:color="auto" w:fill="auto"/>
            <w:vAlign w:val="center"/>
          </w:tcPr>
          <w:p w14:paraId="172968CB" w14:textId="77777777" w:rsidR="002D7EE0" w:rsidRPr="003D7502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BD4BE6">
              <w:rPr>
                <w:rFonts w:hAnsi="細明體"/>
                <w:noProof/>
                <w:sz w:val="22"/>
                <w:szCs w:val="22"/>
              </w:rPr>
              <w:t>95,174,398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2AA5E307" w14:textId="77777777" w:rsidR="002D7EE0" w:rsidRPr="003D7502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BD4BE6">
              <w:rPr>
                <w:rFonts w:hAnsi="細明體"/>
                <w:noProof/>
                <w:sz w:val="22"/>
                <w:szCs w:val="22"/>
              </w:rPr>
              <w:t>63.12</w:t>
            </w:r>
          </w:p>
        </w:tc>
        <w:tc>
          <w:tcPr>
            <w:tcW w:w="8913" w:type="dxa"/>
            <w:shd w:val="clear" w:color="auto" w:fill="auto"/>
            <w:vAlign w:val="center"/>
          </w:tcPr>
          <w:p w14:paraId="39034E9F" w14:textId="77777777" w:rsidR="002D7EE0" w:rsidRPr="003D7502" w:rsidRDefault="002D7EE0" w:rsidP="00027180">
            <w:pPr>
              <w:pStyle w:val="4"/>
              <w:rPr>
                <w:rFonts w:hAnsi="標楷體"/>
                <w:sz w:val="22"/>
                <w:szCs w:val="22"/>
              </w:rPr>
            </w:pPr>
            <w:r w:rsidRPr="00BD4BE6">
              <w:rPr>
                <w:rFonts w:hAnsi="標楷體" w:hint="eastAsia"/>
                <w:noProof/>
                <w:sz w:val="22"/>
                <w:szCs w:val="22"/>
              </w:rPr>
              <w:t>補助地方政府建立縣市圖書館中心實施計畫，執行進度未如預期。</w:t>
            </w:r>
          </w:p>
        </w:tc>
      </w:tr>
      <w:tr w:rsidR="002D7EE0" w14:paraId="23CEC2C7" w14:textId="77777777" w:rsidTr="00CF3B3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604" w:type="dxa"/>
            <w:shd w:val="clear" w:color="auto" w:fill="auto"/>
            <w:vAlign w:val="center"/>
          </w:tcPr>
          <w:p w14:paraId="4F58BC5C" w14:textId="77777777" w:rsidR="002D7EE0" w:rsidRPr="003D7502" w:rsidRDefault="002D7EE0" w:rsidP="00027180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D4BE6">
              <w:rPr>
                <w:rFonts w:hAnsi="標楷體"/>
                <w:noProof/>
                <w:sz w:val="22"/>
                <w:szCs w:val="22"/>
              </w:rPr>
              <w:t>112</w:t>
            </w:r>
          </w:p>
        </w:tc>
        <w:tc>
          <w:tcPr>
            <w:tcW w:w="2875" w:type="dxa"/>
            <w:shd w:val="clear" w:color="auto" w:fill="auto"/>
            <w:vAlign w:val="center"/>
          </w:tcPr>
          <w:p w14:paraId="1A3EE692" w14:textId="77777777" w:rsidR="002D7EE0" w:rsidRPr="003076B9" w:rsidRDefault="002D7EE0" w:rsidP="00027180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3076B9">
              <w:rPr>
                <w:rFonts w:hAnsi="標楷體" w:hint="eastAsia"/>
                <w:b w:val="0"/>
                <w:noProof/>
                <w:sz w:val="22"/>
                <w:szCs w:val="22"/>
              </w:rPr>
              <w:t>中等教育</w:t>
            </w:r>
          </w:p>
        </w:tc>
        <w:tc>
          <w:tcPr>
            <w:tcW w:w="3307" w:type="dxa"/>
            <w:shd w:val="clear" w:color="auto" w:fill="auto"/>
            <w:vAlign w:val="center"/>
          </w:tcPr>
          <w:p w14:paraId="7A203E03" w14:textId="77777777" w:rsidR="002D7EE0" w:rsidRPr="003D7502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BD4BE6">
              <w:rPr>
                <w:rFonts w:hAnsi="細明體"/>
                <w:noProof/>
                <w:sz w:val="22"/>
                <w:szCs w:val="22"/>
              </w:rPr>
              <w:t>115,169,779</w:t>
            </w:r>
          </w:p>
        </w:tc>
        <w:tc>
          <w:tcPr>
            <w:tcW w:w="3306" w:type="dxa"/>
            <w:shd w:val="clear" w:color="auto" w:fill="auto"/>
            <w:vAlign w:val="center"/>
          </w:tcPr>
          <w:p w14:paraId="41F7E42A" w14:textId="77777777" w:rsidR="002D7EE0" w:rsidRPr="003D7502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BD4BE6">
              <w:rPr>
                <w:rFonts w:hAnsi="細明體"/>
                <w:noProof/>
                <w:sz w:val="22"/>
                <w:szCs w:val="22"/>
              </w:rPr>
              <w:t>32,049,314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5DF8E876" w14:textId="77777777" w:rsidR="002D7EE0" w:rsidRPr="003D7502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BD4BE6">
              <w:rPr>
                <w:rFonts w:hAnsi="細明體"/>
                <w:noProof/>
                <w:sz w:val="22"/>
                <w:szCs w:val="22"/>
              </w:rPr>
              <w:t>27.83</w:t>
            </w:r>
          </w:p>
        </w:tc>
        <w:tc>
          <w:tcPr>
            <w:tcW w:w="8913" w:type="dxa"/>
            <w:shd w:val="clear" w:color="auto" w:fill="auto"/>
            <w:vAlign w:val="center"/>
          </w:tcPr>
          <w:p w14:paraId="30FAE277" w14:textId="77777777" w:rsidR="002D7EE0" w:rsidRPr="003D7502" w:rsidRDefault="002D7EE0" w:rsidP="00027180">
            <w:pPr>
              <w:pStyle w:val="4"/>
              <w:rPr>
                <w:rFonts w:hAnsi="標楷體"/>
                <w:sz w:val="22"/>
                <w:szCs w:val="22"/>
              </w:rPr>
            </w:pPr>
            <w:r w:rsidRPr="00BD4BE6">
              <w:rPr>
                <w:rFonts w:hAnsi="標楷體" w:hint="eastAsia"/>
                <w:noProof/>
                <w:sz w:val="22"/>
                <w:szCs w:val="22"/>
              </w:rPr>
              <w:t>補助地方政府辦理精進國民中小學教師教學專業與課程品質計畫，經費未於年度內結報。</w:t>
            </w:r>
          </w:p>
        </w:tc>
      </w:tr>
      <w:tr w:rsidR="002D7EE0" w:rsidRPr="003076B9" w14:paraId="63CE7C57" w14:textId="77777777" w:rsidTr="00CF3B3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604" w:type="dxa"/>
            <w:shd w:val="clear" w:color="auto" w:fill="auto"/>
            <w:vAlign w:val="center"/>
          </w:tcPr>
          <w:p w14:paraId="4E131413" w14:textId="77777777" w:rsidR="002D7EE0" w:rsidRPr="003076B9" w:rsidRDefault="002D7EE0" w:rsidP="00027180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875" w:type="dxa"/>
            <w:shd w:val="clear" w:color="auto" w:fill="auto"/>
            <w:vAlign w:val="center"/>
          </w:tcPr>
          <w:p w14:paraId="4CF5F731" w14:textId="77777777" w:rsidR="002D7EE0" w:rsidRPr="003076B9" w:rsidRDefault="002D7EE0" w:rsidP="00027180">
            <w:pPr>
              <w:pStyle w:val="2"/>
              <w:rPr>
                <w:rFonts w:ascii="標楷體" w:hAnsi="標楷體"/>
                <w:sz w:val="22"/>
                <w:szCs w:val="22"/>
              </w:rPr>
            </w:pPr>
            <w:r w:rsidRPr="003076B9">
              <w:rPr>
                <w:rFonts w:hAnsi="標楷體" w:hint="eastAsia"/>
                <w:noProof/>
                <w:sz w:val="22"/>
                <w:szCs w:val="22"/>
              </w:rPr>
              <w:t>體育署</w:t>
            </w:r>
          </w:p>
        </w:tc>
        <w:tc>
          <w:tcPr>
            <w:tcW w:w="3307" w:type="dxa"/>
            <w:shd w:val="clear" w:color="auto" w:fill="auto"/>
            <w:vAlign w:val="center"/>
          </w:tcPr>
          <w:p w14:paraId="1318E7EC" w14:textId="77777777" w:rsidR="002D7EE0" w:rsidRPr="003076B9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306" w:type="dxa"/>
            <w:shd w:val="clear" w:color="auto" w:fill="auto"/>
            <w:vAlign w:val="center"/>
          </w:tcPr>
          <w:p w14:paraId="3D860966" w14:textId="77777777" w:rsidR="002D7EE0" w:rsidRPr="003076B9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5A235E87" w14:textId="77777777" w:rsidR="002D7EE0" w:rsidRPr="003076B9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913" w:type="dxa"/>
            <w:shd w:val="clear" w:color="auto" w:fill="auto"/>
            <w:vAlign w:val="center"/>
          </w:tcPr>
          <w:p w14:paraId="19EE3E08" w14:textId="77777777" w:rsidR="002D7EE0" w:rsidRPr="003076B9" w:rsidRDefault="002D7EE0" w:rsidP="00027180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2D7EE0" w14:paraId="145C3012" w14:textId="77777777" w:rsidTr="00CF3B3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604" w:type="dxa"/>
            <w:shd w:val="clear" w:color="auto" w:fill="auto"/>
            <w:vAlign w:val="center"/>
          </w:tcPr>
          <w:p w14:paraId="038501BB" w14:textId="77777777" w:rsidR="002D7EE0" w:rsidRPr="003D7502" w:rsidRDefault="002D7EE0" w:rsidP="00027180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D4BE6">
              <w:rPr>
                <w:rFonts w:hAnsi="標楷體"/>
                <w:noProof/>
                <w:sz w:val="22"/>
                <w:szCs w:val="22"/>
              </w:rPr>
              <w:t>110</w:t>
            </w:r>
          </w:p>
        </w:tc>
        <w:tc>
          <w:tcPr>
            <w:tcW w:w="2875" w:type="dxa"/>
            <w:shd w:val="clear" w:color="auto" w:fill="auto"/>
            <w:vAlign w:val="center"/>
          </w:tcPr>
          <w:p w14:paraId="20A01A88" w14:textId="77777777" w:rsidR="002D7EE0" w:rsidRPr="003076B9" w:rsidRDefault="002D7EE0" w:rsidP="00027180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3076B9">
              <w:rPr>
                <w:rFonts w:hAnsi="標楷體" w:hint="eastAsia"/>
                <w:b w:val="0"/>
                <w:noProof/>
                <w:sz w:val="22"/>
                <w:szCs w:val="22"/>
              </w:rPr>
              <w:t>國家體育建設</w:t>
            </w:r>
          </w:p>
        </w:tc>
        <w:tc>
          <w:tcPr>
            <w:tcW w:w="3307" w:type="dxa"/>
            <w:shd w:val="clear" w:color="auto" w:fill="auto"/>
            <w:vAlign w:val="center"/>
          </w:tcPr>
          <w:p w14:paraId="3926A4B4" w14:textId="77777777" w:rsidR="002D7EE0" w:rsidRPr="003D7502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BD4BE6">
              <w:rPr>
                <w:rFonts w:hAnsi="細明體"/>
                <w:noProof/>
                <w:sz w:val="22"/>
                <w:szCs w:val="22"/>
              </w:rPr>
              <w:t>10,000,000</w:t>
            </w:r>
          </w:p>
        </w:tc>
        <w:tc>
          <w:tcPr>
            <w:tcW w:w="3306" w:type="dxa"/>
            <w:shd w:val="clear" w:color="auto" w:fill="auto"/>
            <w:vAlign w:val="center"/>
          </w:tcPr>
          <w:p w14:paraId="1A896A4E" w14:textId="77777777" w:rsidR="002D7EE0" w:rsidRPr="003D7502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BD4BE6">
              <w:rPr>
                <w:rFonts w:hAnsi="細明體"/>
                <w:noProof/>
                <w:sz w:val="22"/>
                <w:szCs w:val="22"/>
              </w:rPr>
              <w:t>4,743,695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24BFEECE" w14:textId="77777777" w:rsidR="002D7EE0" w:rsidRPr="003D7502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BD4BE6">
              <w:rPr>
                <w:rFonts w:hAnsi="細明體"/>
                <w:noProof/>
                <w:sz w:val="22"/>
                <w:szCs w:val="22"/>
              </w:rPr>
              <w:t>47.44</w:t>
            </w:r>
          </w:p>
        </w:tc>
        <w:tc>
          <w:tcPr>
            <w:tcW w:w="8913" w:type="dxa"/>
            <w:shd w:val="clear" w:color="auto" w:fill="auto"/>
            <w:vAlign w:val="center"/>
          </w:tcPr>
          <w:p w14:paraId="72391EB6" w14:textId="60C15190" w:rsidR="002D7EE0" w:rsidRPr="003D7502" w:rsidRDefault="00E90E79" w:rsidP="00027180">
            <w:pPr>
              <w:pStyle w:val="4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2"/>
                <w:szCs w:val="22"/>
              </w:rPr>
              <w:t>110至11</w:t>
            </w:r>
            <w:r>
              <w:rPr>
                <w:rFonts w:hAnsi="標楷體"/>
                <w:noProof/>
                <w:sz w:val="22"/>
                <w:szCs w:val="22"/>
              </w:rPr>
              <w:t>2</w:t>
            </w:r>
            <w:r>
              <w:rPr>
                <w:rFonts w:hAnsi="標楷體" w:hint="eastAsia"/>
                <w:noProof/>
                <w:sz w:val="22"/>
                <w:szCs w:val="22"/>
              </w:rPr>
              <w:t>年度均係</w:t>
            </w:r>
            <w:r w:rsidR="002D7EE0" w:rsidRPr="00BD4BE6">
              <w:rPr>
                <w:rFonts w:hAnsi="標楷體" w:hint="eastAsia"/>
                <w:noProof/>
                <w:sz w:val="22"/>
                <w:szCs w:val="22"/>
              </w:rPr>
              <w:t>辦理士校營區遷建作業（興夏營區興整建），期程跨年度。</w:t>
            </w:r>
          </w:p>
        </w:tc>
      </w:tr>
      <w:tr w:rsidR="002D7EE0" w14:paraId="6651A471" w14:textId="77777777" w:rsidTr="00CF3B3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604" w:type="dxa"/>
            <w:shd w:val="clear" w:color="auto" w:fill="auto"/>
            <w:vAlign w:val="center"/>
          </w:tcPr>
          <w:p w14:paraId="2FACD112" w14:textId="77777777" w:rsidR="002D7EE0" w:rsidRPr="003D7502" w:rsidRDefault="002D7EE0" w:rsidP="00027180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D4BE6">
              <w:rPr>
                <w:rFonts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2875" w:type="dxa"/>
            <w:shd w:val="clear" w:color="auto" w:fill="auto"/>
            <w:vAlign w:val="center"/>
          </w:tcPr>
          <w:p w14:paraId="13DD71AA" w14:textId="77777777" w:rsidR="002D7EE0" w:rsidRPr="003076B9" w:rsidRDefault="002D7EE0" w:rsidP="00027180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3076B9">
              <w:rPr>
                <w:rFonts w:hAnsi="標楷體" w:hint="eastAsia"/>
                <w:b w:val="0"/>
                <w:noProof/>
                <w:sz w:val="22"/>
                <w:szCs w:val="22"/>
              </w:rPr>
              <w:t>國家體育建設</w:t>
            </w:r>
          </w:p>
        </w:tc>
        <w:tc>
          <w:tcPr>
            <w:tcW w:w="3307" w:type="dxa"/>
            <w:shd w:val="clear" w:color="auto" w:fill="auto"/>
            <w:vAlign w:val="center"/>
          </w:tcPr>
          <w:p w14:paraId="315E3D3B" w14:textId="77777777" w:rsidR="002D7EE0" w:rsidRPr="003D7502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BD4BE6">
              <w:rPr>
                <w:rFonts w:hAnsi="細明體"/>
                <w:noProof/>
                <w:sz w:val="22"/>
                <w:szCs w:val="22"/>
              </w:rPr>
              <w:t>44,037,365</w:t>
            </w:r>
          </w:p>
        </w:tc>
        <w:tc>
          <w:tcPr>
            <w:tcW w:w="3306" w:type="dxa"/>
            <w:shd w:val="clear" w:color="auto" w:fill="auto"/>
            <w:vAlign w:val="center"/>
          </w:tcPr>
          <w:p w14:paraId="075FDC4D" w14:textId="77777777" w:rsidR="002D7EE0" w:rsidRPr="003D7502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BD4BE6">
              <w:rPr>
                <w:rFonts w:hAnsi="細明體"/>
                <w:noProof/>
                <w:sz w:val="22"/>
                <w:szCs w:val="22"/>
              </w:rPr>
              <w:t>34,028,050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03931D9D" w14:textId="77777777" w:rsidR="002D7EE0" w:rsidRPr="003D7502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BD4BE6">
              <w:rPr>
                <w:rFonts w:hAnsi="細明體"/>
                <w:noProof/>
                <w:sz w:val="22"/>
                <w:szCs w:val="22"/>
              </w:rPr>
              <w:t>77.27</w:t>
            </w:r>
          </w:p>
        </w:tc>
        <w:tc>
          <w:tcPr>
            <w:tcW w:w="8913" w:type="dxa"/>
            <w:shd w:val="clear" w:color="auto" w:fill="auto"/>
            <w:vAlign w:val="center"/>
          </w:tcPr>
          <w:p w14:paraId="3DE3C6E2" w14:textId="7362E57D" w:rsidR="002D7EE0" w:rsidRPr="003D7502" w:rsidRDefault="002D7EE0" w:rsidP="00027180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2D7EE0" w14:paraId="1365109B" w14:textId="77777777" w:rsidTr="00CF3B3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604" w:type="dxa"/>
            <w:shd w:val="clear" w:color="auto" w:fill="auto"/>
            <w:vAlign w:val="center"/>
          </w:tcPr>
          <w:p w14:paraId="651E62CF" w14:textId="77777777" w:rsidR="002D7EE0" w:rsidRPr="003D7502" w:rsidRDefault="002D7EE0" w:rsidP="00027180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D4BE6">
              <w:rPr>
                <w:rFonts w:hAnsi="標楷體"/>
                <w:noProof/>
                <w:sz w:val="22"/>
                <w:szCs w:val="22"/>
              </w:rPr>
              <w:t>112</w:t>
            </w:r>
          </w:p>
        </w:tc>
        <w:tc>
          <w:tcPr>
            <w:tcW w:w="2875" w:type="dxa"/>
            <w:shd w:val="clear" w:color="auto" w:fill="auto"/>
            <w:vAlign w:val="center"/>
          </w:tcPr>
          <w:p w14:paraId="59C17E48" w14:textId="77777777" w:rsidR="002D7EE0" w:rsidRPr="003076B9" w:rsidRDefault="002D7EE0" w:rsidP="00027180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3076B9">
              <w:rPr>
                <w:rFonts w:hAnsi="標楷體" w:hint="eastAsia"/>
                <w:b w:val="0"/>
                <w:noProof/>
                <w:sz w:val="22"/>
                <w:szCs w:val="22"/>
              </w:rPr>
              <w:t>體育教育推展</w:t>
            </w:r>
          </w:p>
        </w:tc>
        <w:tc>
          <w:tcPr>
            <w:tcW w:w="3307" w:type="dxa"/>
            <w:shd w:val="clear" w:color="auto" w:fill="auto"/>
            <w:vAlign w:val="center"/>
          </w:tcPr>
          <w:p w14:paraId="6F167D40" w14:textId="77777777" w:rsidR="002D7EE0" w:rsidRPr="003D7502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BD4BE6">
              <w:rPr>
                <w:rFonts w:hAnsi="細明體"/>
                <w:noProof/>
                <w:sz w:val="22"/>
                <w:szCs w:val="22"/>
              </w:rPr>
              <w:t>441,096,307</w:t>
            </w:r>
          </w:p>
        </w:tc>
        <w:tc>
          <w:tcPr>
            <w:tcW w:w="3306" w:type="dxa"/>
            <w:shd w:val="clear" w:color="auto" w:fill="auto"/>
            <w:vAlign w:val="center"/>
          </w:tcPr>
          <w:p w14:paraId="4CCFEC12" w14:textId="77777777" w:rsidR="002D7EE0" w:rsidRPr="003D7502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BD4BE6">
              <w:rPr>
                <w:rFonts w:hAnsi="細明體"/>
                <w:noProof/>
                <w:sz w:val="22"/>
                <w:szCs w:val="22"/>
              </w:rPr>
              <w:t>30,949,418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5FA05710" w14:textId="77777777" w:rsidR="002D7EE0" w:rsidRPr="003D7502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BD4BE6">
              <w:rPr>
                <w:rFonts w:hAnsi="細明體"/>
                <w:noProof/>
                <w:sz w:val="22"/>
                <w:szCs w:val="22"/>
              </w:rPr>
              <w:t>7.02</w:t>
            </w:r>
          </w:p>
        </w:tc>
        <w:tc>
          <w:tcPr>
            <w:tcW w:w="8913" w:type="dxa"/>
            <w:shd w:val="clear" w:color="auto" w:fill="auto"/>
            <w:vAlign w:val="center"/>
          </w:tcPr>
          <w:p w14:paraId="2538E990" w14:textId="4632465D" w:rsidR="002D7EE0" w:rsidRPr="003D7502" w:rsidRDefault="002D7EE0" w:rsidP="00027180">
            <w:pPr>
              <w:pStyle w:val="4"/>
              <w:rPr>
                <w:rFonts w:hAnsi="標楷體"/>
                <w:sz w:val="22"/>
                <w:szCs w:val="22"/>
              </w:rPr>
            </w:pPr>
            <w:r w:rsidRPr="00BD4BE6">
              <w:rPr>
                <w:rFonts w:hAnsi="標楷體" w:hint="eastAsia"/>
                <w:noProof/>
                <w:sz w:val="22"/>
                <w:szCs w:val="22"/>
              </w:rPr>
              <w:t>補助體育團體經費尚待釐清及各級學校運動場地修整建工程</w:t>
            </w:r>
            <w:r w:rsidR="00D8183E">
              <w:rPr>
                <w:rFonts w:hAnsi="標楷體" w:hint="eastAsia"/>
                <w:noProof/>
                <w:sz w:val="22"/>
                <w:szCs w:val="22"/>
              </w:rPr>
              <w:t>尚在</w:t>
            </w:r>
            <w:r w:rsidRPr="00BD4BE6">
              <w:rPr>
                <w:rFonts w:hAnsi="標楷體" w:hint="eastAsia"/>
                <w:noProof/>
                <w:sz w:val="22"/>
                <w:szCs w:val="22"/>
              </w:rPr>
              <w:t>執行</w:t>
            </w:r>
            <w:r w:rsidR="00D8183E">
              <w:rPr>
                <w:rFonts w:hAnsi="標楷體" w:hint="eastAsia"/>
                <w:noProof/>
                <w:sz w:val="22"/>
                <w:szCs w:val="22"/>
              </w:rPr>
              <w:t>中</w:t>
            </w:r>
            <w:r w:rsidRPr="00BD4BE6">
              <w:rPr>
                <w:rFonts w:hAnsi="標楷體" w:hint="eastAsia"/>
                <w:noProof/>
                <w:sz w:val="22"/>
                <w:szCs w:val="22"/>
              </w:rPr>
              <w:t>。</w:t>
            </w:r>
          </w:p>
        </w:tc>
      </w:tr>
      <w:tr w:rsidR="002D7EE0" w14:paraId="7C8ED137" w14:textId="77777777" w:rsidTr="00CF3B3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604" w:type="dxa"/>
            <w:shd w:val="clear" w:color="auto" w:fill="auto"/>
            <w:vAlign w:val="center"/>
          </w:tcPr>
          <w:p w14:paraId="273AD53D" w14:textId="77777777" w:rsidR="002D7EE0" w:rsidRPr="003D7502" w:rsidRDefault="002D7EE0" w:rsidP="00027180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75" w:type="dxa"/>
            <w:shd w:val="clear" w:color="auto" w:fill="auto"/>
            <w:vAlign w:val="center"/>
          </w:tcPr>
          <w:p w14:paraId="17135137" w14:textId="77777777" w:rsidR="002D7EE0" w:rsidRPr="003076B9" w:rsidRDefault="002D7EE0" w:rsidP="00027180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3076B9">
              <w:rPr>
                <w:rFonts w:hAnsi="標楷體" w:hint="eastAsia"/>
                <w:b w:val="0"/>
                <w:noProof/>
                <w:sz w:val="22"/>
                <w:szCs w:val="22"/>
              </w:rPr>
              <w:t>國家體育建設</w:t>
            </w:r>
          </w:p>
        </w:tc>
        <w:tc>
          <w:tcPr>
            <w:tcW w:w="3307" w:type="dxa"/>
            <w:shd w:val="clear" w:color="auto" w:fill="auto"/>
            <w:vAlign w:val="center"/>
          </w:tcPr>
          <w:p w14:paraId="5B1F6C77" w14:textId="77777777" w:rsidR="002D7EE0" w:rsidRPr="003D7502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BD4BE6">
              <w:rPr>
                <w:rFonts w:hAnsi="細明體"/>
                <w:noProof/>
                <w:sz w:val="22"/>
                <w:szCs w:val="22"/>
              </w:rPr>
              <w:t>736,085,176</w:t>
            </w:r>
          </w:p>
        </w:tc>
        <w:tc>
          <w:tcPr>
            <w:tcW w:w="3306" w:type="dxa"/>
            <w:shd w:val="clear" w:color="auto" w:fill="auto"/>
            <w:vAlign w:val="center"/>
          </w:tcPr>
          <w:p w14:paraId="5F9107FD" w14:textId="77777777" w:rsidR="002D7EE0" w:rsidRPr="003D7502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BD4BE6">
              <w:rPr>
                <w:rFonts w:hAnsi="細明體"/>
                <w:noProof/>
                <w:sz w:val="22"/>
                <w:szCs w:val="22"/>
              </w:rPr>
              <w:t>265,202,800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59EC714A" w14:textId="77777777" w:rsidR="002D7EE0" w:rsidRPr="003D7502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BD4BE6">
              <w:rPr>
                <w:rFonts w:hAnsi="細明體"/>
                <w:noProof/>
                <w:sz w:val="22"/>
                <w:szCs w:val="22"/>
              </w:rPr>
              <w:t>36.03</w:t>
            </w:r>
          </w:p>
        </w:tc>
        <w:tc>
          <w:tcPr>
            <w:tcW w:w="8913" w:type="dxa"/>
            <w:shd w:val="clear" w:color="auto" w:fill="auto"/>
            <w:vAlign w:val="center"/>
          </w:tcPr>
          <w:p w14:paraId="5EC311CD" w14:textId="340AE6FE" w:rsidR="002D7EE0" w:rsidRPr="003D7502" w:rsidRDefault="002D7EE0" w:rsidP="00027180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2D7EE0" w:rsidRPr="003076B9" w14:paraId="72BE024F" w14:textId="77777777" w:rsidTr="00CF3B3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604" w:type="dxa"/>
            <w:shd w:val="clear" w:color="auto" w:fill="auto"/>
            <w:vAlign w:val="center"/>
          </w:tcPr>
          <w:p w14:paraId="0DFD32D4" w14:textId="77777777" w:rsidR="002D7EE0" w:rsidRPr="003076B9" w:rsidRDefault="002D7EE0" w:rsidP="00027180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875" w:type="dxa"/>
            <w:shd w:val="clear" w:color="auto" w:fill="auto"/>
            <w:vAlign w:val="center"/>
          </w:tcPr>
          <w:p w14:paraId="4593AEA1" w14:textId="77777777" w:rsidR="002D7EE0" w:rsidRPr="003076B9" w:rsidRDefault="002D7EE0" w:rsidP="00027180">
            <w:pPr>
              <w:pStyle w:val="2"/>
              <w:rPr>
                <w:rFonts w:ascii="標楷體" w:hAnsi="標楷體"/>
                <w:sz w:val="22"/>
                <w:szCs w:val="22"/>
              </w:rPr>
            </w:pPr>
            <w:r w:rsidRPr="003076B9">
              <w:rPr>
                <w:rFonts w:hAnsi="標楷體" w:hint="eastAsia"/>
                <w:noProof/>
                <w:sz w:val="22"/>
                <w:szCs w:val="22"/>
              </w:rPr>
              <w:t>國家圖書館</w:t>
            </w:r>
          </w:p>
        </w:tc>
        <w:tc>
          <w:tcPr>
            <w:tcW w:w="3307" w:type="dxa"/>
            <w:shd w:val="clear" w:color="auto" w:fill="auto"/>
            <w:vAlign w:val="center"/>
          </w:tcPr>
          <w:p w14:paraId="4D9F387E" w14:textId="77777777" w:rsidR="002D7EE0" w:rsidRPr="003076B9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306" w:type="dxa"/>
            <w:shd w:val="clear" w:color="auto" w:fill="auto"/>
            <w:vAlign w:val="center"/>
          </w:tcPr>
          <w:p w14:paraId="70472A17" w14:textId="77777777" w:rsidR="002D7EE0" w:rsidRPr="003076B9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752698E8" w14:textId="77777777" w:rsidR="002D7EE0" w:rsidRPr="003076B9" w:rsidRDefault="002D7EE0" w:rsidP="00027180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913" w:type="dxa"/>
            <w:shd w:val="clear" w:color="auto" w:fill="auto"/>
            <w:vAlign w:val="center"/>
          </w:tcPr>
          <w:p w14:paraId="64C4F37E" w14:textId="77777777" w:rsidR="002D7EE0" w:rsidRPr="003076B9" w:rsidRDefault="002D7EE0" w:rsidP="00027180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2D7EE0" w14:paraId="36963ADE" w14:textId="77777777" w:rsidTr="00CF3B3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604" w:type="dxa"/>
            <w:shd w:val="clear" w:color="auto" w:fill="auto"/>
            <w:vAlign w:val="center"/>
          </w:tcPr>
          <w:p w14:paraId="7E6B9339" w14:textId="77777777" w:rsidR="002D7EE0" w:rsidRPr="003D7502" w:rsidRDefault="002D7EE0" w:rsidP="00027180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D4BE6">
              <w:rPr>
                <w:rFonts w:hAnsi="標楷體"/>
                <w:noProof/>
                <w:sz w:val="22"/>
                <w:szCs w:val="22"/>
              </w:rPr>
              <w:t>109</w:t>
            </w:r>
          </w:p>
        </w:tc>
        <w:tc>
          <w:tcPr>
            <w:tcW w:w="2875" w:type="dxa"/>
            <w:shd w:val="clear" w:color="auto" w:fill="auto"/>
            <w:vAlign w:val="center"/>
          </w:tcPr>
          <w:p w14:paraId="7FFBDBBA" w14:textId="77777777" w:rsidR="002D7EE0" w:rsidRPr="003076B9" w:rsidRDefault="002D7EE0" w:rsidP="00027180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3076B9">
              <w:rPr>
                <w:rFonts w:hAnsi="標楷體" w:hint="eastAsia"/>
                <w:b w:val="0"/>
                <w:noProof/>
                <w:sz w:val="22"/>
                <w:szCs w:val="22"/>
              </w:rPr>
              <w:t>一般行政</w:t>
            </w:r>
          </w:p>
        </w:tc>
        <w:tc>
          <w:tcPr>
            <w:tcW w:w="3307" w:type="dxa"/>
            <w:shd w:val="clear" w:color="auto" w:fill="auto"/>
            <w:vAlign w:val="center"/>
          </w:tcPr>
          <w:p w14:paraId="7C296FAB" w14:textId="77777777" w:rsidR="002D7EE0" w:rsidRPr="003D7502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BD4BE6">
              <w:rPr>
                <w:rFonts w:hAnsi="細明體"/>
                <w:noProof/>
                <w:sz w:val="22"/>
                <w:szCs w:val="22"/>
              </w:rPr>
              <w:t>87,035,597</w:t>
            </w:r>
          </w:p>
        </w:tc>
        <w:tc>
          <w:tcPr>
            <w:tcW w:w="3306" w:type="dxa"/>
            <w:shd w:val="clear" w:color="auto" w:fill="auto"/>
            <w:vAlign w:val="center"/>
          </w:tcPr>
          <w:p w14:paraId="5CADF220" w14:textId="77777777" w:rsidR="002D7EE0" w:rsidRPr="003D7502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BD4BE6">
              <w:rPr>
                <w:rFonts w:hAnsi="細明體"/>
                <w:noProof/>
                <w:sz w:val="22"/>
                <w:szCs w:val="22"/>
              </w:rPr>
              <w:t>65,621,530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182E8AF9" w14:textId="77777777" w:rsidR="002D7EE0" w:rsidRPr="003D7502" w:rsidRDefault="002D7EE0" w:rsidP="00027180">
            <w:pPr>
              <w:pStyle w:val="3"/>
              <w:rPr>
                <w:rFonts w:hAnsi="細明體"/>
                <w:sz w:val="22"/>
                <w:szCs w:val="22"/>
              </w:rPr>
            </w:pPr>
            <w:r w:rsidRPr="00BD4BE6">
              <w:rPr>
                <w:rFonts w:hAnsi="細明體"/>
                <w:noProof/>
                <w:sz w:val="22"/>
                <w:szCs w:val="22"/>
              </w:rPr>
              <w:t>75.40</w:t>
            </w:r>
          </w:p>
        </w:tc>
        <w:tc>
          <w:tcPr>
            <w:tcW w:w="8913" w:type="dxa"/>
            <w:shd w:val="clear" w:color="auto" w:fill="auto"/>
            <w:vAlign w:val="center"/>
          </w:tcPr>
          <w:p w14:paraId="4C9621A9" w14:textId="77777777" w:rsidR="002D7EE0" w:rsidRPr="003D7502" w:rsidRDefault="002D7EE0" w:rsidP="00027180">
            <w:pPr>
              <w:pStyle w:val="4"/>
              <w:rPr>
                <w:rFonts w:hAnsi="標楷體"/>
                <w:sz w:val="22"/>
                <w:szCs w:val="22"/>
              </w:rPr>
            </w:pPr>
            <w:r w:rsidRPr="00BD4BE6">
              <w:rPr>
                <w:rFonts w:hAnsi="標楷體" w:hint="eastAsia"/>
                <w:noProof/>
                <w:sz w:val="22"/>
                <w:szCs w:val="22"/>
              </w:rPr>
              <w:t>國家圖書館南部分館暨聯合典藏中心建設計畫，執行進度未如預期。</w:t>
            </w:r>
          </w:p>
        </w:tc>
      </w:tr>
    </w:tbl>
    <w:p w14:paraId="33BC7BCA" w14:textId="4A87F696" w:rsidR="002D7EE0" w:rsidRPr="00870477" w:rsidRDefault="002D7EE0" w:rsidP="00043D38">
      <w:pPr>
        <w:pStyle w:val="aa"/>
      </w:pPr>
      <w:r w:rsidRPr="003D5172">
        <w:rPr>
          <w:rFonts w:hint="eastAsia"/>
        </w:rPr>
        <w:t>註</w:t>
      </w:r>
      <w:r w:rsidRPr="003D5172">
        <w:t>：</w:t>
      </w:r>
      <w:r w:rsidRPr="003D5172">
        <w:rPr>
          <w:rFonts w:hint="eastAsia"/>
        </w:rPr>
        <w:t>本表所列項目係指應付保留數達20％</w:t>
      </w:r>
      <w:r w:rsidRPr="003D5172">
        <w:t>，</w:t>
      </w:r>
      <w:r w:rsidRPr="003D5172">
        <w:rPr>
          <w:rFonts w:hint="eastAsia"/>
        </w:rPr>
        <w:t>或</w:t>
      </w:r>
      <w:r>
        <w:rPr>
          <w:rFonts w:hint="eastAsia"/>
        </w:rPr>
        <w:t>3</w:t>
      </w:r>
      <w:r w:rsidRPr="003D5172">
        <w:rPr>
          <w:rFonts w:hint="eastAsia"/>
        </w:rPr>
        <w:t>千萬元以上者</w:t>
      </w:r>
      <w:r w:rsidRPr="003D5172">
        <w:t>。</w:t>
      </w:r>
    </w:p>
    <w:sectPr w:rsidR="002D7EE0" w:rsidRPr="00870477" w:rsidSect="00AB5266">
      <w:footerReference w:type="default" r:id="rId7"/>
      <w:pgSz w:w="23814" w:h="16840" w:orient="landscape" w:code="8"/>
      <w:pgMar w:top="1440" w:right="1797" w:bottom="1440" w:left="1797" w:header="1021" w:footer="73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9D0926" w14:textId="77777777" w:rsidR="002D7EE0" w:rsidRDefault="002D7EE0" w:rsidP="005F138F">
      <w:r>
        <w:separator/>
      </w:r>
    </w:p>
  </w:endnote>
  <w:endnote w:type="continuationSeparator" w:id="0">
    <w:p w14:paraId="36EDAAAC" w14:textId="77777777" w:rsidR="002D7EE0" w:rsidRDefault="002D7EE0" w:rsidP="005F1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Arial Unicode MS"/>
    <w:panose1 w:val="020B0604020202020204"/>
    <w:charset w:val="88"/>
    <w:family w:val="script"/>
    <w:pitch w:val="fixed"/>
    <w:sig w:usb0="80000001" w:usb1="28091800" w:usb2="00000016" w:usb3="00000000" w:csb0="00100000" w:csb1="00000000"/>
  </w:font>
  <w:font w:name="Arial Narrow">
    <w:panose1 w:val="020B05060202020A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52142" w14:textId="2003618A" w:rsidR="00552AAA" w:rsidRPr="00552AAA" w:rsidRDefault="00B13375">
    <w:pPr>
      <w:pStyle w:val="a5"/>
      <w:jc w:val="center"/>
      <w:rPr>
        <w:sz w:val="22"/>
      </w:rPr>
    </w:pPr>
    <w:r>
      <w:rPr>
        <w:rFonts w:hint="eastAsia"/>
        <w:sz w:val="22"/>
      </w:rPr>
      <w:t>16-11-</w:t>
    </w:r>
    <w:r w:rsidR="00552AAA" w:rsidRPr="00552AAA">
      <w:rPr>
        <w:sz w:val="22"/>
      </w:rPr>
      <w:fldChar w:fldCharType="begin"/>
    </w:r>
    <w:r w:rsidR="00552AAA" w:rsidRPr="00552AAA">
      <w:rPr>
        <w:sz w:val="22"/>
      </w:rPr>
      <w:instrText>PAGE   \* MERGEFORMAT</w:instrText>
    </w:r>
    <w:r w:rsidR="00552AAA" w:rsidRPr="00552AAA">
      <w:rPr>
        <w:sz w:val="22"/>
      </w:rPr>
      <w:fldChar w:fldCharType="separate"/>
    </w:r>
    <w:r w:rsidR="00552AAA" w:rsidRPr="00552AAA">
      <w:rPr>
        <w:noProof/>
        <w:sz w:val="22"/>
        <w:lang w:val="zh-TW"/>
      </w:rPr>
      <w:t>1</w:t>
    </w:r>
    <w:r w:rsidR="00552AAA" w:rsidRPr="00552AAA">
      <w:rPr>
        <w:sz w:val="22"/>
      </w:rPr>
      <w:fldChar w:fldCharType="end"/>
    </w:r>
  </w:p>
  <w:p w14:paraId="2E59A7A3" w14:textId="77777777" w:rsidR="00552AAA" w:rsidRDefault="00552AA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E31F1F" w14:textId="77777777" w:rsidR="002D7EE0" w:rsidRDefault="002D7EE0" w:rsidP="005F138F">
      <w:r>
        <w:separator/>
      </w:r>
    </w:p>
  </w:footnote>
  <w:footnote w:type="continuationSeparator" w:id="0">
    <w:p w14:paraId="15A74F2E" w14:textId="77777777" w:rsidR="002D7EE0" w:rsidRDefault="002D7EE0" w:rsidP="005F13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attachedTemplate r:id="rId1"/>
  <w:mailMerge>
    <w:mainDocumentType w:val="catalog"/>
    <w:linkToQuery/>
    <w:dataType w:val="textFile"/>
    <w:query w:val="SELECT * FROM C:\Users\shuya\Downloads\TBA第26個控制點1120526.docx"/>
    <w:activeRecord w:val="-1"/>
  </w:mailMerge>
  <w:defaultTabStop w:val="480"/>
  <w:drawingGridHorizontalSpacing w:val="8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EE0"/>
    <w:rsid w:val="00007B9B"/>
    <w:rsid w:val="00043D38"/>
    <w:rsid w:val="000C1183"/>
    <w:rsid w:val="001810C8"/>
    <w:rsid w:val="001D2099"/>
    <w:rsid w:val="00240C83"/>
    <w:rsid w:val="0026573E"/>
    <w:rsid w:val="00267C44"/>
    <w:rsid w:val="002B565F"/>
    <w:rsid w:val="002C0AB3"/>
    <w:rsid w:val="002D7EE0"/>
    <w:rsid w:val="003B056B"/>
    <w:rsid w:val="00402AAD"/>
    <w:rsid w:val="00552AAA"/>
    <w:rsid w:val="00566294"/>
    <w:rsid w:val="005F138F"/>
    <w:rsid w:val="006011D9"/>
    <w:rsid w:val="006714D6"/>
    <w:rsid w:val="00761C7F"/>
    <w:rsid w:val="00767633"/>
    <w:rsid w:val="007E2EB3"/>
    <w:rsid w:val="007F5455"/>
    <w:rsid w:val="008A32C4"/>
    <w:rsid w:val="008B4E5E"/>
    <w:rsid w:val="009A0F1E"/>
    <w:rsid w:val="00A27DD2"/>
    <w:rsid w:val="00A343F8"/>
    <w:rsid w:val="00A70D8E"/>
    <w:rsid w:val="00AB5266"/>
    <w:rsid w:val="00B13375"/>
    <w:rsid w:val="00B14B16"/>
    <w:rsid w:val="00B55A84"/>
    <w:rsid w:val="00BA0A16"/>
    <w:rsid w:val="00C3041B"/>
    <w:rsid w:val="00CF3B3A"/>
    <w:rsid w:val="00D76056"/>
    <w:rsid w:val="00D8183E"/>
    <w:rsid w:val="00DB324C"/>
    <w:rsid w:val="00DE0D5E"/>
    <w:rsid w:val="00E005BE"/>
    <w:rsid w:val="00E13F71"/>
    <w:rsid w:val="00E34D36"/>
    <w:rsid w:val="00E35F55"/>
    <w:rsid w:val="00E659D6"/>
    <w:rsid w:val="00E87430"/>
    <w:rsid w:val="00E90E79"/>
    <w:rsid w:val="00EE534F"/>
    <w:rsid w:val="00EE74AE"/>
    <w:rsid w:val="00EF2E38"/>
    <w:rsid w:val="00F15328"/>
    <w:rsid w:val="00F25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4B888BDD"/>
  <w15:chartTrackingRefBased/>
  <w15:docId w15:val="{A1977B0E-E435-42D7-8252-FA6232BD7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138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138F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138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138F"/>
    <w:rPr>
      <w:rFonts w:ascii="標楷體" w:eastAsia="標楷體"/>
      <w:kern w:val="2"/>
    </w:rPr>
  </w:style>
  <w:style w:type="paragraph" w:customStyle="1" w:styleId="a7">
    <w:name w:val="標題一、"/>
    <w:basedOn w:val="a"/>
    <w:rsid w:val="008B4E5E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10">
    <w:name w:val="表說1."/>
    <w:basedOn w:val="a"/>
    <w:rsid w:val="008B4E5E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3">
    <w:name w:val="表格欄3數字"/>
    <w:basedOn w:val="a"/>
    <w:rsid w:val="002D7EE0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2D7EE0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2D7EE0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customStyle="1" w:styleId="a9">
    <w:name w:val="單元"/>
    <w:basedOn w:val="a"/>
    <w:rsid w:val="002D7EE0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2">
    <w:name w:val="二、2行主管黑體"/>
    <w:basedOn w:val="a"/>
    <w:rsid w:val="002D7EE0"/>
    <w:pPr>
      <w:jc w:val="distribute"/>
    </w:pPr>
    <w:rPr>
      <w:rFonts w:ascii="Times New Roman" w:cs="新細明體"/>
      <w:b/>
      <w:spacing w:val="-6"/>
      <w:sz w:val="20"/>
    </w:rPr>
  </w:style>
  <w:style w:type="paragraph" w:customStyle="1" w:styleId="4">
    <w:name w:val="欄4（原因分析）"/>
    <w:basedOn w:val="a"/>
    <w:rsid w:val="002D7EE0"/>
    <w:pPr>
      <w:jc w:val="both"/>
    </w:pPr>
    <w:rPr>
      <w:rFonts w:cs="新細明體"/>
      <w:w w:val="90"/>
      <w:sz w:val="18"/>
      <w:szCs w:val="18"/>
    </w:rPr>
  </w:style>
  <w:style w:type="paragraph" w:customStyle="1" w:styleId="aa">
    <w:name w:val="註"/>
    <w:basedOn w:val="a"/>
    <w:rsid w:val="002D7EE0"/>
    <w:pPr>
      <w:spacing w:line="320" w:lineRule="exact"/>
      <w:jc w:val="both"/>
    </w:pPr>
    <w:rPr>
      <w:sz w:val="20"/>
    </w:rPr>
  </w:style>
  <w:style w:type="paragraph" w:customStyle="1" w:styleId="1-1">
    <w:name w:val="表格欄1-1主管"/>
    <w:basedOn w:val="a"/>
    <w:rsid w:val="002D7EE0"/>
    <w:pPr>
      <w:jc w:val="distribute"/>
    </w:pPr>
    <w:rPr>
      <w:rFonts w:ascii="Times New Roman" w:cs="新細明體"/>
      <w:b/>
      <w:sz w:val="20"/>
    </w:rPr>
  </w:style>
  <w:style w:type="paragraph" w:customStyle="1" w:styleId="21">
    <w:name w:val="二、2行宋體退1"/>
    <w:basedOn w:val="a"/>
    <w:rsid w:val="002D7EE0"/>
    <w:pPr>
      <w:ind w:leftChars="80" w:left="192" w:rightChars="10" w:right="10"/>
      <w:jc w:val="both"/>
    </w:pPr>
    <w:rPr>
      <w:rFonts w:ascii="Times New Roman" w:cs="新細明體"/>
      <w:spacing w:val="-8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Report\gQxm4uvgSQD&#27506;&#20837;&#27231;&#38364;&#21029;&#27770;&#31639;&#23529;&#23450;&#26126;&#32048;&#34920;A3_1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482F13-8478-4C9F-A662-15848C960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 (x86)\NAO\Report\gQxm4uvgSQD歲入機關別決算審定明細表A3_1.dot</Template>
  <TotalTime>45</TotalTime>
  <Pages>7</Pages>
  <Words>4233</Words>
  <Characters>9297</Characters>
  <Application>Microsoft Office Word</Application>
  <DocSecurity>0</DocSecurity>
  <Lines>77</Lines>
  <Paragraphs>27</Paragraphs>
  <ScaleCrop>false</ScaleCrop>
  <Company>N.A.O.</Company>
  <LinksUpToDate>false</LinksUpToDate>
  <CharactersWithSpaces>13503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黃建智</dc:creator>
  <cp:keywords/>
  <dc:description/>
  <cp:lastModifiedBy>羿每 陳</cp:lastModifiedBy>
  <cp:revision>13</cp:revision>
  <cp:lastPrinted>2025-06-16T08:54:00Z</cp:lastPrinted>
  <dcterms:created xsi:type="dcterms:W3CDTF">2025-06-11T08:37:00Z</dcterms:created>
  <dcterms:modified xsi:type="dcterms:W3CDTF">2025-06-27T09:00:00Z</dcterms:modified>
</cp:coreProperties>
</file>