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24C58" w14:textId="77777777" w:rsidR="00EC65A1" w:rsidRPr="002069FF" w:rsidRDefault="00EC65A1" w:rsidP="00EC65A1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國防部主管</w:t>
      </w:r>
    </w:p>
    <w:p w14:paraId="2207C6C7" w14:textId="77777777" w:rsidR="00EC65A1" w:rsidRDefault="00EC65A1" w:rsidP="00EC65A1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1F618EF8" w14:textId="77777777" w:rsidR="00EC65A1" w:rsidRDefault="00EC65A1" w:rsidP="00EC65A1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EC65A1" w14:paraId="6A1B200D" w14:textId="77777777" w:rsidTr="00655A58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68F4A" w14:textId="77777777" w:rsidR="00EC65A1" w:rsidRPr="002069FF" w:rsidRDefault="00EC65A1" w:rsidP="00655A58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113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02A409DD" w14:textId="77777777" w:rsidR="00EC65A1" w:rsidRPr="00A27DD2" w:rsidRDefault="00EC65A1" w:rsidP="00655A58">
            <w:pPr>
              <w:jc w:val="distribute"/>
              <w:rPr>
                <w:sz w:val="24"/>
                <w:szCs w:val="24"/>
              </w:rPr>
            </w:pPr>
          </w:p>
        </w:tc>
      </w:tr>
      <w:tr w:rsidR="00EC65A1" w14:paraId="597FC46C" w14:textId="77777777" w:rsidTr="00655A58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DA9787B" w14:textId="77777777" w:rsidR="00EC65A1" w:rsidRPr="00A27DD2" w:rsidRDefault="00EC65A1" w:rsidP="00655A58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EC65A1" w14:paraId="6CC0A43B" w14:textId="77777777" w:rsidTr="00655A58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159F56DA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1CD3A717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7EBDD22D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53350AB9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34E93725" w14:textId="77777777" w:rsidR="00EC65A1" w:rsidRPr="00A27DD2" w:rsidRDefault="00EC65A1" w:rsidP="00655A58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71F55B68" w14:textId="77777777" w:rsidR="00EC65A1" w:rsidRPr="00A27DD2" w:rsidRDefault="00EC65A1" w:rsidP="00655A58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EC65A1" w14:paraId="42E11815" w14:textId="77777777" w:rsidTr="00655A58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35696A96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282ADFC6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FD77C42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58C6B4D6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5A144CCF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57D37D96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6785BBE8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10869A03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16CF19B1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22196269" w14:textId="77777777" w:rsidR="00EC65A1" w:rsidRPr="00A27DD2" w:rsidRDefault="00EC65A1" w:rsidP="00655A58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C65A1" w:rsidRPr="0086602D" w14:paraId="5AB6A290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065B179" w14:textId="77777777" w:rsidR="00EC65A1" w:rsidRPr="0086602D" w:rsidRDefault="00EC65A1" w:rsidP="00655A58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6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56529C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8,406,143,000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AC1AD7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27,878,601,954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F8E80B9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222,775,079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8ED1227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DE0696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27,558,266,360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AF669C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543,110,673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5003866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28,101,377,033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809712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19,695,234,033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30443C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234.30</w:t>
            </w:r>
          </w:p>
        </w:tc>
      </w:tr>
      <w:tr w:rsidR="00EC65A1" w:rsidRPr="0086602D" w14:paraId="66DC5D9D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B875651" w14:textId="77777777" w:rsidR="00EC65A1" w:rsidRPr="0086602D" w:rsidRDefault="00EC65A1" w:rsidP="00655A58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6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071967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706,000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662BD4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6,264,593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BAC52B1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CECFF48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0A42B9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6,253,297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AE9DAF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11,296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CE3FA65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6,264,593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09DAE5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5,558,593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1F53BD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787.34</w:t>
            </w:r>
          </w:p>
        </w:tc>
      </w:tr>
      <w:tr w:rsidR="00EC65A1" w14:paraId="428B4997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F0035B7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19739D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50,000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75287A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2,558,671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E9E8D02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3948AE0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A084AD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2,547,375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0E9766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11,296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D2E08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2,558,671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FC3E8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2,508,671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F8D188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5,017.34</w:t>
            </w:r>
          </w:p>
        </w:tc>
      </w:tr>
      <w:tr w:rsidR="00EC65A1" w14:paraId="4F4A9B04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492F101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34BAA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EAA736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39,497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61DA214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9DF9C7A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82CB89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39,497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C73117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AB335E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39,497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27537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32,497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B96AF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464.24</w:t>
            </w:r>
          </w:p>
        </w:tc>
      </w:tr>
      <w:tr w:rsidR="00EC65A1" w14:paraId="07E4B5E0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C29D53F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E6C832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45,000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9B1F2D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1,043,665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D07C24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DB63D0C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350C1DD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1,043,665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2A0039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574262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1,043,665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9A5B81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998,665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B53CA8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2,219.26</w:t>
            </w:r>
          </w:p>
        </w:tc>
      </w:tr>
      <w:tr w:rsidR="00EC65A1" w14:paraId="225BB1C1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C2218BB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1BAD46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604,000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D353A3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2,622,760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13C5BC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3998051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DC5E8C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2,622,760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23E066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A648419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2,622,760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2C71CC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2,018,760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167A39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334.23</w:t>
            </w:r>
          </w:p>
        </w:tc>
      </w:tr>
      <w:tr w:rsidR="00EC65A1" w:rsidRPr="0086602D" w14:paraId="07D38549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2BEF2CF" w14:textId="77777777" w:rsidR="00EC65A1" w:rsidRPr="0086602D" w:rsidRDefault="00EC65A1" w:rsidP="00655A58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6602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國防部所屬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75C3CB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8,405,437,000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E51F5B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27,872,337,361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2F0D362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222,775,079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BEA0A9B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CA59209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27,552,013,063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E01FCF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543,099,377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F313F69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28,095,112,440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5A789B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19,689,675,440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D1CDDE" w14:textId="77777777" w:rsidR="00EC65A1" w:rsidRPr="0086602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6602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234.25</w:t>
            </w:r>
          </w:p>
        </w:tc>
      </w:tr>
      <w:tr w:rsidR="00EC65A1" w14:paraId="6A1FC39C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8ACE782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3A439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559,634,000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3FB7C4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6,432,572,057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179D828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A665D54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1767C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6,016,885,735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F6599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415,686,322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5D91868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6,432,572,057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8A19FC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5,872,938,057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13A7FA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1,049.42</w:t>
            </w:r>
          </w:p>
        </w:tc>
      </w:tr>
      <w:tr w:rsidR="00EC65A1" w14:paraId="2BCC57C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FA034CD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168ED1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1,602,000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71A273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4,079,073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E71C3E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D767D77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5B82FAC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4,079,073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09B3A0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D3CC84E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4,079,073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DD479B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2,477,073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10D51C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154.62</w:t>
            </w:r>
          </w:p>
        </w:tc>
      </w:tr>
      <w:tr w:rsidR="00EC65A1" w14:paraId="3F1B143E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951625C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374C2C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4,527,855,000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720B47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9,086,983,001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8276DB9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186,518,129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BA91E42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FAB1D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9,256,582,475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84E26B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16,918,655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EED287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9,273,501,130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0F6397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4,745,646,130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6C919D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104.81</w:t>
            </w:r>
          </w:p>
        </w:tc>
      </w:tr>
      <w:tr w:rsidR="00EC65A1" w14:paraId="3823434E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CE4710F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營業盈餘及事業收入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D1FA7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1,500,000,000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822236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1,500,000,000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76744E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FCC846C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01303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1,500,000,000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A4DB66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818ADA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1,500,000,000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B8D33E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8CC9B7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EC65A1" w14:paraId="3568DD3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BD9C84D" w14:textId="77777777" w:rsidR="00EC65A1" w:rsidRPr="00A27DD2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E5F7F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1,816,346,000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663E82" w14:textId="77777777" w:rsidR="00EC65A1" w:rsidRPr="00A27DD2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10,848,703,230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678C62A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36,256,950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256F0EF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65B2BA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10,774,465,780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86625D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110,494,400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2785DA1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10,884,960,180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CCD25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9,068,614,180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46CE66" w14:textId="77777777" w:rsidR="00EC65A1" w:rsidRPr="00A27DD2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499.28</w:t>
            </w:r>
          </w:p>
        </w:tc>
      </w:tr>
    </w:tbl>
    <w:p w14:paraId="12FC8A96" w14:textId="77777777" w:rsidR="00EC65A1" w:rsidRDefault="00EC65A1" w:rsidP="00EC65A1">
      <w:pPr>
        <w:jc w:val="left"/>
      </w:pPr>
    </w:p>
    <w:p w14:paraId="7B439210" w14:textId="77777777" w:rsidR="00EC65A1" w:rsidRPr="00252B93" w:rsidRDefault="00EC65A1" w:rsidP="00EC65A1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EC65A1" w14:paraId="752C562B" w14:textId="77777777" w:rsidTr="00655A58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A477C27" w14:textId="77777777" w:rsidR="00EC65A1" w:rsidRPr="00706545" w:rsidRDefault="00EC65A1" w:rsidP="00655A58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5372C640" w14:textId="77777777" w:rsidR="00EC65A1" w:rsidRPr="006D07D9" w:rsidRDefault="00EC65A1" w:rsidP="00655A58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EC65A1" w14:paraId="3A4CF805" w14:textId="77777777" w:rsidTr="00655A58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40F2B66B" w14:textId="77777777" w:rsidR="00EC65A1" w:rsidRPr="006D07D9" w:rsidRDefault="00EC65A1" w:rsidP="00655A58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EC65A1" w14:paraId="0F12E81B" w14:textId="77777777" w:rsidTr="00655A58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35D3A6CB" w14:textId="77777777" w:rsidR="00EC65A1" w:rsidRPr="006D07D9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13B27E75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41AA17A2" w14:textId="77777777" w:rsidR="00EC65A1" w:rsidRPr="006D07D9" w:rsidRDefault="00EC65A1" w:rsidP="00655A58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3559867B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4688F45A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EC65A1" w14:paraId="143C9085" w14:textId="77777777" w:rsidTr="00655A58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635F0B41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503FA656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34DD1665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20B102C6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41C436DA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1F7929A1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063ED691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33BA1A52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059084A0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EC65A1" w14:paraId="418AC646" w14:textId="77777777" w:rsidTr="00655A58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7281001A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9EDD1B7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3934575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13DC432B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04097BCD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7ADF1D45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5C72C9F0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AB9EF5A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A203082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F1926B" w14:textId="77777777" w:rsidR="00EC65A1" w:rsidRPr="006D07D9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C65A1" w:rsidRPr="000622E4" w14:paraId="1BE0F7E6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3E53623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B5A93DE" w14:textId="77777777" w:rsidR="00EC65A1" w:rsidRPr="000622E4" w:rsidRDefault="00EC65A1" w:rsidP="00655A58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國防部主管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E7532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1,352,570,756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16D34FD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596AE7F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0B0F6C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F83CC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48,023,571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40B49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371,944,667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5D39A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932,602,518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79C756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68.95</w:t>
            </w:r>
          </w:p>
        </w:tc>
      </w:tr>
      <w:tr w:rsidR="00EC65A1" w:rsidRPr="000622E4" w14:paraId="4BC0A0DB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092FB3D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BD0DFB" w14:textId="77777777" w:rsidR="00EC65A1" w:rsidRPr="000622E4" w:rsidRDefault="00EC65A1" w:rsidP="00655A5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國防部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CE2037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1,006,230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AB6A323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B9D68A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0C4C0EF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2A6AB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4DAD4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BFE383E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1,006,230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C07120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EC65A1" w:rsidRPr="000622E4" w14:paraId="1639F114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7E7CF4B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085300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65104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1,006,230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D2E2F23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FD3262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26BCD12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A7096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1FF4F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806843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1,006,230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0B514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EC65A1" w:rsidRPr="000622E4" w14:paraId="46AC740D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7E24F67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0CF2AA" w14:textId="77777777" w:rsidR="00EC65A1" w:rsidRPr="000622E4" w:rsidRDefault="00EC65A1" w:rsidP="00655A5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國防部所屬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C65234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1,351,564,526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24C64B1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7BF9EEF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D411F5A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5C8216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48,023,571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F736EC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371,944,667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02C6AA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931,596,288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8C33CF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68.93</w:t>
            </w:r>
          </w:p>
        </w:tc>
      </w:tr>
      <w:tr w:rsidR="00EC65A1" w:rsidRPr="000622E4" w14:paraId="4B74840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0ECE71E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92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6B6647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3F9FB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42,598,288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DDEF4F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D6783A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731E5F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051430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15,121,515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86144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1,653,665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AC4B75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25,823,108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B673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60.62</w:t>
            </w:r>
          </w:p>
        </w:tc>
      </w:tr>
      <w:tr w:rsidR="00EC65A1" w:rsidRPr="000622E4" w14:paraId="3AFDCBD5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FFAA7FC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93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0B5067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1861CC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9,329,148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96CBBE9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B71833B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CC44101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FEA3A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518,258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D8DA70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245,671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40F14C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8,565,219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75DF20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91.81</w:t>
            </w:r>
          </w:p>
        </w:tc>
      </w:tr>
      <w:tr w:rsidR="00EC65A1" w:rsidRPr="000622E4" w14:paraId="78D4870B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58171F0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FCC992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CDC78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5,279,787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66C1F39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CF6826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7F4B7A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374C2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516,704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723C8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116,000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87F8C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4,647,083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5EE06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88.02</w:t>
            </w:r>
          </w:p>
        </w:tc>
      </w:tr>
      <w:tr w:rsidR="00EC65A1" w:rsidRPr="000622E4" w14:paraId="7689F26A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C4D9BD9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8608836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5631D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4,049,361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7C21396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B765A9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67DA7A0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94600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1,554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3470D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129,671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D8C2F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3,918,136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BC4AA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96.76</w:t>
            </w:r>
          </w:p>
        </w:tc>
      </w:tr>
      <w:tr w:rsidR="00EC65A1" w:rsidRPr="000622E4" w14:paraId="67700613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525BA6E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94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36DD36C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54985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36,098,336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3646393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4CB373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28D33B1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05033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5A1142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981,314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54B92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35,117,022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4F5B58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97.28</w:t>
            </w:r>
          </w:p>
        </w:tc>
      </w:tr>
      <w:tr w:rsidR="00EC65A1" w:rsidRPr="000622E4" w14:paraId="53254D2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FA5EF3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BD671BD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D61CF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5,379,467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D218673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A2F9A08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F34FDD8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FB389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B79D4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953,699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1A6AA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4,425,768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79DD2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82.27</w:t>
            </w:r>
          </w:p>
        </w:tc>
      </w:tr>
      <w:tr w:rsidR="00EC65A1" w:rsidRPr="000622E4" w14:paraId="0542F010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90E7982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5858FB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5A461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30,718,869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D409177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1194E48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2DD0803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89051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9672A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27,615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1B9029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30,691,254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A4AB0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99.91</w:t>
            </w:r>
          </w:p>
        </w:tc>
      </w:tr>
      <w:tr w:rsidR="00EC65A1" w:rsidRPr="000622E4" w14:paraId="1E9632BD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4003D39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95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839A260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1721A7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11,760,623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072E946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36BE197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CBA62C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6C4F1F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3,224,016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244882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1,367,101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FE5A74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7,169,506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E0C298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60.96</w:t>
            </w:r>
          </w:p>
        </w:tc>
      </w:tr>
      <w:tr w:rsidR="00EC65A1" w:rsidRPr="000622E4" w14:paraId="6C41A350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3253742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C5941A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CF7AF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10,998,150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DAD5E8C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F11149F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D510A07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FA888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3,224,016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54A90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1,341,101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E4CF9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6,433,033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FD15F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58.49</w:t>
            </w:r>
          </w:p>
        </w:tc>
      </w:tr>
      <w:tr w:rsidR="00EC65A1" w:rsidRPr="000622E4" w14:paraId="07CA42DE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D231F70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79CA67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56AC8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762,473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625B273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F3BC5D5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3217756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EBFAE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064A6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26,000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1608E3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736,473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3C63B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96.59</w:t>
            </w:r>
          </w:p>
        </w:tc>
      </w:tr>
      <w:tr w:rsidR="00EC65A1" w:rsidRPr="000622E4" w14:paraId="011DCBDE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573FAE3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D6CD82A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ADAD48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10,274,691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DD7DE5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43392C1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991EAC6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E8A716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1,224,809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5EEC42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404,337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19A5DCC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8,645,545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0D08F8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84.14</w:t>
            </w:r>
          </w:p>
        </w:tc>
      </w:tr>
      <w:tr w:rsidR="00EC65A1" w:rsidRPr="000622E4" w14:paraId="7FDDD25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F22C459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D37179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B5023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5,213,761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822572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876AAAB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B7E4CB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53012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1,224,809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5FC67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344,512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34E0E9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3,644,440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926949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69.90</w:t>
            </w:r>
          </w:p>
        </w:tc>
      </w:tr>
      <w:tr w:rsidR="00EC65A1" w:rsidRPr="000622E4" w14:paraId="4C00C70B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BDC002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FE547F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FC69D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5,060,930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27672C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51DB27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F54D41B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59C4D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E1F67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59,825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B975E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5,001,105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ECA84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98.82</w:t>
            </w:r>
          </w:p>
        </w:tc>
      </w:tr>
      <w:tr w:rsidR="00EC65A1" w:rsidRPr="000622E4" w14:paraId="3B5B2AE0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4E0D8A0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E3449F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CC6114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20,276,757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0B50385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B54FB8D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6434257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54CFA8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723,130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AF47E2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653,995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65797F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18,899,632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F2F98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93.21</w:t>
            </w:r>
          </w:p>
        </w:tc>
      </w:tr>
      <w:tr w:rsidR="00EC65A1" w:rsidRPr="000622E4" w14:paraId="2F6E86AE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38898C2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A592BF6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F83BE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3,834,133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31F0E5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9752DD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F6D5B9D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60783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723,130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EFC7D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598,963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D26D5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2,512,040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BA056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65.52</w:t>
            </w:r>
          </w:p>
        </w:tc>
      </w:tr>
      <w:tr w:rsidR="00EC65A1" w:rsidRPr="000622E4" w14:paraId="1AFAA6DA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E318C8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E86C7D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96A44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16,442,624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629A385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672E9B9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17D583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AD1E8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79DD6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55,032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2F1AD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16,387,592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24CDD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99.67</w:t>
            </w:r>
          </w:p>
        </w:tc>
      </w:tr>
      <w:tr w:rsidR="00EC65A1" w:rsidRPr="000622E4" w14:paraId="55D08D75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CDFAD93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98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12929B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8F129B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2,549,875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C9BD65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C73938D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8F0431E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4BA6E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858,002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4E8698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55,000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08E422B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1,636,873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8D5A5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64.19</w:t>
            </w:r>
          </w:p>
        </w:tc>
      </w:tr>
      <w:tr w:rsidR="00EC65A1" w:rsidRPr="000622E4" w14:paraId="6BA8B429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CCF9C18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3A40F5A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ED9FE0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2,264,720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21B265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69AF33B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172028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D84C6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858,002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F74D2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357AD4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1,351,718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9E798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59.69</w:t>
            </w:r>
          </w:p>
        </w:tc>
      </w:tr>
      <w:tr w:rsidR="00EC65A1" w:rsidRPr="000622E4" w14:paraId="2B62A6D6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21488B9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CDF68D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7854C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285,155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359B3DC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355B6AB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A4DA8DB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53BCE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83314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073E1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285,155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E5365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EC65A1" w:rsidRPr="000622E4" w14:paraId="67CF56E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2A7238E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0BC0D2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F1280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3,595,768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098BEE7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EE06627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1BBD5E3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0938B7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D17064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590,133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D170BE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3,005,635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DED64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83.59</w:t>
            </w:r>
          </w:p>
        </w:tc>
      </w:tr>
      <w:tr w:rsidR="00EC65A1" w:rsidRPr="000622E4" w14:paraId="7BCFF73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845D87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8D8945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D7FF9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1,437,833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3746646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38443ED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42EB34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A0EFB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18B3B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45,168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B35FD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1,392,665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70148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96.86</w:t>
            </w:r>
          </w:p>
        </w:tc>
      </w:tr>
      <w:tr w:rsidR="00EC65A1" w:rsidRPr="000622E4" w14:paraId="07A6A2C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44D3048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4238DC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8C2FC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2,157,935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810E52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B34653C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41C74B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B6094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8F24F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544,965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88E8D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1,612,970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59A89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74.75</w:t>
            </w:r>
          </w:p>
        </w:tc>
      </w:tr>
      <w:tr w:rsidR="00EC65A1" w:rsidRPr="000622E4" w14:paraId="2FCC14B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EC02715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A8023B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6A74B6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102,762,096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30C5DCE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77930E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2517D84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490D7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50,000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975AC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243,318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81C95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102,468,778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1550D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99.71</w:t>
            </w:r>
          </w:p>
        </w:tc>
      </w:tr>
      <w:tr w:rsidR="00EC65A1" w:rsidRPr="000622E4" w14:paraId="23B7BD4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3436F92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1C0BA2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F7064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3,098,404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AB926D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C12E2E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B97ED52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78331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4DAE9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243,318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2F7C2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2,805,086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BB68F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90.53</w:t>
            </w:r>
          </w:p>
        </w:tc>
      </w:tr>
      <w:tr w:rsidR="00EC65A1" w:rsidRPr="000622E4" w14:paraId="433D8AAD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AE520F0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2D705B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3C0C6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99,663,692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7B3BD5B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57416E9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19FD418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98625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01008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7E87A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99,663,692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27ADA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EC65A1" w:rsidRPr="000622E4" w14:paraId="4B170ED8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AFDF2BB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B55A847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259C6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4,982,387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DEE424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71B1B4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CBB0F4C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46A65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77,700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67EEE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276,277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24526E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4,628,410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33A7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92.90</w:t>
            </w:r>
          </w:p>
        </w:tc>
      </w:tr>
      <w:tr w:rsidR="00EC65A1" w:rsidRPr="000622E4" w14:paraId="0E06C84E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EA15AF8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F2BC884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B8436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3,789,487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0FF6D69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21533A0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26A833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3821F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77,700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7B731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276,277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1FB374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3,435,510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85B89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90.66</w:t>
            </w:r>
          </w:p>
        </w:tc>
      </w:tr>
      <w:tr w:rsidR="00EC65A1" w:rsidRPr="000622E4" w14:paraId="05B54BF5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53F173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69E893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0C429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1,192,900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362957C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0D8399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97E5E59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F6470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1001C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21238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1,192,900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5C019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EC65A1" w:rsidRPr="000622E4" w14:paraId="2C734C9E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72FAA88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AADE38C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FF37EB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14,931,534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91105D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D19F049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723D891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38076B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2,220,531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817E6C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1,273,142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DBB41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11,437,861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990C2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76.60</w:t>
            </w:r>
          </w:p>
        </w:tc>
      </w:tr>
      <w:tr w:rsidR="00EC65A1" w:rsidRPr="000622E4" w14:paraId="0BF4C7C6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E4F2230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DF6EA5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A4764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3,957,708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A5B30F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771D755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55EB7C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BD870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F26F7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1,273,142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1ABD49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2,684,566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0892C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67.83</w:t>
            </w:r>
          </w:p>
        </w:tc>
      </w:tr>
      <w:tr w:rsidR="00EC65A1" w:rsidRPr="000622E4" w14:paraId="0D4796E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8A0AFBA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7824045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E87EC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10,973,826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4540E08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7AB00C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64AA5A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C1775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2,220,531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0D357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2C96B7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8,753,295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2CFF3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79.77</w:t>
            </w:r>
          </w:p>
        </w:tc>
      </w:tr>
      <w:tr w:rsidR="00EC65A1" w:rsidRPr="000622E4" w14:paraId="117A62B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E75F9E9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012421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D3E09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7,680,887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05B586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B5AF13C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AE55CC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24C07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F8795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1,028,700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53A57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6,652,187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00B70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86.61</w:t>
            </w:r>
          </w:p>
        </w:tc>
      </w:tr>
      <w:tr w:rsidR="00EC65A1" w:rsidRPr="000622E4" w14:paraId="3F07444D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F2A7BF3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E1CEDA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C9562A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9,928,334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6FB6259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4F8C90D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745AD99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219110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C6DB6C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846,434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0DC721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9,081,900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118424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91.47</w:t>
            </w:r>
          </w:p>
        </w:tc>
      </w:tr>
      <w:tr w:rsidR="00EC65A1" w:rsidRPr="000622E4" w14:paraId="634FA1F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4D4150B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37FD05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F2813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4,049,606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7549B29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3D14EDB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FCB1507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F295D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6B5350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623,027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D6807B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3,426,579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FCE7A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84.62</w:t>
            </w:r>
          </w:p>
        </w:tc>
      </w:tr>
      <w:tr w:rsidR="00EC65A1" w:rsidRPr="000622E4" w14:paraId="042F2BD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106938D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572884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BA34C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5,878,728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888BAF2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078B646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1F5658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4504E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D9B40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223,407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DBBA5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5,655,321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899BE9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96.20</w:t>
            </w:r>
          </w:p>
        </w:tc>
      </w:tr>
      <w:tr w:rsidR="00EC65A1" w:rsidRPr="000622E4" w14:paraId="0E465183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0B183B1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15D3B3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674EEC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15,919,873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34B85DB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35AFF64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504A18F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B692B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28217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766,355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97E284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15,123,518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D99C1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95.00</w:t>
            </w:r>
          </w:p>
        </w:tc>
      </w:tr>
      <w:tr w:rsidR="00EC65A1" w:rsidRPr="000622E4" w14:paraId="4E91C221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AB1CDAE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22C63CD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FD964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13,554,834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7ADD5D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68AFBC5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CE99D3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4223E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68EAC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652,905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902B5A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12,871,929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004CD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94.96</w:t>
            </w:r>
          </w:p>
        </w:tc>
      </w:tr>
      <w:tr w:rsidR="00EC65A1" w:rsidRPr="000622E4" w14:paraId="6C1CAFD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8D151E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3F72DE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267CB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2,365,039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18BA963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5EE0F2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8C95E35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2FF2E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85F449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113,450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FF97E3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2,251,589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6CF5C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95.20</w:t>
            </w:r>
          </w:p>
        </w:tc>
      </w:tr>
      <w:tr w:rsidR="00EC65A1" w:rsidRPr="000622E4" w14:paraId="152AF79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393F826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EA38046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7CFFA7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14,908,661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3689E2F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F8935DC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DE40905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3AE552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108,762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7C7932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3,214,194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423720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11,585,705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4996C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77.71</w:t>
            </w:r>
          </w:p>
        </w:tc>
      </w:tr>
      <w:tr w:rsidR="00EC65A1" w:rsidRPr="000622E4" w14:paraId="11E7CC38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C69096A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49AEBC4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53AA40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10,506,819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2B7303D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8C28FF2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B18ED16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4C4B59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2,164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F34D7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2,740,844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BEF36D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7,763,811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182F9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73.89</w:t>
            </w:r>
          </w:p>
        </w:tc>
      </w:tr>
      <w:tr w:rsidR="00EC65A1" w:rsidRPr="000622E4" w14:paraId="2373485B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4923193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78494D6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4EDE0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4,401,842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0A8E8B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AF3BDF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3CAB91D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2C836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106,598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B9AF4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473,350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852A39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3,821,894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B1D63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86.82</w:t>
            </w:r>
          </w:p>
        </w:tc>
      </w:tr>
      <w:tr w:rsidR="00EC65A1" w:rsidRPr="000622E4" w14:paraId="68E20B29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8AB9F22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B048730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C2F9E1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26,445,991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DF9047B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52DB10E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4EE6623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D136E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154,317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338B2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2,850,742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D6DB47B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23,440,932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B18257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88.64</w:t>
            </w:r>
          </w:p>
        </w:tc>
      </w:tr>
      <w:tr w:rsidR="00EC65A1" w:rsidRPr="000622E4" w14:paraId="3141093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2D30FA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0BE810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D26D5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21,747,805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0B9F0BD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8552A5F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64779AF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14336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120,214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05920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2,108,310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1BFB73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19,519,281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E473F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89.75</w:t>
            </w:r>
          </w:p>
        </w:tc>
      </w:tr>
      <w:tr w:rsidR="00EC65A1" w:rsidRPr="000622E4" w14:paraId="6FCE51D9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70C72CE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9D162A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680E1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4,698,186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EF26BF8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524BF1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DC4BA4F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2C75C9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34,103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AFA16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742,432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D07A6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3,921,651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F3ECB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83.47</w:t>
            </w:r>
          </w:p>
        </w:tc>
      </w:tr>
      <w:tr w:rsidR="00EC65A1" w:rsidRPr="000622E4" w14:paraId="0EEA2F6A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926D26A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630B98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C08CF4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78,430,389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8EC3219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4AD18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955302F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267CD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866,276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9081BF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7,717,473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CE725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69,846,640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04B03F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89.06</w:t>
            </w:r>
          </w:p>
        </w:tc>
      </w:tr>
      <w:tr w:rsidR="00EC65A1" w:rsidRPr="000622E4" w14:paraId="10A8DE55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929B6C5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55856C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EC629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45,451,205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6900DD5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F6F745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1CE8D17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07654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489,896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C517E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6,999,711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E33D5B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37,961,598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9A6F3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83.52</w:t>
            </w:r>
          </w:p>
        </w:tc>
      </w:tr>
      <w:tr w:rsidR="00EC65A1" w:rsidRPr="000622E4" w14:paraId="2B6F43B2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9661E73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AAE4C4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16F58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32,979,184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BD59947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C6607D7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147B525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FD37D0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376,380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530B90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717,762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BEF8DD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31,885,042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208A8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96.68</w:t>
            </w:r>
          </w:p>
        </w:tc>
      </w:tr>
      <w:tr w:rsidR="00EC65A1" w:rsidRPr="000622E4" w14:paraId="1FBD2B48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684D7CE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157F95E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064477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75,293,693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67D87B6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8CC1BF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959E48B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A16E1A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1,150,278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09D1D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16,738,764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C3B1EB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57,404,651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8D6088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76.24</w:t>
            </w:r>
          </w:p>
        </w:tc>
      </w:tr>
      <w:tr w:rsidR="00EC65A1" w:rsidRPr="000622E4" w14:paraId="7A26FA59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73235E2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49F8F1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E00739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67,870,443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981EF19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8BE604F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A81827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76681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185,000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8527C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15,656,073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53F82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52,029,370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64ABF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76.66</w:t>
            </w:r>
          </w:p>
        </w:tc>
      </w:tr>
      <w:tr w:rsidR="00EC65A1" w:rsidRPr="000622E4" w14:paraId="37AC9C1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45F28AF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1A8A143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3F391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7,423,250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D7E1892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981847C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8C4750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CA10E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965,278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F7C19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1,082,691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0CA9CD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5,375,281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F0B06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72.41</w:t>
            </w:r>
          </w:p>
        </w:tc>
      </w:tr>
      <w:tr w:rsidR="00EC65A1" w:rsidRPr="000622E4" w14:paraId="6FA61888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3ECE011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lastRenderedPageBreak/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5CD17A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DD2557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99,851,110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EEE434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59828B4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95E4B80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83134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1,067,086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86E02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28,226,333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52512B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70,557,691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00E6E0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70.66</w:t>
            </w:r>
          </w:p>
        </w:tc>
      </w:tr>
      <w:tr w:rsidR="00EC65A1" w:rsidRPr="000622E4" w14:paraId="6868C3EA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2080E98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A24BA5B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0E066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92,226,226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B198DD7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634FD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2F9CF2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8DF1C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723,876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811F8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26,088,585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A28B4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65,413,765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C50BF5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70.93</w:t>
            </w:r>
          </w:p>
        </w:tc>
      </w:tr>
      <w:tr w:rsidR="00EC65A1" w:rsidRPr="000622E4" w14:paraId="09B971E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630E969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72F38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5B5B8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7,624,884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BD2F7F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77FF290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2892F6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EBE83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343,210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3789F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2,137,748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B4FE2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5,143,926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862EA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67.46</w:t>
            </w:r>
          </w:p>
        </w:tc>
      </w:tr>
      <w:tr w:rsidR="00EC65A1" w:rsidRPr="000622E4" w14:paraId="50B1841B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A53504F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3CB2AD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9F77BC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216,342,155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8C11573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260D8C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8696218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E53313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7,114,302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E51926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62,448,488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0297F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146,779,365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8C3A9D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67.85</w:t>
            </w:r>
          </w:p>
        </w:tc>
      </w:tr>
      <w:tr w:rsidR="00EC65A1" w:rsidRPr="000622E4" w14:paraId="4128A6FE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525EF4D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B5A419A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93889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194,903,680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6ECB672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21FEADC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D81E3A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07161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7,047,307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E778F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60,047,384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17E13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127,808,989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27B3C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65.58</w:t>
            </w:r>
          </w:p>
        </w:tc>
      </w:tr>
      <w:tr w:rsidR="00EC65A1" w:rsidRPr="000622E4" w14:paraId="39E427DE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F9B45F9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2D84A49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A68A6B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1,423,993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618F1AE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5FC6CA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FE08D8B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A2EFA7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D0B18F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38974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1,423,993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0FB6CA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EC65A1" w:rsidRPr="000622E4" w14:paraId="5C516F3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0DA4A3E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5ED0CA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7CABE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20,014,482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2DC8088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03BCEA8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173B036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3BF5C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66,995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50142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2,401,104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4210B1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17,546,383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B3F1D6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87.67</w:t>
            </w:r>
          </w:p>
        </w:tc>
      </w:tr>
      <w:tr w:rsidR="00EC65A1" w:rsidRPr="000622E4" w14:paraId="7424B826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B246DF8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622E4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F9B8687" w14:textId="77777777" w:rsidR="00EC65A1" w:rsidRPr="000622E4" w:rsidRDefault="00EC65A1" w:rsidP="00655A58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84D52B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547,603,930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EF28A4B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9B03784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84E7562" w14:textId="77777777" w:rsidR="00EC65A1" w:rsidRPr="000622E4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F9ED72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13,514,589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16F4C5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240,363,231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2B918E9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293,726,110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FD7957" w14:textId="77777777" w:rsidR="00EC65A1" w:rsidRPr="000622E4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622E4">
              <w:rPr>
                <w:rFonts w:hAnsi="細明體"/>
                <w:b/>
                <w:noProof/>
                <w:sz w:val="22"/>
                <w:szCs w:val="22"/>
              </w:rPr>
              <w:t>53.64</w:t>
            </w:r>
          </w:p>
        </w:tc>
      </w:tr>
      <w:tr w:rsidR="00EC65A1" w:rsidRPr="000622E4" w14:paraId="4A2A001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FB976D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107882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EBF6BC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415,318,268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265462A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241981F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9758F16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FF372E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12,686,268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F4A0A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158,795,625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DC4D2D4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243,836,375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D901E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58.71</w:t>
            </w:r>
          </w:p>
        </w:tc>
      </w:tr>
      <w:tr w:rsidR="00EC65A1" w:rsidRPr="000622E4" w14:paraId="610B48D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853172D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ACED7E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1FD3F1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28,690,312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7127DE0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B73AC21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F9F38D7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547B8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14BC3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9,778,007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849A43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18,912,305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1EDCD9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65.92</w:t>
            </w:r>
          </w:p>
        </w:tc>
      </w:tr>
      <w:tr w:rsidR="00EC65A1" w:rsidRPr="000622E4" w14:paraId="66D4C256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8F77D44" w14:textId="77777777" w:rsidR="00EC65A1" w:rsidRPr="000622E4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98D3C8C" w14:textId="77777777" w:rsidR="00EC65A1" w:rsidRPr="000622E4" w:rsidRDefault="00EC65A1" w:rsidP="00655A58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622E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588C18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103,595,350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2034844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2F8207D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4030F56" w14:textId="77777777" w:rsidR="00EC65A1" w:rsidRPr="000622E4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622E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702B5D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828,321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3C4F7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71,789,599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C0BF40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30,977,430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75D762" w14:textId="77777777" w:rsidR="00EC65A1" w:rsidRPr="000622E4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0622E4">
              <w:rPr>
                <w:rFonts w:hAnsi="細明體"/>
                <w:noProof/>
                <w:sz w:val="22"/>
                <w:szCs w:val="22"/>
              </w:rPr>
              <w:t>29.90</w:t>
            </w:r>
          </w:p>
        </w:tc>
      </w:tr>
    </w:tbl>
    <w:p w14:paraId="0B304146" w14:textId="77777777" w:rsidR="00EC65A1" w:rsidRDefault="00EC65A1" w:rsidP="00EC65A1">
      <w:pPr>
        <w:rPr>
          <w:rFonts w:cs="新細明體"/>
          <w:b/>
          <w:bCs/>
          <w:sz w:val="32"/>
          <w:szCs w:val="28"/>
        </w:rPr>
      </w:pPr>
    </w:p>
    <w:p w14:paraId="3C62E38F" w14:textId="77777777" w:rsidR="00EC65A1" w:rsidRPr="00AA056F" w:rsidRDefault="00EC65A1" w:rsidP="00EC65A1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EC65A1" w14:paraId="68DCC716" w14:textId="77777777" w:rsidTr="00655A58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0C5E8" w14:textId="77777777" w:rsidR="00EC65A1" w:rsidRDefault="00EC65A1" w:rsidP="00655A58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567530C5" w14:textId="77777777" w:rsidR="00EC65A1" w:rsidRDefault="00EC65A1" w:rsidP="00655A58">
            <w:pPr>
              <w:jc w:val="distribute"/>
              <w:rPr>
                <w:spacing w:val="-16"/>
                <w:sz w:val="20"/>
              </w:rPr>
            </w:pPr>
          </w:p>
        </w:tc>
      </w:tr>
      <w:tr w:rsidR="00EC65A1" w14:paraId="266343AB" w14:textId="77777777" w:rsidTr="00655A58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78CE88CE" w14:textId="77777777" w:rsidR="00EC65A1" w:rsidRPr="00AA056F" w:rsidRDefault="00EC65A1" w:rsidP="00655A58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EC65A1" w14:paraId="06693226" w14:textId="77777777" w:rsidTr="00655A58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4927C246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1554D864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72FE2973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1B8918AA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7583FD35" w14:textId="77777777" w:rsidR="00EC65A1" w:rsidRPr="00AA056F" w:rsidRDefault="00EC65A1" w:rsidP="00655A58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6395D715" w14:textId="77777777" w:rsidR="00EC65A1" w:rsidRPr="00AA056F" w:rsidRDefault="00EC65A1" w:rsidP="00655A58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EC65A1" w14:paraId="6F33B8B6" w14:textId="77777777" w:rsidTr="00655A58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0CB59667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2D57A28B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16038005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1F530B46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4FE42C88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7F8D4EC5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6B13D4F3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72DD5201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2F9FE793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2483CBF2" w14:textId="77777777" w:rsidR="00EC65A1" w:rsidRPr="00AA056F" w:rsidRDefault="00EC65A1" w:rsidP="00655A58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C65A1" w:rsidRPr="003E20AD" w14:paraId="433CE8B0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E4207FE" w14:textId="77777777" w:rsidR="00EC65A1" w:rsidRPr="003E20AD" w:rsidRDefault="00EC65A1" w:rsidP="00655A58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E20A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396813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436,140,885,000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5A81B5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426,012,549,434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2EF0AB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- 142,035,015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D3A9E2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138,328,574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29342A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388,055,886,360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3C33336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37,952,956,633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2904D25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426,008,842,993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EC7CEE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- 10,132,042,007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816CF0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- 2.32</w:t>
            </w:r>
          </w:p>
        </w:tc>
      </w:tr>
      <w:tr w:rsidR="00EC65A1" w:rsidRPr="003E20AD" w14:paraId="15FF77EC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2B775F1" w14:textId="77777777" w:rsidR="00EC65A1" w:rsidRPr="003E20AD" w:rsidRDefault="00EC65A1" w:rsidP="00655A58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E20A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(公開部分)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345566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398,422,459,000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BD0266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391,837,909,771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11BC73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- 3,706,441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7766DC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1B1F306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362,760,670,693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2C4CC47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29,073,532,637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2DD81E1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391,834,203,330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CC8D86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- 6,588,255,670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5E2006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- 1.65</w:t>
            </w:r>
          </w:p>
        </w:tc>
      </w:tr>
      <w:tr w:rsidR="00EC65A1" w:rsidRPr="003E20AD" w14:paraId="2515D749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4A8683D" w14:textId="77777777" w:rsidR="00EC65A1" w:rsidRPr="003E20AD" w:rsidRDefault="00EC65A1" w:rsidP="00655A58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E20A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(機密部分)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B394EC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37,718,426,000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64F461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34,174,639,663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00147E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- 138,328,574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1EE4CB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138,328,574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D3BEA02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25,295,215,667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E8D1349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8,879,423,996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29B914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34,174,639,663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ADFAC5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- 3,543,786,337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7A54D9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- 9.40</w:t>
            </w:r>
          </w:p>
        </w:tc>
      </w:tr>
      <w:tr w:rsidR="00EC65A1" w:rsidRPr="003E20AD" w14:paraId="0B9CBBE1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1F0C5D0" w14:textId="77777777" w:rsidR="00EC65A1" w:rsidRPr="003E20AD" w:rsidRDefault="00EC65A1" w:rsidP="00655A58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E20A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E1A28B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1,157,697,000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256A24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1,119,569,818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65B109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456477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22BD390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1,098,220,116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6602D33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21,349,702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2B30153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1,119,569,818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46BA7A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- 38,127,182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6C8E53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- 3.29</w:t>
            </w:r>
          </w:p>
        </w:tc>
      </w:tr>
      <w:tr w:rsidR="00EC65A1" w14:paraId="74D92612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6E06348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4D920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688,144,000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E709D3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673,390,113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70DF3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2FE25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E0A5D7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673,390,113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EB0C43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6398D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673,390,113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EA5E1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- 14,753,887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27B1B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- 2.14</w:t>
            </w:r>
          </w:p>
        </w:tc>
      </w:tr>
      <w:tr w:rsidR="00EC65A1" w14:paraId="2B664AF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9967F05" w14:textId="77777777" w:rsidR="00EC65A1" w:rsidRPr="00CD600A" w:rsidRDefault="00EC65A1" w:rsidP="00655A58">
            <w:pPr>
              <w:ind w:leftChars="200" w:left="320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CD600A">
              <w:rPr>
                <w:rFonts w:hAnsi="標楷體" w:hint="eastAsia"/>
                <w:noProof/>
                <w:spacing w:val="-20"/>
                <w:sz w:val="22"/>
                <w:szCs w:val="22"/>
              </w:rPr>
              <w:t>國防政策規劃與督導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93ADAC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386,071,000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7A6492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362,940,705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70FAA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4C825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230AA0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341,591,003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F8B75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21,349,702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9DB5A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362,940,705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4DD07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- 23,130,295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42F2B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- 5.99</w:t>
            </w:r>
          </w:p>
        </w:tc>
      </w:tr>
      <w:tr w:rsidR="00EC65A1" w14:paraId="6793B184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E57DD6D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國家軍事博物館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D6485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64,447,000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A1C563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64,335,000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1E3F0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63F39C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B85973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64,335,000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F07EAD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C8C7E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64,335,000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A95FD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CF08DB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- 0.17</w:t>
            </w:r>
          </w:p>
        </w:tc>
      </w:tr>
      <w:tr w:rsidR="00EC65A1" w14:paraId="4E96DDA4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80E0DD0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34BDE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18,940,000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652800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18,904,000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BC318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C43A3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BF94E3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18,904,000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3A0A04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B9F0F3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18,904,000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17DA64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22229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- 0.19</w:t>
            </w:r>
          </w:p>
        </w:tc>
      </w:tr>
      <w:tr w:rsidR="00EC65A1" w14:paraId="2AB90083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CC1B90B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E4940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95,000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0F4010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195ACA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BCBAF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C5D8FC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C620E2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C6AD7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F87A6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7C9DA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EC65A1" w:rsidRPr="003E20AD" w14:paraId="28E318B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6556A33" w14:textId="77777777" w:rsidR="00EC65A1" w:rsidRPr="003E20AD" w:rsidRDefault="00EC65A1" w:rsidP="00655A58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E20A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國防部所屬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D7DA60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434,983,188,000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E18964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424,892,979,616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60861C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- 142,035,015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05D6A2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138,328,574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807E570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386,957,666,244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F9B256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37,931,606,931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3B4D01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424,889,273,175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060F4E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- 10,093,914,825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86226B" w14:textId="77777777" w:rsidR="00EC65A1" w:rsidRPr="003E20AD" w:rsidRDefault="00EC65A1" w:rsidP="00655A58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E20A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- 2.32</w:t>
            </w:r>
          </w:p>
        </w:tc>
      </w:tr>
      <w:tr w:rsidR="00EC65A1" w14:paraId="2D244371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B3921DE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軍事行政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D50A4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5,354,354,000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F739D5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5,343,411,707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72482B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475E6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6FD8BE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5,113,655,784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EC174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229,755,923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44A3E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5,343,411,707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51A55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- 10,942,293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41108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- 0.20</w:t>
            </w:r>
          </w:p>
        </w:tc>
      </w:tr>
      <w:tr w:rsidR="00EC65A1" w14:paraId="15F6254A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33C20A3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情報行政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BCFE3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1,054,606,000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710DCC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1,041,985,735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2B1D14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077D8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867882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1,041,985,735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DEE70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052E85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1,041,985,735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A82CCB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- 12,620,265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CB43D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- 1.20</w:t>
            </w:r>
          </w:p>
        </w:tc>
      </w:tr>
      <w:tr w:rsidR="00EC65A1" w14:paraId="620B4A4C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F01325F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教育訓練業務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F6199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9,371,582,000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41713A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8,892,380,097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A1AC1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52D48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DB01C6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8,369,182,161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3E81B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523,197,936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02612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8,892,380,097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57018B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- 479,201,903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E3178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- 5.11</w:t>
            </w:r>
          </w:p>
        </w:tc>
      </w:tr>
      <w:tr w:rsidR="00EC65A1" w14:paraId="470B0D27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62E29C9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後勤及通資業務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05FE9B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103,671,605,000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053A14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103,418,150,513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91ECD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37598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F7197A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95,645,251,403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3D2FFA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7,772,899,110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0A6E01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103,418,150,513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F0C42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- 253,454,487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A0E8A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- 0.24</w:t>
            </w:r>
          </w:p>
        </w:tc>
      </w:tr>
      <w:tr w:rsidR="00EC65A1" w14:paraId="62F68F59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E045A4D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一般裝備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08FA3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78,023,652,000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74CDD3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77,503,322,612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09056B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21DE1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25315AA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58,381,852,394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7302C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19,121,470,218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F3DAAD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77,503,322,612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CEBB5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- 520,329,388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F5C0EA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- 0.67</w:t>
            </w:r>
          </w:p>
        </w:tc>
      </w:tr>
      <w:tr w:rsidR="00EC65A1" w14:paraId="53AD0C7A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7E627F8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軍事人員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98186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174,886,098,000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EC1F6C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169,786,139,446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7E587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- 3,706,441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13913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CB78EB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169,782,433,005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EC416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96DF2C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169,782,433,005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FC560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- 5,103,664,995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7D297A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- 2.92</w:t>
            </w:r>
          </w:p>
        </w:tc>
      </w:tr>
      <w:tr w:rsidR="00EC65A1" w14:paraId="2E34E67A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0C49863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16CF4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3,770,936,000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1BA5CC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3,770,936,000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B4615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084BC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650226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3,770,936,000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45A994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A8787E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3,770,936,000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7498FA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1DB1A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EC65A1" w14:paraId="0156E2A1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E7AA080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6C219A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14,844,397,000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51AEEB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14,815,694,091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B03A0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AED68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969C3A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13,412,639,343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982BA4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1,403,054,748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72FFD0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14,815,694,091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0A858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- 28,702,909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B073C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- 0.19</w:t>
            </w:r>
          </w:p>
        </w:tc>
      </w:tr>
      <w:tr w:rsidR="00EC65A1" w14:paraId="5B129B8A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D40F0A8" w14:textId="77777777" w:rsidR="00EC65A1" w:rsidRPr="00CD600A" w:rsidRDefault="00EC65A1" w:rsidP="00655A58">
            <w:pPr>
              <w:ind w:leftChars="200" w:left="320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CD600A">
              <w:rPr>
                <w:rFonts w:hAnsi="標楷體" w:hint="eastAsia"/>
                <w:noProof/>
                <w:spacing w:val="-20"/>
                <w:sz w:val="22"/>
                <w:szCs w:val="22"/>
              </w:rPr>
              <w:t>國防支出（機密計畫）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5D69C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29,104,884,000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AEAE68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25,602,090,951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65CCC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- 138,328,574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6EF2F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138,328,574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06B0E4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17,001,276,622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0F5D8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8,600,814,329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6841CE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25,602,090,951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556C0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- 3,502,793,049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1D7B5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- 12.04</w:t>
            </w:r>
          </w:p>
        </w:tc>
      </w:tr>
      <w:tr w:rsidR="00EC65A1" w14:paraId="19A90E6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3E5E787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一般科學研究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F0238C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1,259,369,000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909549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1,254,564,966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BC132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37559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CDAA7CB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1,253,564,966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63E3D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228D226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1,254,564,966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12DF3C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- 4,804,034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ADC0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- 0.38</w:t>
            </w:r>
          </w:p>
        </w:tc>
      </w:tr>
      <w:tr w:rsidR="00EC65A1" w14:paraId="0A9D51BE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59B69DB" w14:textId="77777777" w:rsidR="00EC65A1" w:rsidRPr="00CD600A" w:rsidRDefault="00EC65A1" w:rsidP="00655A58">
            <w:pPr>
              <w:ind w:leftChars="200" w:left="320"/>
              <w:jc w:val="distribute"/>
              <w:rPr>
                <w:rFonts w:hAnsi="標楷體"/>
                <w:spacing w:val="-20"/>
                <w:sz w:val="22"/>
                <w:szCs w:val="22"/>
              </w:rPr>
            </w:pPr>
            <w:r w:rsidRPr="00CD600A">
              <w:rPr>
                <w:rFonts w:hAnsi="標楷體" w:hint="eastAsia"/>
                <w:noProof/>
                <w:spacing w:val="-20"/>
                <w:sz w:val="22"/>
                <w:szCs w:val="22"/>
              </w:rPr>
              <w:lastRenderedPageBreak/>
              <w:t>科學支出（機密計畫）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38AC8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8,613,542,000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3EC8AD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8,572,548,712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A55954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60EC7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95C824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8,293,939,045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CFF7B1E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278,609,667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023221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8,572,548,712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E081C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- 40,993,288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E0C2C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- 0.48</w:t>
            </w:r>
          </w:p>
        </w:tc>
      </w:tr>
      <w:tr w:rsidR="00EC65A1" w14:paraId="28E28A7C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055ACC1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環保業務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D153F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2,103,341,000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8DE046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2,096,515,071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E1BF3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716D0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070B3C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2,095,710,071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ACE9E1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805,000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A950C64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2,096,515,071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09463F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- 6,825,929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D8CAA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- 0.32</w:t>
            </w:r>
          </w:p>
        </w:tc>
      </w:tr>
      <w:tr w:rsidR="00EC65A1" w14:paraId="29E99316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5E78487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退休撫卹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D3DB79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1,546,676,000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97A624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1,538,926,793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CDB694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E21D3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6878B78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1,538,926,793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FE2ED2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56F8EC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1,538,926,793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9825EA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- 7,749,207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F353FA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- 0.50</w:t>
            </w:r>
          </w:p>
        </w:tc>
      </w:tr>
      <w:tr w:rsidR="00EC65A1" w14:paraId="0AC2D7E7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0BC70D0" w14:textId="77777777" w:rsidR="00EC65A1" w:rsidRPr="00AA056F" w:rsidRDefault="00EC65A1" w:rsidP="00655A58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pacing w:val="-4"/>
                <w:sz w:val="22"/>
                <w:szCs w:val="22"/>
              </w:rPr>
              <w:t>軍眷維持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40896B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z w:val="22"/>
                <w:szCs w:val="22"/>
              </w:rPr>
              <w:t>1,378,146,000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E4AE01" w14:textId="77777777" w:rsidR="00EC65A1" w:rsidRPr="00AA056F" w:rsidRDefault="00EC65A1" w:rsidP="00655A58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1,256,312,922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F44363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CA23C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3CC4C75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1,256,312,922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9E0E4D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978C17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1,256,312,922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E652C0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- 121,833,078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018E74" w14:textId="77777777" w:rsidR="00EC65A1" w:rsidRPr="00AA056F" w:rsidRDefault="00EC65A1" w:rsidP="00655A58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- 8.84</w:t>
            </w:r>
          </w:p>
        </w:tc>
      </w:tr>
    </w:tbl>
    <w:p w14:paraId="6FE171A3" w14:textId="77777777" w:rsidR="00EC65A1" w:rsidRDefault="00EC65A1" w:rsidP="00EC65A1">
      <w:pPr>
        <w:jc w:val="left"/>
      </w:pPr>
    </w:p>
    <w:p w14:paraId="63FBD8C7" w14:textId="77777777" w:rsidR="00EC65A1" w:rsidRPr="000B5B89" w:rsidRDefault="00EC65A1" w:rsidP="00EC65A1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EC65A1" w14:paraId="70ECA60D" w14:textId="77777777" w:rsidTr="00655A58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841F4" w14:textId="77777777" w:rsidR="00EC65A1" w:rsidRPr="006001BA" w:rsidRDefault="00EC65A1" w:rsidP="00655A58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70A8D" w14:textId="77777777" w:rsidR="00EC65A1" w:rsidRPr="006001BA" w:rsidRDefault="00EC65A1" w:rsidP="00655A58">
            <w:pPr>
              <w:rPr>
                <w:rFonts w:hAnsi="標楷體"/>
                <w:sz w:val="18"/>
                <w:szCs w:val="18"/>
              </w:rPr>
            </w:pPr>
          </w:p>
        </w:tc>
      </w:tr>
      <w:tr w:rsidR="00EC65A1" w14:paraId="5F853143" w14:textId="77777777" w:rsidTr="00655A58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41AB310A" w14:textId="77777777" w:rsidR="00EC65A1" w:rsidRPr="006001BA" w:rsidRDefault="00EC65A1" w:rsidP="00655A58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EC65A1" w14:paraId="53A2102C" w14:textId="77777777" w:rsidTr="00655A58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13BFAF02" w14:textId="77777777" w:rsidR="00EC65A1" w:rsidRPr="006001BA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3BA9A722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767DA129" w14:textId="77777777" w:rsidR="00EC65A1" w:rsidRPr="006001BA" w:rsidRDefault="00EC65A1" w:rsidP="00655A58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4C9C8B9E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2CA511A1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EC65A1" w14:paraId="2A5FB965" w14:textId="77777777" w:rsidTr="00655A58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0B535B27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17DCA19D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0630D197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19E54142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0B054BAF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65352FB8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44749A0F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484700B9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66F399CA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EC65A1" w14:paraId="142CF877" w14:textId="77777777" w:rsidTr="00655A58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35581775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F88AD16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0964E6B5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7EF36CB1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5B9DB251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4BCEBC8B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552408A5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626C8E36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9989983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E462601" w14:textId="77777777" w:rsidR="00EC65A1" w:rsidRPr="006001BA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C65A1" w:rsidRPr="0074426D" w14:paraId="1044FFB9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C44A9B3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12F01E9" w14:textId="77777777" w:rsidR="00EC65A1" w:rsidRPr="0074426D" w:rsidRDefault="00EC65A1" w:rsidP="00655A58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國防部主管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68FEDE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48,391,763,605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065F77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58949BF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1,636,385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EDF056C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- 1,636,385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CDFBC54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179,254,114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E48AFEA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26,934,089,139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919633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21,278,420,352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3BF579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43.97</w:t>
            </w:r>
          </w:p>
        </w:tc>
      </w:tr>
      <w:tr w:rsidR="00EC65A1" w:rsidRPr="0074426D" w14:paraId="2227514A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2130ABD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F8FC6C7" w14:textId="77777777" w:rsidR="00EC65A1" w:rsidRPr="0074426D" w:rsidRDefault="00EC65A1" w:rsidP="00655A58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(公開部分)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C9C37D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43,966,202,085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C5D94B6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D1EDF29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1,636,385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46407F3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- 1,636,385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C91F03B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174,625,688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5BA0A69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24,645,430,309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2E251A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19,146,146,088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5230CF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43.55</w:t>
            </w:r>
          </w:p>
        </w:tc>
      </w:tr>
      <w:tr w:rsidR="00EC65A1" w:rsidRPr="0074426D" w14:paraId="38016551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966406C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2C26672" w14:textId="77777777" w:rsidR="00EC65A1" w:rsidRPr="0074426D" w:rsidRDefault="00EC65A1" w:rsidP="00655A58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(機密部分)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E0FCE1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4,425,561,520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05218EE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8935075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68264DB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36402EC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4,628,426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ED0D7A7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2,288,658,830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EDD2D2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2,132,274,264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BDA21F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48.18</w:t>
            </w:r>
          </w:p>
        </w:tc>
      </w:tr>
      <w:tr w:rsidR="00EC65A1" w:rsidRPr="0074426D" w14:paraId="22E737FA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898970A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0E72078" w14:textId="77777777" w:rsidR="00EC65A1" w:rsidRPr="0074426D" w:rsidRDefault="00EC65A1" w:rsidP="00655A58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國防部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D55A29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34,123,372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F0A413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6D32F49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ECA012D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69BE65A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5E0DDB7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2,592,335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A69935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31,531,037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507D64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92.40</w:t>
            </w:r>
          </w:p>
        </w:tc>
      </w:tr>
      <w:tr w:rsidR="00EC65A1" w:rsidRPr="0074426D" w14:paraId="7B73F71B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B5B32B6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4426D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4B52F23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DDFBF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5,124,600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0186A6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3B5ECCC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54A149D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605C85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6E299E1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985,955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36070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4,138,645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B8A3E2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80.76</w:t>
            </w:r>
          </w:p>
        </w:tc>
      </w:tr>
      <w:tr w:rsidR="00EC65A1" w:rsidRPr="0074426D" w14:paraId="626F862B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ADBB721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4426D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A0D2B41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413447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7,374,256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7F7590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ACDF333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9F7B5DC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F08739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2474A51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534,938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FAAC9E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6,839,318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BCDCCD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92.75</w:t>
            </w:r>
          </w:p>
        </w:tc>
      </w:tr>
      <w:tr w:rsidR="00EC65A1" w:rsidRPr="0074426D" w14:paraId="7C4ADE7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B7B0B24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4426D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A675704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8226D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21,624,516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19FA80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CABD0E6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679DD9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C3617F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241FDD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1,071,442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8B3701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20,553,074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0773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95.05</w:t>
            </w:r>
          </w:p>
        </w:tc>
      </w:tr>
      <w:tr w:rsidR="00EC65A1" w:rsidRPr="0074426D" w14:paraId="074BB233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F4622E5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0B5A21B" w14:textId="77777777" w:rsidR="00EC65A1" w:rsidRPr="0074426D" w:rsidRDefault="00EC65A1" w:rsidP="00655A58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18A366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48,357,640,233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34165BC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E8A381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1,636,385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DD56D45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- 1,636,385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FCDCF01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179,254,114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58B1228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26,931,496,804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447C99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21,246,889,315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6CBAEC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43.94</w:t>
            </w:r>
          </w:p>
        </w:tc>
      </w:tr>
      <w:tr w:rsidR="00EC65A1" w:rsidRPr="0074426D" w14:paraId="15585948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E00066C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4426D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2034A67" w14:textId="77777777" w:rsidR="00EC65A1" w:rsidRPr="0074426D" w:rsidRDefault="00EC65A1" w:rsidP="00655A58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4A4449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84,549,818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32A6974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D1C652D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562479D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6622AD3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54,302,588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F11C3DB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28,058,346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939548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2,188,884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D2B437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2.59</w:t>
            </w:r>
          </w:p>
        </w:tc>
      </w:tr>
      <w:tr w:rsidR="00EC65A1" w:rsidRPr="0074426D" w14:paraId="27BD7F72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965D494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2991F29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4D493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30,538,085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FF0E09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CA528D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DCDB88D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82DBE1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27,860,865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DE202B3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488,336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8E430E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2,188,884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AF222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7.17</w:t>
            </w:r>
          </w:p>
        </w:tc>
      </w:tr>
      <w:tr w:rsidR="00EC65A1" w:rsidRPr="0074426D" w14:paraId="18616B55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BCF0405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FD9F1DB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2047A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46,720,924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C6AD859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9FA84A8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ABFEEF5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03F034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26,441,723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C6C645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20,279,201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5289B7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7A141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C65A1" w:rsidRPr="0074426D" w14:paraId="7792DE4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C5F5F76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1DE2BED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47F8E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7,290,809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B241BD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34CFF38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BE7C15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4F0F0B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A4F423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7,290,809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AD335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97833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C65A1" w:rsidRPr="0074426D" w14:paraId="5FDE84A3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8663431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4426D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3ED12F1" w14:textId="77777777" w:rsidR="00EC65A1" w:rsidRPr="0074426D" w:rsidRDefault="00EC65A1" w:rsidP="00655A58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FC8AE9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92,374,591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69BA94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2278082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079AC4F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6D40534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ED85FB4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71,516,498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DC3EA1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20,858,093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5B6FD8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22.58</w:t>
            </w:r>
          </w:p>
        </w:tc>
      </w:tr>
      <w:tr w:rsidR="00EC65A1" w:rsidRPr="0074426D" w14:paraId="7A56DDD6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69352E1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CDF70A3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F0CA1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21,290,599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85F35B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D5AE9F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398C4F4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6C8B182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C4EC583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21,290,599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FBDAAD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00FF82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C65A1" w:rsidRPr="0074426D" w14:paraId="0FACEA14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189631C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EAC197D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5AB50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50,225,899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E0184D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D11098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A76BCA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EDF05DD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CF0D54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50,225,899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324D5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CE194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C65A1" w:rsidRPr="0074426D" w14:paraId="233C8B11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79CAB99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06FFE79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82456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20,858,093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7ACFA9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15ACF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498AE0F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05A4FE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3B79A8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AFBF1B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20,858,093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319AB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EC65A1" w:rsidRPr="0074426D" w14:paraId="5AF2DA68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4AFCBC3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4426D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728E7B5" w14:textId="77777777" w:rsidR="00EC65A1" w:rsidRPr="0074426D" w:rsidRDefault="00EC65A1" w:rsidP="00655A58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4DEBDD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914,168,156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5E4058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1D75F9C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E7BD63D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FD6B196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525,277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A678FA6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444,396,348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FEAA13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469,246,531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CF5B6B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51.33</w:t>
            </w:r>
          </w:p>
        </w:tc>
      </w:tr>
      <w:tr w:rsidR="00EC65A1" w:rsidRPr="0074426D" w14:paraId="40CD5B23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1B1AD03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8470EC8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0EB51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611,350,180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4463A8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5401A99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74912FD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96A1841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525,277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6312CC3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256,440,040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8F02B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354,384,863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670F93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57.97</w:t>
            </w:r>
          </w:p>
        </w:tc>
      </w:tr>
      <w:tr w:rsidR="00EC65A1" w:rsidRPr="0074426D" w14:paraId="7CAD794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12E144D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FCD857E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87237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20,462,816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D686D4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A3485CC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BFDB0A9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E6F1D2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7BE789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20,462,816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25631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575D92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C65A1" w:rsidRPr="0074426D" w14:paraId="635F489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613D2A6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184E306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064A47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282,355,160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65C4B41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DBFBEB4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003BACF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A22729E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693BB9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167,493,492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905F6E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114,861,668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A9D50D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40.68</w:t>
            </w:r>
          </w:p>
        </w:tc>
      </w:tr>
      <w:tr w:rsidR="00EC65A1" w:rsidRPr="0074426D" w14:paraId="4766B19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971704C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4426D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FEDF577" w14:textId="77777777" w:rsidR="00EC65A1" w:rsidRPr="0074426D" w:rsidRDefault="00EC65A1" w:rsidP="00655A58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EEB89D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11,861,281,600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F2D258B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061C69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1,636,385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7CDCF6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  <w:t>- 1,636,385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43583AA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7,069,892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408D05F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4,439,822,918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2EAE85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7,414,388,790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E9EE46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62.51</w:t>
            </w:r>
          </w:p>
        </w:tc>
      </w:tr>
      <w:tr w:rsidR="00EC65A1" w:rsidRPr="0074426D" w14:paraId="1906840D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9B8F176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7140765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軍事行政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6C8B21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655,129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D2237DE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4C63969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3952B10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CA1EE4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B40435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28,139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631C3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626,990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3E671C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95.70</w:t>
            </w:r>
          </w:p>
        </w:tc>
      </w:tr>
      <w:tr w:rsidR="00EC65A1" w:rsidRPr="0074426D" w14:paraId="68B12DFE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A04A956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FE10E14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E5D3D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545,846,981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6FC5F8E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AEAA7E0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736F553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26E266D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6C5030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118,813,277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1319A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427,033,704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CC3F9C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78.23</w:t>
            </w:r>
          </w:p>
        </w:tc>
      </w:tr>
      <w:tr w:rsidR="00EC65A1" w:rsidRPr="0074426D" w14:paraId="524867E1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03E5FCF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3EE6FAD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3F13D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3,219,514,788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7E910B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32649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  <w:t>1,636,385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F49CC39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  <w:t>- 1,636,385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D2C789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2,045,980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E1B9A3E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1,093,433,595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F8FE62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2,124,035,213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43E8D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65.97</w:t>
            </w:r>
          </w:p>
        </w:tc>
      </w:tr>
      <w:tr w:rsidR="00EC65A1" w:rsidRPr="0074426D" w14:paraId="32D5EC67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EC61288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FC1C58B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C4530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6,743,845,322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1B295E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B2D8EA4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DC60D9B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204DFF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0107C2B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2,582,432,665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784003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4,161,412,657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3C640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61.71</w:t>
            </w:r>
          </w:p>
        </w:tc>
      </w:tr>
      <w:tr w:rsidR="00EC65A1" w:rsidRPr="0074426D" w14:paraId="2FD53FBA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3DAF1DE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17DC019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F288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953,427,484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023AF4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9C64CE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CD3F538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A7362F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6,486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7A9C20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557,772,325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847361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395,648,673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4B5A5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41.50</w:t>
            </w:r>
          </w:p>
        </w:tc>
      </w:tr>
      <w:tr w:rsidR="00EC65A1" w:rsidRPr="0074426D" w14:paraId="37ABA339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2FA9C09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340DA78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09CEDC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25,439,234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51C0A4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C582193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C0D07FA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AF7DA2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17936A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16,730,824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3283E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8,708,410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FB0997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34.23</w:t>
            </w:r>
          </w:p>
        </w:tc>
      </w:tr>
      <w:tr w:rsidR="00EC65A1" w:rsidRPr="0074426D" w14:paraId="6B6CE983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EA1927B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77D4B2E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B9FD07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368,331,143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62CBCCC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D53D45A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40625EF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AEA263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4,628,426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3C96831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66,779,574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AF19E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296,923,143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82C283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80.61</w:t>
            </w:r>
          </w:p>
        </w:tc>
      </w:tr>
      <w:tr w:rsidR="00EC65A1" w:rsidRPr="0074426D" w14:paraId="3C3BF174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C474332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4E9B1B3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環保業務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53066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4,221,519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02895B9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004B5FF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C6BEAB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68D877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389,000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E92452E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3,832,519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74DFF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C0A9B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C65A1" w:rsidRPr="0074426D" w14:paraId="42DCB489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2AAC169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4426D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BCAC3EB" w14:textId="77777777" w:rsidR="00EC65A1" w:rsidRPr="0074426D" w:rsidRDefault="00EC65A1" w:rsidP="00655A58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CAE1FE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35,405,266,068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E4C9C06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C0A6858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651F3D3" w14:textId="77777777" w:rsidR="00EC65A1" w:rsidRPr="0074426D" w:rsidRDefault="00EC65A1" w:rsidP="00655A58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103C93B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117,356,357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94BC5A2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21,947,702,694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E9B297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13,340,207,017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75236B" w14:textId="77777777" w:rsidR="00EC65A1" w:rsidRPr="0074426D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4426D">
              <w:rPr>
                <w:rFonts w:hAnsi="細明體"/>
                <w:b/>
                <w:noProof/>
                <w:sz w:val="22"/>
                <w:szCs w:val="22"/>
              </w:rPr>
              <w:t>37.68</w:t>
            </w:r>
          </w:p>
        </w:tc>
      </w:tr>
      <w:tr w:rsidR="00EC65A1" w:rsidRPr="0074426D" w14:paraId="082804A6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806BE7E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5C6AFA2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軍事行政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4C94B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372,974,524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F3346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32D7B01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D4A250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263C5CE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8A85BA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340,392,832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D1247B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32,581,692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716477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8.74</w:t>
            </w:r>
          </w:p>
        </w:tc>
      </w:tr>
      <w:tr w:rsidR="00EC65A1" w:rsidRPr="0074426D" w14:paraId="15C9C603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246F880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7B7EFB5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73EF3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892,061,231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8ACD026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B9FA00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1B8B4AE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5F8598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32,157,398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38F02C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736,993,819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6A86B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122,910,014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BF5FC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13.78</w:t>
            </w:r>
          </w:p>
        </w:tc>
      </w:tr>
      <w:tr w:rsidR="00EC65A1" w:rsidRPr="0074426D" w14:paraId="14536CBC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8BE1277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ED753F8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BD2AF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13,516,156,012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24E480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35EB58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366CA45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96A84D2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34,336,736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676384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6,388,314,563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59699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7,093,504,713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347403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52.48</w:t>
            </w:r>
          </w:p>
        </w:tc>
      </w:tr>
      <w:tr w:rsidR="00EC65A1" w:rsidRPr="0074426D" w14:paraId="6DF5E622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F7F3360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DE2C3DE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80D4E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14,478,570,787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74265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EFA6A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AD946B5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C7A792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3,209,165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185A5A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10,971,939,429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2FE5A2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3,503,422,193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89510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24.20</w:t>
            </w:r>
          </w:p>
        </w:tc>
      </w:tr>
      <w:tr w:rsidR="00EC65A1" w:rsidRPr="0074426D" w14:paraId="65AE764B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D8AA4D5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AE24A3C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46A4E1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2,386,966,710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3037B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D61137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A5F4B7C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4DFD274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47,653,058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999701B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1,476,221,920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6E659E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863,091,732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3D45E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36.16</w:t>
            </w:r>
          </w:p>
        </w:tc>
      </w:tr>
      <w:tr w:rsidR="00EC65A1" w:rsidRPr="0074426D" w14:paraId="0DC23FB5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0FD05DE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5D701B2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68E0CF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1,621,812,121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685223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C7D8619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68E2DD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780A8BB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DD5E6CC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1,460,382,291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040A49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161,429,830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0B54D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9.95</w:t>
            </w:r>
          </w:p>
        </w:tc>
      </w:tr>
      <w:tr w:rsidR="00EC65A1" w:rsidRPr="0074426D" w14:paraId="033F0E19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012AB70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747D9BB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78A018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2,099,474,960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A2854C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E08083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0AEFB82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3F35C81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A309622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569,981,840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FC706A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1,529,493,120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717916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72.85</w:t>
            </w:r>
          </w:p>
        </w:tc>
      </w:tr>
      <w:tr w:rsidR="00EC65A1" w:rsidRPr="0074426D" w14:paraId="12590B0F" w14:textId="77777777" w:rsidTr="00655A5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50C850A" w14:textId="77777777" w:rsidR="00EC65A1" w:rsidRPr="0074426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C588DB3" w14:textId="77777777" w:rsidR="00EC65A1" w:rsidRPr="0074426D" w:rsidRDefault="00EC65A1" w:rsidP="00655A58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74426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環保業務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40FE4C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37,249,723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685D3D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CDA668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75B4EE" w14:textId="77777777" w:rsidR="00EC65A1" w:rsidRPr="0074426D" w:rsidRDefault="00EC65A1" w:rsidP="00655A58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4426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CAADD7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1FDD667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3,476,000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16D030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33,773,723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3D7FB5" w14:textId="77777777" w:rsidR="00EC65A1" w:rsidRPr="0074426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4426D">
              <w:rPr>
                <w:rFonts w:hAnsi="細明體"/>
                <w:noProof/>
                <w:sz w:val="22"/>
                <w:szCs w:val="22"/>
              </w:rPr>
              <w:t>90.67</w:t>
            </w:r>
          </w:p>
        </w:tc>
      </w:tr>
    </w:tbl>
    <w:p w14:paraId="7D09F525" w14:textId="77777777" w:rsidR="00EC65A1" w:rsidRDefault="00EC65A1" w:rsidP="00CD600A">
      <w:pPr>
        <w:pStyle w:val="a7"/>
        <w:spacing w:before="72" w:after="72"/>
        <w:ind w:leftChars="42" w:left="275" w:right="16" w:hangingChars="65" w:hanging="208"/>
        <w:rPr>
          <w:b w:val="0"/>
          <w:bCs w:val="0"/>
          <w:szCs w:val="28"/>
        </w:rPr>
      </w:pPr>
    </w:p>
    <w:p w14:paraId="20BEF227" w14:textId="77777777" w:rsidR="00EC65A1" w:rsidRDefault="00EC65A1" w:rsidP="00EC65A1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585C9423" w14:textId="77777777" w:rsidR="00EC65A1" w:rsidRPr="00651174" w:rsidRDefault="00EC65A1" w:rsidP="00EC65A1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14:paraId="72ABF7FA" w14:textId="77777777" w:rsidR="00EC65A1" w:rsidRPr="00CF1089" w:rsidRDefault="00EC65A1" w:rsidP="00EC65A1"/>
    <w:p w14:paraId="033EA8BE" w14:textId="77777777" w:rsidR="00EC65A1" w:rsidRDefault="00EC65A1" w:rsidP="00EC65A1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EC65A1" w14:paraId="2A3CC519" w14:textId="77777777" w:rsidTr="00655A58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C36C0" w14:textId="77777777" w:rsidR="00EC65A1" w:rsidRPr="00FC14C5" w:rsidRDefault="00EC65A1" w:rsidP="00655A58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r>
              <w:rPr>
                <w:rFonts w:hint="eastAsia"/>
                <w:sz w:val="28"/>
              </w:rPr>
              <w:t>113</w:t>
            </w:r>
            <w:r w:rsidRPr="00FC14C5">
              <w:rPr>
                <w:rFonts w:hint="eastAsia"/>
                <w:sz w:val="28"/>
              </w:rPr>
              <w:t>年度應收保留數簡明表</w:t>
            </w:r>
          </w:p>
          <w:p w14:paraId="3C2D204C" w14:textId="77777777" w:rsidR="00EC65A1" w:rsidRPr="00A70553" w:rsidRDefault="00EC65A1" w:rsidP="00655A58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C65A1" w14:paraId="77AC7C06" w14:textId="77777777" w:rsidTr="00655A58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62207A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4E4B3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694F2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CCF3A9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C65A1" w14:paraId="3AF6E0E8" w14:textId="77777777" w:rsidTr="00655A58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F1EE605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6B20C3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4B59A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7A9D8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A4B6F39" w14:textId="77777777" w:rsidR="00EC65A1" w:rsidRPr="00A904F6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EC65A1" w:rsidRPr="00976371" w14:paraId="7BED4D15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2C1F0038" w14:textId="77777777" w:rsidR="00EC65A1" w:rsidRPr="00976371" w:rsidRDefault="00EC65A1" w:rsidP="00655A58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76371">
              <w:rPr>
                <w:rFonts w:hAnsi="標楷體" w:hint="eastAsia"/>
                <w:noProof/>
                <w:sz w:val="22"/>
                <w:szCs w:val="22"/>
              </w:rPr>
              <w:t>國防部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C583950" w14:textId="77777777" w:rsidR="00EC65A1" w:rsidRPr="0097637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F9B8B28" w14:textId="77777777" w:rsidR="00EC65A1" w:rsidRPr="0097637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362FE2" w14:textId="77777777" w:rsidR="00EC65A1" w:rsidRPr="0097637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2D7CD57" w14:textId="77777777" w:rsidR="00EC65A1" w:rsidRPr="00976371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:rsidRPr="00976371" w14:paraId="775AA715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9B30D99" w14:textId="77777777" w:rsidR="00EC65A1" w:rsidRPr="00976371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76371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1D80DF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50,000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E5C022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11,296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089903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22.59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8E2FEED" w14:textId="77777777" w:rsidR="00EC65A1" w:rsidRPr="0097637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976371">
              <w:rPr>
                <w:rFonts w:hAnsi="標楷體" w:hint="eastAsia"/>
                <w:noProof/>
                <w:sz w:val="22"/>
                <w:szCs w:val="22"/>
              </w:rPr>
              <w:t>尚待收繳廠商違約訴訟費用。</w:t>
            </w:r>
          </w:p>
        </w:tc>
      </w:tr>
      <w:tr w:rsidR="00EC65A1" w:rsidRPr="00976371" w14:paraId="1943E160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6BC8BA6D" w14:textId="77777777" w:rsidR="00EC65A1" w:rsidRPr="00976371" w:rsidRDefault="00EC65A1" w:rsidP="00655A58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76371">
              <w:rPr>
                <w:rFonts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EA4D3B9" w14:textId="77777777" w:rsidR="00EC65A1" w:rsidRPr="0097637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45B17E0" w14:textId="77777777" w:rsidR="00EC65A1" w:rsidRPr="0097637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AFEB02" w14:textId="77777777" w:rsidR="00EC65A1" w:rsidRPr="0097637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8D75E28" w14:textId="77777777" w:rsidR="00EC65A1" w:rsidRPr="00976371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:rsidRPr="00976371" w14:paraId="2D2093D3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C29E63B" w14:textId="77777777" w:rsidR="00EC65A1" w:rsidRPr="00976371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76371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7254C7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559,634,000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2B2CFD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415,686,322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99F74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74.28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1171229" w14:textId="77777777" w:rsidR="00EC65A1" w:rsidRPr="0097637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976371">
              <w:rPr>
                <w:rFonts w:hAnsi="標楷體" w:hint="eastAsia"/>
                <w:noProof/>
                <w:sz w:val="22"/>
                <w:szCs w:val="22"/>
              </w:rPr>
              <w:t>尚待收繳各軍事院校退學、開除學生及服役未達規定年限退伍人員等賠償款、廠商違約罰款、遺損軍品及軍用器材賠償款等款項。</w:t>
            </w:r>
          </w:p>
        </w:tc>
      </w:tr>
      <w:tr w:rsidR="00EC65A1" w:rsidRPr="00976371" w14:paraId="04C4399E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5D3D2D4" w14:textId="77777777" w:rsidR="00EC65A1" w:rsidRPr="00976371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76371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4BEC4D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1,816,346,000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DB52549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110,494,400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6416CA" w14:textId="77777777" w:rsidR="00EC65A1" w:rsidRPr="0097637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976371">
              <w:rPr>
                <w:rFonts w:hAnsi="細明體"/>
                <w:noProof/>
                <w:sz w:val="22"/>
                <w:szCs w:val="22"/>
              </w:rPr>
              <w:t>6.08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FCB4935" w14:textId="77777777" w:rsidR="00EC65A1" w:rsidRPr="0097637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976371">
              <w:rPr>
                <w:rFonts w:hAnsi="標楷體" w:hint="eastAsia"/>
                <w:noProof/>
                <w:sz w:val="22"/>
                <w:szCs w:val="22"/>
              </w:rPr>
              <w:t>尚待收繳溢領經費、個人給與、軍購案退匯餘款、土地占用人須負擔之訴訟及不當得利款、勞保年資損失補償金等款項。</w:t>
            </w:r>
          </w:p>
        </w:tc>
      </w:tr>
    </w:tbl>
    <w:p w14:paraId="12EF8F51" w14:textId="2BCF244F" w:rsidR="00EC65A1" w:rsidRPr="001677D7" w:rsidRDefault="00EC65A1" w:rsidP="00EC65A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0D225B91" w14:textId="77777777" w:rsidR="00EC65A1" w:rsidRPr="00C159BC" w:rsidRDefault="00EC65A1" w:rsidP="00EC65A1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EC65A1" w:rsidRPr="00017050" w14:paraId="6212111D" w14:textId="77777777" w:rsidTr="00655A58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A1F77FA" w14:textId="77777777" w:rsidR="00EC65A1" w:rsidRPr="004A0712" w:rsidRDefault="00EC65A1" w:rsidP="00655A58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244ABBC4" w14:textId="77777777" w:rsidR="00EC65A1" w:rsidRPr="00017050" w:rsidRDefault="00EC65A1" w:rsidP="00655A58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C65A1" w:rsidRPr="00CA093B" w14:paraId="730B320E" w14:textId="77777777" w:rsidTr="00655A58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6A27673D" w14:textId="77777777" w:rsidR="00EC65A1" w:rsidRPr="00410A8E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04B089F9" w14:textId="77777777" w:rsidR="00EC65A1" w:rsidRPr="00410A8E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03A9BDC6" w14:textId="77777777" w:rsidR="00EC65A1" w:rsidRPr="00410A8E" w:rsidRDefault="00EC65A1" w:rsidP="00655A58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21E1FDC5" w14:textId="77777777" w:rsidR="00EC65A1" w:rsidRPr="00410A8E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75D121D0" w14:textId="77777777" w:rsidR="00EC65A1" w:rsidRPr="00410A8E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C65A1" w:rsidRPr="00CA093B" w14:paraId="2081C703" w14:textId="77777777" w:rsidTr="00655A58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F8C28EB" w14:textId="77777777" w:rsidR="00EC65A1" w:rsidRPr="00410A8E" w:rsidRDefault="00EC65A1" w:rsidP="00655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F0A6D28" w14:textId="77777777" w:rsidR="00EC65A1" w:rsidRPr="00410A8E" w:rsidRDefault="00EC65A1" w:rsidP="00655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E0A4A56" w14:textId="77777777" w:rsidR="00EC65A1" w:rsidRPr="00410A8E" w:rsidRDefault="00EC65A1" w:rsidP="00655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BD27E91" w14:textId="77777777" w:rsidR="00EC65A1" w:rsidRPr="00410A8E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54E326E" w14:textId="77777777" w:rsidR="00EC65A1" w:rsidRPr="00410A8E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3F170D0" w14:textId="77777777" w:rsidR="00EC65A1" w:rsidRPr="00410A8E" w:rsidRDefault="00EC65A1" w:rsidP="00655A58">
            <w:pPr>
              <w:jc w:val="center"/>
              <w:rPr>
                <w:sz w:val="22"/>
                <w:szCs w:val="22"/>
              </w:rPr>
            </w:pPr>
          </w:p>
        </w:tc>
      </w:tr>
      <w:tr w:rsidR="00EC65A1" w:rsidRPr="007B11F6" w14:paraId="257574A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DBC83B3" w14:textId="77777777" w:rsidR="00EC65A1" w:rsidRPr="007B11F6" w:rsidRDefault="00EC65A1" w:rsidP="00655A58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7B11F6">
              <w:rPr>
                <w:rFonts w:hAnsi="標楷體" w:hint="eastAsia"/>
                <w:noProof/>
                <w:sz w:val="22"/>
                <w:szCs w:val="22"/>
              </w:rPr>
              <w:t>國防部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153A0D" w14:textId="77777777" w:rsidR="00EC65A1" w:rsidRPr="007B11F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60DE43" w14:textId="77777777" w:rsidR="00EC65A1" w:rsidRPr="007B11F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83B8C80" w14:textId="77777777" w:rsidR="00EC65A1" w:rsidRPr="007B11F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89F460" w14:textId="77777777" w:rsidR="00EC65A1" w:rsidRPr="007B11F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A70D3AE" w14:textId="77777777" w:rsidR="00EC65A1" w:rsidRPr="007B11F6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:rsidRPr="007B11F6" w14:paraId="761D4EB0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6091E95" w14:textId="77777777" w:rsidR="00EC65A1" w:rsidRPr="007B11F6" w:rsidRDefault="00EC65A1" w:rsidP="00655A58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11F6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E713E5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F302E6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2,558,671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C2E8B3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2,508,671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660F3E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5,017.34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0638CCD" w14:textId="77777777" w:rsidR="00EC65A1" w:rsidRPr="007B11F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7B11F6">
              <w:rPr>
                <w:rFonts w:hAnsi="標楷體" w:hint="eastAsia"/>
                <w:noProof/>
                <w:sz w:val="22"/>
                <w:szCs w:val="22"/>
              </w:rPr>
              <w:t>違約罰款較預計增加。</w:t>
            </w:r>
          </w:p>
        </w:tc>
      </w:tr>
      <w:tr w:rsidR="00EC65A1" w:rsidRPr="007B11F6" w14:paraId="5B8DDC6B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5D60BB4F" w14:textId="77777777" w:rsidR="00EC65A1" w:rsidRPr="007B11F6" w:rsidRDefault="00EC65A1" w:rsidP="00655A58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11F6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FEABD3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604,000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12AD98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2,622,760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9A884B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2,018,760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B8A8D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334.23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9AF0CE0" w14:textId="77777777" w:rsidR="00EC65A1" w:rsidRPr="007B11F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7B11F6">
              <w:rPr>
                <w:rFonts w:hAnsi="標楷體" w:hint="eastAsia"/>
                <w:noProof/>
                <w:sz w:val="22"/>
                <w:szCs w:val="22"/>
              </w:rPr>
              <w:t>軍購案退匯款較預計增加。</w:t>
            </w:r>
          </w:p>
        </w:tc>
      </w:tr>
      <w:tr w:rsidR="00EC65A1" w:rsidRPr="007B11F6" w14:paraId="69F4F06D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6C4DD60D" w14:textId="77777777" w:rsidR="00EC65A1" w:rsidRPr="007B11F6" w:rsidRDefault="00EC65A1" w:rsidP="00655A58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7B11F6">
              <w:rPr>
                <w:rFonts w:hAnsi="標楷體" w:hint="eastAsia"/>
                <w:noProof/>
                <w:sz w:val="22"/>
                <w:szCs w:val="22"/>
              </w:rPr>
              <w:lastRenderedPageBreak/>
              <w:t>國防部所屬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19A11F" w14:textId="77777777" w:rsidR="00EC65A1" w:rsidRPr="007B11F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46C10F" w14:textId="77777777" w:rsidR="00EC65A1" w:rsidRPr="007B11F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692906" w14:textId="77777777" w:rsidR="00EC65A1" w:rsidRPr="007B11F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57C8E9" w14:textId="77777777" w:rsidR="00EC65A1" w:rsidRPr="007B11F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3C3648B" w14:textId="77777777" w:rsidR="00EC65A1" w:rsidRPr="007B11F6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:rsidRPr="007B11F6" w14:paraId="11612694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4B86DD2" w14:textId="77777777" w:rsidR="00EC65A1" w:rsidRPr="007B11F6" w:rsidRDefault="00EC65A1" w:rsidP="00655A58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11F6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5A0487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559,634,000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6C96F8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6,432,572,057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E87F77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5,872,938,057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6EA3C4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1,049.42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38D5E22" w14:textId="77777777" w:rsidR="00EC65A1" w:rsidRPr="007B11F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7B11F6">
              <w:rPr>
                <w:rFonts w:hAnsi="標楷體" w:hint="eastAsia"/>
                <w:noProof/>
                <w:sz w:val="22"/>
                <w:szCs w:val="22"/>
              </w:rPr>
              <w:t>違約罰款、退學及服役未達規定年限退伍人員賠償款較預計增加。</w:t>
            </w:r>
          </w:p>
        </w:tc>
      </w:tr>
      <w:tr w:rsidR="00EC65A1" w:rsidRPr="007B11F6" w14:paraId="75B4B9F6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5711C8B7" w14:textId="77777777" w:rsidR="00EC65A1" w:rsidRPr="007B11F6" w:rsidRDefault="00EC65A1" w:rsidP="00655A58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11F6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4E0339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1,602,000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DE8D61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4,079,073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E29CC1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2,477,073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A45BC5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154.62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7619597" w14:textId="77777777" w:rsidR="00EC65A1" w:rsidRPr="007B11F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7B11F6">
              <w:rPr>
                <w:rFonts w:hAnsi="標楷體" w:hint="eastAsia"/>
                <w:noProof/>
                <w:sz w:val="22"/>
                <w:szCs w:val="22"/>
              </w:rPr>
              <w:t>支援外離島軍民疏運服務費收入較預計增加。</w:t>
            </w:r>
          </w:p>
        </w:tc>
      </w:tr>
      <w:tr w:rsidR="00EC65A1" w:rsidRPr="007B11F6" w14:paraId="5104C900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314F192A" w14:textId="77777777" w:rsidR="00EC65A1" w:rsidRPr="007B11F6" w:rsidRDefault="00EC65A1" w:rsidP="00655A58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11F6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853168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4,527,855,000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C531C2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9,273,501,130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12A42F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4,745,646,130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318E91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104.81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037354E" w14:textId="77777777" w:rsidR="00EC65A1" w:rsidRPr="007B11F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7B11F6">
              <w:rPr>
                <w:rFonts w:hAnsi="標楷體" w:hint="eastAsia"/>
                <w:noProof/>
                <w:sz w:val="22"/>
                <w:szCs w:val="22"/>
              </w:rPr>
              <w:t>軍(商)購案款帳戶孳息款較預計增加。</w:t>
            </w:r>
          </w:p>
        </w:tc>
      </w:tr>
      <w:tr w:rsidR="00EC65A1" w:rsidRPr="007B11F6" w14:paraId="480D748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3F9FF2C5" w14:textId="77777777" w:rsidR="00EC65A1" w:rsidRPr="007B11F6" w:rsidRDefault="00EC65A1" w:rsidP="00655A58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7B11F6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314D60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1,816,346,000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724599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10,884,960,180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E4E3D0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9,068,614,180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046540" w14:textId="77777777" w:rsidR="00EC65A1" w:rsidRPr="007B11F6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7B11F6">
              <w:rPr>
                <w:rFonts w:hAnsi="細明體"/>
                <w:noProof/>
                <w:sz w:val="22"/>
                <w:szCs w:val="22"/>
              </w:rPr>
              <w:t>499.28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1AD150D" w14:textId="77777777" w:rsidR="00EC65A1" w:rsidRPr="007B11F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7B11F6">
              <w:rPr>
                <w:rFonts w:hAnsi="標楷體" w:hint="eastAsia"/>
                <w:noProof/>
                <w:sz w:val="22"/>
                <w:szCs w:val="22"/>
              </w:rPr>
              <w:t>軍購案退匯款較預計增加。</w:t>
            </w:r>
          </w:p>
        </w:tc>
      </w:tr>
    </w:tbl>
    <w:p w14:paraId="473C52F5" w14:textId="77777777" w:rsidR="00EC65A1" w:rsidRDefault="00EC65A1" w:rsidP="00EC65A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70475AC4" w14:textId="77777777" w:rsidR="00EC65A1" w:rsidRPr="00017050" w:rsidRDefault="00EC65A1" w:rsidP="00EC65A1"/>
    <w:p w14:paraId="77CDB8BA" w14:textId="77777777" w:rsidR="00EC65A1" w:rsidRPr="006E2DF0" w:rsidRDefault="00EC65A1" w:rsidP="00EC65A1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EC65A1" w14:paraId="47F94890" w14:textId="77777777" w:rsidTr="00655A58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A34B97F" w14:textId="77777777" w:rsidR="00EC65A1" w:rsidRPr="00D31792" w:rsidRDefault="00EC65A1" w:rsidP="00655A58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D31792">
              <w:rPr>
                <w:rFonts w:hint="eastAsia"/>
                <w:sz w:val="28"/>
                <w:szCs w:val="24"/>
              </w:rPr>
              <w:t>3.  以前年度歲入減免（註銷）數簡明表</w:t>
            </w:r>
          </w:p>
          <w:p w14:paraId="43BD15C7" w14:textId="77777777" w:rsidR="00EC65A1" w:rsidRPr="00174CFB" w:rsidRDefault="00EC65A1" w:rsidP="00655A58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EC65A1" w14:paraId="5074E1E3" w14:textId="77777777" w:rsidTr="00655A58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41618AEA" w14:textId="77777777" w:rsidR="00EC65A1" w:rsidRPr="00174CFB" w:rsidRDefault="00EC65A1" w:rsidP="00655A58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14:paraId="561AFB3D" w14:textId="77777777" w:rsidR="00EC65A1" w:rsidRPr="00174CFB" w:rsidRDefault="00EC65A1" w:rsidP="00655A58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642530E5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14:paraId="01D1A3F3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14:paraId="628B6430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14:paraId="188F6726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C65A1" w14:paraId="132F383F" w14:textId="77777777" w:rsidTr="00655A58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F0AAD70" w14:textId="77777777" w:rsidR="00EC65A1" w:rsidRPr="00174CFB" w:rsidRDefault="00EC65A1" w:rsidP="00655A58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7AC71B6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D932CA8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2250531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512AC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1EA4394" w14:textId="77777777" w:rsidR="00EC65A1" w:rsidRPr="00174CFB" w:rsidRDefault="00EC65A1" w:rsidP="00655A58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EC65A1" w:rsidRPr="00B225C7" w14:paraId="621F38B6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158D7433" w14:textId="77777777" w:rsidR="00EC65A1" w:rsidRPr="00B225C7" w:rsidRDefault="00EC65A1" w:rsidP="00655A58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EAF928E" w14:textId="77777777" w:rsidR="00EC65A1" w:rsidRPr="00B225C7" w:rsidRDefault="00EC65A1" w:rsidP="00655A58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B225C7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0963D1B" w14:textId="77777777" w:rsidR="00EC65A1" w:rsidRPr="00B225C7" w:rsidRDefault="00EC65A1" w:rsidP="00655A58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EB327D2" w14:textId="77777777" w:rsidR="00EC65A1" w:rsidRPr="00B225C7" w:rsidRDefault="00EC65A1" w:rsidP="00655A58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0B9C86" w14:textId="77777777" w:rsidR="00EC65A1" w:rsidRPr="00B225C7" w:rsidRDefault="00EC65A1" w:rsidP="00655A58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A80969F" w14:textId="77777777" w:rsidR="00EC65A1" w:rsidRPr="00B225C7" w:rsidRDefault="00EC65A1" w:rsidP="00655A58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14:paraId="4BAD5C74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62CF8DFC" w14:textId="77777777" w:rsidR="00EC65A1" w:rsidRPr="00174CFB" w:rsidRDefault="00EC65A1" w:rsidP="00655A58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4E4ED7">
              <w:rPr>
                <w:rFonts w:hAnsi="標楷體"/>
                <w:noProof/>
                <w:spacing w:val="-12"/>
                <w:sz w:val="22"/>
                <w:szCs w:val="22"/>
              </w:rPr>
              <w:t>92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86DDA7" w14:textId="77777777" w:rsidR="00EC65A1" w:rsidRPr="00B225C7" w:rsidRDefault="00EC65A1" w:rsidP="00655A58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B225C7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F23919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42,598,288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E8516FF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15,121,515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D02734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35.50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67CC564" w14:textId="77777777" w:rsidR="00EC65A1" w:rsidRPr="002E15B8" w:rsidRDefault="00EC65A1" w:rsidP="00655A58">
            <w:pPr>
              <w:jc w:val="both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92年度、95年度、96及98年度，皆為依法取得債權憑證或逾請求權時效，經辦理減免註銷之應收各軍事院校退學、開除學生及服役未達規定年限退伍人員等賠償款。</w:t>
            </w:r>
          </w:p>
        </w:tc>
      </w:tr>
      <w:tr w:rsidR="00EC65A1" w14:paraId="0E53EAE6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54C0A0C9" w14:textId="77777777" w:rsidR="00EC65A1" w:rsidRPr="00174CFB" w:rsidRDefault="00EC65A1" w:rsidP="00655A58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4E4ED7">
              <w:rPr>
                <w:rFonts w:hAnsi="標楷體"/>
                <w:noProof/>
                <w:spacing w:val="-12"/>
                <w:sz w:val="22"/>
                <w:szCs w:val="22"/>
              </w:rPr>
              <w:t>95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E52644" w14:textId="77777777" w:rsidR="00EC65A1" w:rsidRPr="00B225C7" w:rsidRDefault="00EC65A1" w:rsidP="00655A58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B225C7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FA0A71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10,998,150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6F881C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3,224,016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C58C23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29.31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E9DFF31" w14:textId="77777777" w:rsidR="00EC65A1" w:rsidRPr="002E15B8" w:rsidRDefault="00EC65A1" w:rsidP="00655A58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109ED906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46722D7" w14:textId="77777777" w:rsidR="00EC65A1" w:rsidRPr="00174CFB" w:rsidRDefault="00EC65A1" w:rsidP="00655A58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4E4ED7">
              <w:rPr>
                <w:rFonts w:hAnsi="標楷體"/>
                <w:noProof/>
                <w:spacing w:val="-12"/>
                <w:sz w:val="22"/>
                <w:szCs w:val="22"/>
              </w:rPr>
              <w:t>96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B06F2B" w14:textId="77777777" w:rsidR="00EC65A1" w:rsidRPr="00B225C7" w:rsidRDefault="00EC65A1" w:rsidP="00655A58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B225C7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A58F06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5,213,761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46CC12F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1,224,809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3BE00B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23.49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30EFA23" w14:textId="77777777" w:rsidR="00EC65A1" w:rsidRPr="002E15B8" w:rsidRDefault="00EC65A1" w:rsidP="00655A58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2A072D0D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38F87985" w14:textId="77777777" w:rsidR="00EC65A1" w:rsidRPr="00174CFB" w:rsidRDefault="00EC65A1" w:rsidP="00655A58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4E4ED7">
              <w:rPr>
                <w:rFonts w:hAnsi="標楷體"/>
                <w:noProof/>
                <w:spacing w:val="-12"/>
                <w:sz w:val="22"/>
                <w:szCs w:val="22"/>
              </w:rPr>
              <w:t>98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5AC1F4" w14:textId="77777777" w:rsidR="00EC65A1" w:rsidRPr="00B225C7" w:rsidRDefault="00EC65A1" w:rsidP="00655A58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B225C7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CF70ED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2,264,720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2C1247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858,002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C63A5C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37.89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CB9ABF8" w14:textId="77777777" w:rsidR="00EC65A1" w:rsidRPr="002E15B8" w:rsidRDefault="00EC65A1" w:rsidP="00655A58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5AC97BE1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70580B2F" w14:textId="77777777" w:rsidR="00EC65A1" w:rsidRPr="00174CFB" w:rsidRDefault="00EC65A1" w:rsidP="00655A58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4E4ED7">
              <w:rPr>
                <w:rFonts w:hAnsi="標楷體"/>
                <w:noProof/>
                <w:spacing w:val="-12"/>
                <w:sz w:val="22"/>
                <w:szCs w:val="22"/>
              </w:rPr>
              <w:t>102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B20481" w14:textId="77777777" w:rsidR="00EC65A1" w:rsidRPr="00B225C7" w:rsidRDefault="00EC65A1" w:rsidP="00655A58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B225C7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63C192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10,973,826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05EFDC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2,220,531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CF7B08" w14:textId="77777777" w:rsidR="00EC65A1" w:rsidRPr="00174CFB" w:rsidRDefault="00EC65A1" w:rsidP="00655A58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E4ED7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20.23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AAF868C" w14:textId="77777777" w:rsidR="00EC65A1" w:rsidRPr="002E15B8" w:rsidRDefault="00EC65A1" w:rsidP="00655A58">
            <w:pPr>
              <w:jc w:val="both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占用營地不當得利款改列國軍老舊營舍及設施改建基金來源，經核定辦理註銷。</w:t>
            </w:r>
          </w:p>
        </w:tc>
      </w:tr>
    </w:tbl>
    <w:p w14:paraId="7BA11ECB" w14:textId="44B0C390" w:rsidR="00EC65A1" w:rsidRPr="006E2591" w:rsidRDefault="00EC65A1" w:rsidP="00EC65A1">
      <w:pPr>
        <w:jc w:val="left"/>
        <w:rPr>
          <w:sz w:val="20"/>
        </w:rPr>
      </w:pPr>
      <w:r>
        <w:rPr>
          <w:rFonts w:hint="eastAsia"/>
          <w:sz w:val="20"/>
        </w:rPr>
        <w:t>註</w:t>
      </w:r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或3千萬元以上者</w:t>
      </w:r>
      <w:r>
        <w:rPr>
          <w:sz w:val="20"/>
        </w:rPr>
        <w:t>。</w:t>
      </w:r>
    </w:p>
    <w:p w14:paraId="1D2B793A" w14:textId="77777777" w:rsidR="00EC65A1" w:rsidRPr="00393E8C" w:rsidRDefault="00EC65A1" w:rsidP="00EC65A1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EC65A1" w:rsidRPr="00426896" w14:paraId="708B0243" w14:textId="77777777" w:rsidTr="00655A58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D65A99" w14:textId="77777777" w:rsidR="00EC65A1" w:rsidRPr="0073504B" w:rsidRDefault="00EC65A1" w:rsidP="00655A58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t xml:space="preserve">4.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655E5FB8" w14:textId="77777777" w:rsidR="00EC65A1" w:rsidRPr="00426896" w:rsidRDefault="00EC65A1" w:rsidP="00655A58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C65A1" w:rsidRPr="00DC36E9" w14:paraId="1BC8E282" w14:textId="77777777" w:rsidTr="00655A58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FE2BE2D" w14:textId="77777777" w:rsidR="00EC65A1" w:rsidRPr="00800B99" w:rsidRDefault="00EC65A1" w:rsidP="00655A58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6854F" w14:textId="77777777" w:rsidR="00EC65A1" w:rsidRPr="00800B99" w:rsidRDefault="00EC65A1" w:rsidP="00655A58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5140D" w14:textId="77777777" w:rsidR="00EC65A1" w:rsidRPr="00800B99" w:rsidRDefault="00EC65A1" w:rsidP="00655A58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65EEDCDC" w14:textId="77777777" w:rsidR="00EC65A1" w:rsidRPr="00800B99" w:rsidRDefault="00EC65A1" w:rsidP="00655A58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CF39" w14:textId="77777777" w:rsidR="00EC65A1" w:rsidRPr="00800B99" w:rsidRDefault="00EC65A1" w:rsidP="00655A58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97561" w14:textId="77777777" w:rsidR="00EC65A1" w:rsidRPr="00800B99" w:rsidRDefault="00EC65A1" w:rsidP="00655A58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EC65A1" w:rsidRPr="00DC36E9" w14:paraId="271699C2" w14:textId="77777777" w:rsidTr="00655A58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A647A8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B4DF" w14:textId="77777777" w:rsidR="00EC65A1" w:rsidRPr="00800B99" w:rsidRDefault="00EC65A1" w:rsidP="00655A58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BBBB" w14:textId="77777777" w:rsidR="00EC65A1" w:rsidRPr="00800B99" w:rsidRDefault="00EC65A1" w:rsidP="00655A58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8E45B" w14:textId="77777777" w:rsidR="00EC65A1" w:rsidRPr="00800B99" w:rsidRDefault="00EC65A1" w:rsidP="00655A58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2E6E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BB14B7" w14:textId="77777777" w:rsidR="00EC65A1" w:rsidRPr="00800B99" w:rsidRDefault="00EC65A1" w:rsidP="00655A58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EC65A1" w:rsidRPr="00037946" w14:paraId="3515FA4B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91562D2" w14:textId="77777777" w:rsidR="00EC65A1" w:rsidRPr="00037946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47CE6BC" w14:textId="77777777" w:rsidR="00EC65A1" w:rsidRPr="00037946" w:rsidRDefault="00EC65A1" w:rsidP="00655A58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037946">
              <w:rPr>
                <w:rFonts w:hAnsi="標楷體" w:hint="eastAsia"/>
                <w:b/>
                <w:noProof/>
                <w:sz w:val="22"/>
                <w:szCs w:val="22"/>
              </w:rPr>
              <w:t>國防部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AC88F9" w14:textId="77777777" w:rsidR="00EC65A1" w:rsidRPr="0003794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40F87A9" w14:textId="77777777" w:rsidR="00EC65A1" w:rsidRPr="0003794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D411A6" w14:textId="77777777" w:rsidR="00EC65A1" w:rsidRPr="0003794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CB5CA13" w14:textId="77777777" w:rsidR="00EC65A1" w:rsidRPr="00037946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14:paraId="54DB2114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72FDC59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2518A6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2F7BB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1,006,230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AAB6A2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1,006,230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2D4EC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134E252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尚待收繳廠商違約罰款。</w:t>
            </w:r>
          </w:p>
        </w:tc>
      </w:tr>
      <w:tr w:rsidR="00EC65A1" w:rsidRPr="00037946" w14:paraId="5B1C8EE9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590EC6E" w14:textId="77777777" w:rsidR="00EC65A1" w:rsidRPr="00037946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3CB34F1" w14:textId="77777777" w:rsidR="00EC65A1" w:rsidRPr="00037946" w:rsidRDefault="00EC65A1" w:rsidP="00655A58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037946">
              <w:rPr>
                <w:rFonts w:hAnsi="標楷體" w:hint="eastAsia"/>
                <w:b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5BADA7E" w14:textId="77777777" w:rsidR="00EC65A1" w:rsidRPr="0003794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C5CDE8D" w14:textId="77777777" w:rsidR="00EC65A1" w:rsidRPr="0003794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D2ABB3" w14:textId="77777777" w:rsidR="00EC65A1" w:rsidRPr="00037946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A11E21F" w14:textId="77777777" w:rsidR="00EC65A1" w:rsidRPr="00037946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14:paraId="03D4BC5F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1A35DB4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92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4EB329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3BED9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42,598,288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17389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25,823,108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E3A8B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60.62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0CB56FC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92至97年度，皆為各軍事院校退學、開除學生賠償款，尚待繼續收取。</w:t>
            </w:r>
          </w:p>
        </w:tc>
      </w:tr>
      <w:tr w:rsidR="00EC65A1" w14:paraId="0340135E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34B2C2E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93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EAA5DF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5EA2896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5,279,787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23F4C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4,647,083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71906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88.02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0BD24F8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3AD39764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C33A562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5C8F32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EE65E8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4,049,361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C828C1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3,918,136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D06C26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96.76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0D1C731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93至98年度、100至102年度，皆為土地占用人須負擔之訴訟費及不當得利款，尚待繼續收取。</w:t>
            </w:r>
          </w:p>
        </w:tc>
      </w:tr>
      <w:tr w:rsidR="00EC65A1" w14:paraId="339C288F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263A314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94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74289C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46A331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5,379,467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2EF6352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4,425,768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C2166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82.27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4E36B67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256A8C84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8CCBD23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1808A42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44D5B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30,718,869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C7180F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30,691,254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F2BDB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99.91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565975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7B88FDB9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39D5D21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95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0A5ECE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E3D7E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10,998,150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DFB02A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6,433,033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75E18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58.49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B5A8ABC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076AF2CE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17AA196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895C93D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556098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762,473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B7FD6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736,473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81E45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96.59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B228C3E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7C4184E5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CF178DE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B6A0AF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3F30B7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5,213,761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E3CBFD5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3,644,440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984909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69.90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C36C573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7163346E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8944744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B7EE221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B5F18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5,060,930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7FF3396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5,001,105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AEB38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98.82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4CE8222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73F239F7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5DF5740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22EC51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AD0D6D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3,834,133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CFA44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2,512,040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DE9A1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65.52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6C9BA06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1D5EE169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EA6A501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A14DCF9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6E0C7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16,442,624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1E1A43A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16,387,592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65FAD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99.67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B560086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4E1D93C6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BFA2C9E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98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8EA16F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D3F8B7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2,264,720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F952B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1,351,718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E6B582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59.69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FCE0834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98至104年度、106年度，皆為各軍事院校退學、開除學生及服役未達規定年限退伍人員等賠償款，尚待繼續收取。</w:t>
            </w:r>
          </w:p>
        </w:tc>
      </w:tr>
      <w:tr w:rsidR="00EC65A1" w14:paraId="3C20ACAC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FBAE786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50DC4B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1FF03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285,155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94ED541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285,155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57FAB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A3987EE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40557B94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C8D1BF3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760E78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15FF97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1,437,833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EFB1035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1,392,665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A99E9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96.86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636D35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5E67D9BD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A72BC9A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EBA1FA3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55C72D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2,157,935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ADF4DA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1,612,970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70DC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74.75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FF7BF03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99年度、104至112年度，係土地占用人須負擔之訴訟費及不當得利款、溢領個人給與及勞保年資損失補償金等款項，尚待繼續收取。</w:t>
            </w:r>
          </w:p>
        </w:tc>
      </w:tr>
      <w:tr w:rsidR="00EC65A1" w14:paraId="20888CF5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119070B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30139A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6CD648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3,098,404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65721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2,805,086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D749A7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90.53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1316F53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1B7CE2C6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194699F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5A4D1B4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0DB12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99,663,692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52A31A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99,663,692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7E62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D561BFE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4CEBA12F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1149761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0028B9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7271BC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3,789,487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622BB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3,435,510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34C83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90.66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2F144DE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32B8F726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6936C2F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0A9EDF6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1ADA9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1,192,900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41E0F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1,192,900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5FA65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57E20B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477014F5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CEE4644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0A9A42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CCC40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3,957,708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89D3A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2,684,566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8A937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67.83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447896F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2E933208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1E0C63C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721AD5D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0479C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10,973,826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0C10C49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8,753,295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00EE18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79.77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3BAC138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2A64D7D9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FF31AC7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57275A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8D601F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7,680,887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AD301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6,652,187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1BEB35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86.61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51B10EA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137CF05E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9B9569A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3C49AE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1E37C3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4,049,606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221CC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3,426,579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B7F337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84.62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DFA3981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38CC8F2D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B1E0C35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C720BA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3F406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5,878,728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95CE0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5,655,321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0D1DD5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96.20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93E5EEE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6ADAE409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A9D8C77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225FEA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C64DB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13,554,834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09FC6F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12,871,929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A18E29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94.96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CD781DA" w14:textId="77777777" w:rsidR="00EC65A1" w:rsidRDefault="00EC65A1" w:rsidP="00655A58">
            <w:pPr>
              <w:pStyle w:val="4"/>
              <w:rPr>
                <w:rFonts w:hAnsi="標楷體"/>
                <w:noProof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105年度、107至112年度，係各軍事院校退學、開除學生及服役未達規定年限退伍人員等賠償款、</w:t>
            </w:r>
          </w:p>
          <w:p w14:paraId="029D629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廠商違約罰款、遺損軍品及軍用器材賠償款或失職人員負擔國家賠償款等款項，尚待繼續收取。</w:t>
            </w:r>
          </w:p>
        </w:tc>
      </w:tr>
      <w:tr w:rsidR="00EC65A1" w14:paraId="4F70CBDA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A6B102D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8587646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BE32C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2,365,039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AF8E01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2,251,589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E7AAA9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95.20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E8AD742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5902B0DB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54951F9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DA86E3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758C9A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10,506,819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29FDD7F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7,763,811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00F3AE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73.89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19129F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67E7F97D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747A523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29718E9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A3A3BF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4,401,842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5CDAF08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3,821,894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C074D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86.82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84E1E29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21822788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95B0E25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3A8432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EE5B7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21,747,805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36B966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19,519,281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732C22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89.75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E710965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19992166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9335CF5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281E098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920CE6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4,698,186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D0599B1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3,921,651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E5CF5F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83.47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D5178EE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1EE5317F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2A2FEDA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17BEE5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033EE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45,451,205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B9099A7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37,961,598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6379EF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83.52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4496644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41320534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9A8931A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3202E9A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A8A1D5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32,979,184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4556B0F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31,885,042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F8C988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96.68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258514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5A1BD84E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6FE6698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B2B2BA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7F7DC8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67,870,443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809574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52,029,370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66B8D4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76.66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4CD7C07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3E5913B9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9461847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11E43DF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1E8107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7,423,250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48BA2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5,375,281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1AC82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72.41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57E6E44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0D35E1A5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A56850F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3B7D05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380A4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92,226,226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5EFEB8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65,413,765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2ADBA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70.93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7387D9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6BD26DD6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71E32BB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C8D2E31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31C3C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7,624,884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2F6E32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5,143,926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A35F0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67.46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F80D0AD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618AA3D5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2CCA7A7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485D5B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321B9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194,903,680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4585A4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127,808,989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8CC9F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65.58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02DA11D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0F012A20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EBC1B77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1766C17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1D694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1,423,993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5B8D4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1,423,993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46914B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34090D5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111及112年度，係廢舊物資售價，尚待繼續收取。</w:t>
            </w:r>
          </w:p>
        </w:tc>
      </w:tr>
      <w:tr w:rsidR="00EC65A1" w14:paraId="42D228DB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AB9D316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5E3B515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A6A20D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20,014,482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A381C6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17,546,383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B6537C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87.67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EAD8B9F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7EE195E1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3762816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EC9541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D26C079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415,318,268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2B29DFA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243,836,375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63464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58.71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08AFB9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0BE6D7F9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F3FDF63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0699C2D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994191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28,690,312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751BA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18,912,305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B20C63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65.92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C921970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EC65A1" w14:paraId="5E83602F" w14:textId="77777777" w:rsidTr="00655A58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1F82FB8" w14:textId="77777777" w:rsidR="00EC65A1" w:rsidRPr="00800B99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94B6B88" w14:textId="77777777" w:rsidR="00EC65A1" w:rsidRPr="00037946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37946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68F108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103,595,350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F3BBB0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30,977,430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42B79" w14:textId="77777777" w:rsidR="00EC65A1" w:rsidRPr="00800B99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29.90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5B4A74F" w14:textId="77777777" w:rsidR="00EC65A1" w:rsidRPr="00997D66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</w:tbl>
    <w:p w14:paraId="710DC6C9" w14:textId="77777777" w:rsidR="00EC65A1" w:rsidRDefault="00EC65A1" w:rsidP="00CD600A">
      <w:pPr>
        <w:pStyle w:val="aa"/>
        <w:spacing w:line="20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17D62B4A" w14:textId="77777777" w:rsidR="00EC65A1" w:rsidRPr="00F33C00" w:rsidRDefault="00EC65A1" w:rsidP="00EC65A1">
      <w:pPr>
        <w:jc w:val="left"/>
      </w:pPr>
      <w:r w:rsidRPr="003978E6">
        <w:rPr>
          <w:rFonts w:hint="eastAsia"/>
          <w:b/>
          <w:sz w:val="32"/>
          <w:szCs w:val="32"/>
        </w:rPr>
        <w:lastRenderedPageBreak/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7EF0E02C" w14:textId="77777777" w:rsidR="00EC65A1" w:rsidRPr="00034210" w:rsidRDefault="00EC65A1" w:rsidP="00EC65A1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EC65A1" w:rsidRPr="00AC566C" w14:paraId="4D01B5D3" w14:textId="77777777" w:rsidTr="00655A58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D500E0" w14:textId="77777777" w:rsidR="00EC65A1" w:rsidRPr="0080007C" w:rsidRDefault="00EC65A1" w:rsidP="00655A58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r>
              <w:rPr>
                <w:rFonts w:hAnsi="標楷體" w:hint="eastAsia"/>
                <w:sz w:val="28"/>
              </w:rPr>
              <w:t>113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7B8F8C2E" w14:textId="77777777" w:rsidR="00EC65A1" w:rsidRPr="00AC566C" w:rsidRDefault="00EC65A1" w:rsidP="00655A58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C65A1" w14:paraId="26358EDB" w14:textId="77777777" w:rsidTr="00655A58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55A935E5" w14:textId="77777777" w:rsidR="00EC65A1" w:rsidRPr="00AF2D0B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57856EA7" w14:textId="77777777" w:rsidR="00EC65A1" w:rsidRPr="00AF2D0B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34F2DC0D" w14:textId="77777777" w:rsidR="00EC65A1" w:rsidRPr="00AF2D0B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63F0C154" w14:textId="77777777" w:rsidR="00EC65A1" w:rsidRPr="00AF2D0B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C65A1" w14:paraId="7F1A196C" w14:textId="77777777" w:rsidTr="00655A58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FB62B24" w14:textId="77777777" w:rsidR="00EC65A1" w:rsidRPr="00AF2D0B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AA1FE23" w14:textId="77777777" w:rsidR="00EC65A1" w:rsidRPr="00AF2D0B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39F5A81" w14:textId="77777777" w:rsidR="00EC65A1" w:rsidRPr="00AF2D0B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60063E" w14:textId="77777777" w:rsidR="00EC65A1" w:rsidRPr="00AF2D0B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5DC4A45" w14:textId="77777777" w:rsidR="00EC65A1" w:rsidRPr="00AF2D0B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EC65A1" w:rsidRPr="00197B65" w14:paraId="51F185B5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274E34B4" w14:textId="77777777" w:rsidR="00EC65A1" w:rsidRPr="00197B65" w:rsidRDefault="00EC65A1" w:rsidP="00655A58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97B65">
              <w:rPr>
                <w:rFonts w:hAnsi="標楷體" w:hint="eastAsia"/>
                <w:b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48A997" w14:textId="77777777" w:rsidR="00EC65A1" w:rsidRPr="00197B65" w:rsidRDefault="00EC65A1" w:rsidP="00655A58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49EFBA5" w14:textId="77777777" w:rsidR="00EC65A1" w:rsidRPr="00197B65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28B119" w14:textId="77777777" w:rsidR="00EC65A1" w:rsidRPr="00197B65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E1EE2DA" w14:textId="77777777" w:rsidR="00EC65A1" w:rsidRPr="00197B65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:rsidRPr="00197B65" w14:paraId="47EA2BEB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39A359A7" w14:textId="77777777" w:rsidR="00EC65A1" w:rsidRPr="00197B65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軍事行政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B340E5" w14:textId="77777777" w:rsidR="00EC65A1" w:rsidRPr="00197B65" w:rsidRDefault="00EC65A1" w:rsidP="00655A58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197B65">
              <w:rPr>
                <w:rFonts w:hAnsi="細明體"/>
                <w:noProof/>
                <w:spacing w:val="-2"/>
                <w:sz w:val="22"/>
                <w:szCs w:val="22"/>
              </w:rPr>
              <w:t>5,354,354,000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CD7A3D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229,755,923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D76953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4.29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4F075F5" w14:textId="77777777" w:rsidR="00EC65A1" w:rsidRPr="00197B65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單兵戰傷急救包採購案，合約期程跨年度，須保留繼續執行。</w:t>
            </w:r>
          </w:p>
        </w:tc>
      </w:tr>
      <w:tr w:rsidR="00EC65A1" w:rsidRPr="00197B65" w14:paraId="649A5F7A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7DA3B035" w14:textId="77777777" w:rsidR="00EC65A1" w:rsidRPr="00197B65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ABD94B" w14:textId="77777777" w:rsidR="00EC65A1" w:rsidRPr="00197B65" w:rsidRDefault="00EC65A1" w:rsidP="00655A58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197B65">
              <w:rPr>
                <w:rFonts w:hAnsi="細明體"/>
                <w:noProof/>
                <w:spacing w:val="-2"/>
                <w:sz w:val="22"/>
                <w:szCs w:val="22"/>
              </w:rPr>
              <w:t>9,371,582,000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ABBC56C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523,197,936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919C65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5.58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D29B891" w14:textId="77777777" w:rsidR="00EC65A1" w:rsidRPr="00197B65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:rsidRPr="00197B65" w14:paraId="3C191A0B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114DAC21" w14:textId="77777777" w:rsidR="00EC65A1" w:rsidRPr="00197B65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BD13B89" w14:textId="77777777" w:rsidR="00EC65A1" w:rsidRPr="00197B65" w:rsidRDefault="00EC65A1" w:rsidP="00655A58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197B65">
              <w:rPr>
                <w:rFonts w:hAnsi="細明體"/>
                <w:noProof/>
                <w:spacing w:val="-2"/>
                <w:sz w:val="22"/>
                <w:szCs w:val="22"/>
              </w:rPr>
              <w:t>103,671,605,000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4E5F6E5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7,772,899,110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3DA069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7.50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83FA13A" w14:textId="77777777" w:rsidR="00EC65A1" w:rsidRPr="00197B65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:rsidRPr="00197B65" w14:paraId="4AC30649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2A08E819" w14:textId="77777777" w:rsidR="00EC65A1" w:rsidRPr="00197B65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一般裝備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2BCC13A" w14:textId="77777777" w:rsidR="00EC65A1" w:rsidRPr="00197B65" w:rsidRDefault="00EC65A1" w:rsidP="00655A58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197B65">
              <w:rPr>
                <w:rFonts w:hAnsi="細明體"/>
                <w:noProof/>
                <w:spacing w:val="-2"/>
                <w:sz w:val="22"/>
                <w:szCs w:val="22"/>
              </w:rPr>
              <w:t>78,023,652,000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E4DA61D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19,121,470,218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EA6A6B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24.51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3017A70" w14:textId="77777777" w:rsidR="00EC65A1" w:rsidRPr="00197B65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:rsidRPr="00197B65" w14:paraId="6FE37E0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36D4F211" w14:textId="77777777" w:rsidR="00EC65A1" w:rsidRPr="00197B65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573DF6" w14:textId="77777777" w:rsidR="00EC65A1" w:rsidRPr="00197B65" w:rsidRDefault="00EC65A1" w:rsidP="00655A58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197B65">
              <w:rPr>
                <w:rFonts w:hAnsi="細明體"/>
                <w:noProof/>
                <w:spacing w:val="-2"/>
                <w:sz w:val="22"/>
                <w:szCs w:val="22"/>
              </w:rPr>
              <w:t>14,844,397,000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F0BA4C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1,403,054,748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7A45E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9.45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0D96AD0" w14:textId="77777777" w:rsidR="00EC65A1" w:rsidRPr="00197B65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「N-WH計畫」西側碼頭等工程，因合約期程跨年度，或尚未完成驗收作業等，須保留繼續執行。</w:t>
            </w:r>
          </w:p>
        </w:tc>
      </w:tr>
      <w:tr w:rsidR="00EC65A1" w:rsidRPr="00197B65" w14:paraId="5110F584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0566FC42" w14:textId="77777777" w:rsidR="00EC65A1" w:rsidRPr="00197B65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E8337C" w14:textId="77777777" w:rsidR="00EC65A1" w:rsidRPr="00197B65" w:rsidRDefault="00EC65A1" w:rsidP="00655A58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197B65">
              <w:rPr>
                <w:rFonts w:hAnsi="細明體"/>
                <w:noProof/>
                <w:spacing w:val="-2"/>
                <w:sz w:val="22"/>
                <w:szCs w:val="22"/>
              </w:rPr>
              <w:t>29,104,884,000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90C0F24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8,600,814,329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AD8B8D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29.55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2CF9842" w14:textId="77777777" w:rsidR="00EC65A1" w:rsidRPr="00197B65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:rsidRPr="00197B65" w14:paraId="3376D90A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12A7A51E" w14:textId="77777777" w:rsidR="00EC65A1" w:rsidRPr="00197B65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763369" w14:textId="77777777" w:rsidR="00EC65A1" w:rsidRPr="00197B65" w:rsidRDefault="00EC65A1" w:rsidP="00655A58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197B65">
              <w:rPr>
                <w:rFonts w:hAnsi="細明體"/>
                <w:noProof/>
                <w:spacing w:val="-2"/>
                <w:sz w:val="22"/>
                <w:szCs w:val="22"/>
              </w:rPr>
              <w:t>8,613,542,000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59F0FE0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278,609,667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30B7DA" w14:textId="77777777" w:rsidR="00EC65A1" w:rsidRPr="00197B65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97B65">
              <w:rPr>
                <w:rFonts w:hAnsi="細明體"/>
                <w:noProof/>
                <w:sz w:val="22"/>
                <w:szCs w:val="22"/>
              </w:rPr>
              <w:t>3.23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209F7DE" w14:textId="77777777" w:rsidR="00EC65A1" w:rsidRPr="00197B65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97B65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</w:tbl>
    <w:p w14:paraId="3BA641E7" w14:textId="3B940D2A" w:rsidR="00EC65A1" w:rsidRDefault="00EC65A1" w:rsidP="00EC65A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14:paraId="39C9E07F" w14:textId="10B6329E" w:rsidR="00CD600A" w:rsidRDefault="00CD600A" w:rsidP="00EC65A1">
      <w:pPr>
        <w:pStyle w:val="aa"/>
      </w:pPr>
    </w:p>
    <w:p w14:paraId="38C0A001" w14:textId="77777777" w:rsidR="00CD600A" w:rsidRPr="00AC566C" w:rsidRDefault="00CD600A" w:rsidP="00EC65A1">
      <w:pPr>
        <w:pStyle w:val="aa"/>
      </w:pPr>
    </w:p>
    <w:p w14:paraId="46223320" w14:textId="77777777" w:rsidR="00EC65A1" w:rsidRPr="006C335D" w:rsidRDefault="00EC65A1" w:rsidP="00EC65A1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EC65A1" w:rsidRPr="0093340E" w14:paraId="29BF64B2" w14:textId="77777777" w:rsidTr="00655A58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9102C51" w14:textId="77777777" w:rsidR="00EC65A1" w:rsidRPr="005D0E30" w:rsidRDefault="00EC65A1" w:rsidP="00655A58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6C80F18B" w14:textId="77777777" w:rsidR="00EC65A1" w:rsidRPr="0093340E" w:rsidRDefault="00EC65A1" w:rsidP="00655A58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C65A1" w:rsidRPr="00064EBE" w14:paraId="408E2759" w14:textId="77777777" w:rsidTr="00655A58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E86DC9A" w14:textId="77777777" w:rsidR="00EC65A1" w:rsidRPr="00A25A7D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D4EB" w14:textId="77777777" w:rsidR="00EC65A1" w:rsidRPr="00A25A7D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EE1A" w14:textId="77777777" w:rsidR="00EC65A1" w:rsidRPr="00A25A7D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300DCD" w14:textId="77777777" w:rsidR="00EC65A1" w:rsidRPr="00A25A7D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C65A1" w:rsidRPr="00064EBE" w14:paraId="309118EC" w14:textId="77777777" w:rsidTr="00655A58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8884BD0" w14:textId="77777777" w:rsidR="00EC65A1" w:rsidRPr="00A25A7D" w:rsidRDefault="00EC65A1" w:rsidP="00655A58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1332C" w14:textId="77777777" w:rsidR="00EC65A1" w:rsidRPr="00A25A7D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4D2D5" w14:textId="77777777" w:rsidR="00EC65A1" w:rsidRPr="00A25A7D" w:rsidRDefault="00EC65A1" w:rsidP="00655A58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929E5" w14:textId="77777777" w:rsidR="00EC65A1" w:rsidRPr="00A25A7D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8FAF9" w14:textId="77777777" w:rsidR="00EC65A1" w:rsidRPr="00A25A7D" w:rsidRDefault="00EC65A1" w:rsidP="00655A58">
            <w:pPr>
              <w:pStyle w:val="4"/>
              <w:rPr>
                <w:sz w:val="22"/>
                <w:szCs w:val="22"/>
              </w:rPr>
            </w:pPr>
          </w:p>
        </w:tc>
      </w:tr>
      <w:tr w:rsidR="00EC65A1" w:rsidRPr="00176D61" w14:paraId="036F068B" w14:textId="77777777" w:rsidTr="00655A58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4975CFE1" w14:textId="77777777" w:rsidR="00EC65A1" w:rsidRPr="00176D61" w:rsidRDefault="00EC65A1" w:rsidP="00655A58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76D61">
              <w:rPr>
                <w:rFonts w:hAnsi="標楷體" w:hint="eastAsia"/>
                <w:b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B4C2C7" w14:textId="77777777" w:rsidR="00EC65A1" w:rsidRPr="00176D6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CA1368A" w14:textId="77777777" w:rsidR="00EC65A1" w:rsidRPr="00176D6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B63BB3" w14:textId="77777777" w:rsidR="00EC65A1" w:rsidRPr="00176D61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D1D2DB4" w14:textId="77777777" w:rsidR="00EC65A1" w:rsidRPr="00176D61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:rsidRPr="00176D61" w14:paraId="7E7FBC50" w14:textId="77777777" w:rsidTr="00655A58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555AC628" w14:textId="77777777" w:rsidR="00EC65A1" w:rsidRPr="00176D61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670C733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9,371,582,000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969AC2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479,201,903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BBFD43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5.11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9EFC5AF" w14:textId="77777777" w:rsidR="00EC65A1" w:rsidRPr="00176D6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教育召集及大學儲備軍官訓練團班隊訓練之結餘。</w:t>
            </w:r>
          </w:p>
        </w:tc>
      </w:tr>
      <w:tr w:rsidR="00EC65A1" w:rsidRPr="00176D61" w14:paraId="153DE4ED" w14:textId="77777777" w:rsidTr="00655A58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05683F14" w14:textId="77777777" w:rsidR="00EC65A1" w:rsidRPr="00176D61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48990B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103,671,605,000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B23E600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253,454,487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3B983F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0.24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84C614F" w14:textId="77777777" w:rsidR="00EC65A1" w:rsidRPr="00176D6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實際進用評價聘雇人員較少之人事費結餘。</w:t>
            </w:r>
          </w:p>
        </w:tc>
      </w:tr>
      <w:tr w:rsidR="00EC65A1" w:rsidRPr="00176D61" w14:paraId="64B00564" w14:textId="77777777" w:rsidTr="00655A58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028407AE" w14:textId="77777777" w:rsidR="00EC65A1" w:rsidRPr="00176D61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一般裝備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275ECD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78,023,652,000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6CA7FA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520,329,388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7519EE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0.67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D709FD1" w14:textId="77777777" w:rsidR="00EC65A1" w:rsidRPr="00176D6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軍事裝備採購之結餘。</w:t>
            </w:r>
          </w:p>
        </w:tc>
      </w:tr>
      <w:tr w:rsidR="00EC65A1" w:rsidRPr="00176D61" w14:paraId="29B58AF1" w14:textId="77777777" w:rsidTr="00655A58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4FCBBFE5" w14:textId="77777777" w:rsidR="00EC65A1" w:rsidRPr="00176D61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軍事人員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8D839D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174,886,098,000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DFF0C8F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5,103,664,995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917A5B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2.92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40FB592" w14:textId="77777777" w:rsidR="00EC65A1" w:rsidRPr="00176D6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EC65A1" w:rsidRPr="00176D61" w14:paraId="6CA93A27" w14:textId="77777777" w:rsidTr="00655A58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349FFE6B" w14:textId="77777777" w:rsidR="00EC65A1" w:rsidRPr="00176D61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F0118E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29,104,884,000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CDE67C1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3,502,793,049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3F11A1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12.04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D94485E" w14:textId="77777777" w:rsidR="00EC65A1" w:rsidRPr="00176D6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:rsidRPr="00176D61" w14:paraId="4A453088" w14:textId="77777777" w:rsidTr="00655A58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3328DBAF" w14:textId="77777777" w:rsidR="00EC65A1" w:rsidRPr="00176D61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80A99B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8,613,542,000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F781C3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40,993,288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3A099A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0.48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E8F4B36" w14:textId="77777777" w:rsidR="00EC65A1" w:rsidRPr="00176D6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:rsidRPr="00176D61" w14:paraId="07D193D4" w14:textId="77777777" w:rsidTr="00655A58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5B63AA0C" w14:textId="77777777" w:rsidR="00EC65A1" w:rsidRPr="00176D61" w:rsidRDefault="00EC65A1" w:rsidP="00655A58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軍眷維持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7F63A1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1,378,146,000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71DE617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121,833,078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0C896" w14:textId="77777777" w:rsidR="00EC65A1" w:rsidRPr="00176D61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176D61">
              <w:rPr>
                <w:rFonts w:hAnsi="細明體"/>
                <w:noProof/>
                <w:sz w:val="22"/>
                <w:szCs w:val="22"/>
              </w:rPr>
              <w:t>8.84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BEC003A" w14:textId="77777777" w:rsidR="00EC65A1" w:rsidRPr="00176D61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176D61">
              <w:rPr>
                <w:rFonts w:hAnsi="標楷體" w:hint="eastAsia"/>
                <w:noProof/>
                <w:sz w:val="22"/>
                <w:szCs w:val="22"/>
              </w:rPr>
              <w:t>按業務實需減少支付之結餘。</w:t>
            </w:r>
          </w:p>
        </w:tc>
      </w:tr>
    </w:tbl>
    <w:p w14:paraId="207ADBCE" w14:textId="50C72094" w:rsidR="00EC65A1" w:rsidRDefault="00EC65A1" w:rsidP="00EC65A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02399BEC" w14:textId="771F4B27" w:rsidR="00CD600A" w:rsidRDefault="00CD600A" w:rsidP="00EC65A1">
      <w:pPr>
        <w:pStyle w:val="aa"/>
      </w:pPr>
    </w:p>
    <w:p w14:paraId="06930DA3" w14:textId="77777777" w:rsidR="00CD600A" w:rsidRDefault="00CD600A" w:rsidP="00EC65A1">
      <w:pPr>
        <w:pStyle w:val="aa"/>
      </w:pPr>
    </w:p>
    <w:p w14:paraId="244F4248" w14:textId="77777777" w:rsidR="00EC65A1" w:rsidRDefault="00EC65A1" w:rsidP="00EC65A1"/>
    <w:p w14:paraId="0FAE92D6" w14:textId="77777777" w:rsidR="00EC65A1" w:rsidRPr="0093340E" w:rsidRDefault="00EC65A1" w:rsidP="00EC65A1"/>
    <w:p w14:paraId="714CA3BF" w14:textId="77777777" w:rsidR="00EC65A1" w:rsidRPr="00CA2A8C" w:rsidRDefault="00EC65A1" w:rsidP="00EC65A1">
      <w:pPr>
        <w:pStyle w:val="10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EC65A1" w:rsidRPr="000F2E19" w14:paraId="40C77953" w14:textId="77777777" w:rsidTr="00655A58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432BFF6" w14:textId="77777777" w:rsidR="00EC65A1" w:rsidRPr="00CE423E" w:rsidRDefault="00EC65A1" w:rsidP="00655A58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lastRenderedPageBreak/>
              <w:t>3.  以前年度歲出減免（註銷）數簡明表</w:t>
            </w:r>
          </w:p>
          <w:p w14:paraId="49FB17A9" w14:textId="77777777" w:rsidR="00EC65A1" w:rsidRPr="000F2E19" w:rsidRDefault="00EC65A1" w:rsidP="00655A58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C65A1" w:rsidRPr="00CA093B" w14:paraId="1E2972C8" w14:textId="77777777" w:rsidTr="00655A58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3F863134" w14:textId="77777777" w:rsidR="00EC65A1" w:rsidRPr="00CA2A8C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1A1A7FBE" w14:textId="77777777" w:rsidR="00EC65A1" w:rsidRPr="00CA2A8C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05A36C6D" w14:textId="77777777" w:rsidR="00EC65A1" w:rsidRPr="00CA2A8C" w:rsidRDefault="00EC65A1" w:rsidP="00655A58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69834140" w14:textId="77777777" w:rsidR="00EC65A1" w:rsidRPr="00CA2A8C" w:rsidRDefault="00EC65A1" w:rsidP="00655A58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6B6B222B" w14:textId="77777777" w:rsidR="00EC65A1" w:rsidRPr="00CA2A8C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080AB75F" w14:textId="77777777" w:rsidR="00EC65A1" w:rsidRPr="00CA2A8C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C65A1" w:rsidRPr="00CA093B" w14:paraId="1D38472A" w14:textId="77777777" w:rsidTr="00655A58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7253022" w14:textId="77777777" w:rsidR="00EC65A1" w:rsidRPr="00CA2A8C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8B45B26" w14:textId="77777777" w:rsidR="00EC65A1" w:rsidRPr="00CA2A8C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2A198FA2" w14:textId="77777777" w:rsidR="00EC65A1" w:rsidRPr="00CA2A8C" w:rsidRDefault="00EC65A1" w:rsidP="00655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1A7F0A0" w14:textId="77777777" w:rsidR="00EC65A1" w:rsidRPr="00CA2A8C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2C6FB80" w14:textId="77777777" w:rsidR="00EC65A1" w:rsidRPr="00CA2A8C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6AB1B03" w14:textId="77777777" w:rsidR="00EC65A1" w:rsidRPr="00CA2A8C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EC65A1" w:rsidRPr="00C115E8" w14:paraId="537DAA8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130EE084" w14:textId="77777777" w:rsidR="00EC65A1" w:rsidRPr="00C115E8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CC7DBA7" w14:textId="77777777" w:rsidR="00EC65A1" w:rsidRPr="00C115E8" w:rsidRDefault="00EC65A1" w:rsidP="00655A58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115E8">
              <w:rPr>
                <w:rFonts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427C3E" w14:textId="77777777" w:rsidR="00EC65A1" w:rsidRPr="00C115E8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3A549EA" w14:textId="77777777" w:rsidR="00EC65A1" w:rsidRPr="00C115E8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11655C" w14:textId="77777777" w:rsidR="00EC65A1" w:rsidRPr="00C115E8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316A3B9C" w14:textId="77777777" w:rsidR="00EC65A1" w:rsidRPr="00C115E8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14:paraId="51E9F713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17051674" w14:textId="77777777" w:rsidR="00EC65A1" w:rsidRPr="00CA2A8C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3B2633" w14:textId="77777777" w:rsidR="00EC65A1" w:rsidRPr="00C115E8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15E8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D354600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30,538,085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CB2ECF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27,860,865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CFBFF8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91.23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D048834" w14:textId="77777777" w:rsidR="00EC65A1" w:rsidRPr="00CA2A8C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空軍部分零附件採購案，經行政院核定免予保留。</w:t>
            </w:r>
          </w:p>
        </w:tc>
      </w:tr>
      <w:tr w:rsidR="00EC65A1" w14:paraId="5FDEB6F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17B878FC" w14:textId="77777777" w:rsidR="00EC65A1" w:rsidRPr="00CA2A8C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B06104D" w14:textId="77777777" w:rsidR="00EC65A1" w:rsidRPr="00C115E8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15E8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AC08A7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46,720,924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CD4CEBA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26,441,723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0B8A29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56.60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4C049E0" w14:textId="77777777" w:rsidR="00EC65A1" w:rsidRPr="00CA2A8C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左營港口委託技術服務案，經行政院核定免予保留。</w:t>
            </w:r>
          </w:p>
        </w:tc>
      </w:tr>
      <w:tr w:rsidR="00EC65A1" w14:paraId="71B3A12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7E1E2274" w14:textId="77777777" w:rsidR="00EC65A1" w:rsidRPr="00CA2A8C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1CBE97" w14:textId="77777777" w:rsidR="00EC65A1" w:rsidRPr="00C115E8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15E8">
              <w:rPr>
                <w:rFonts w:hAnsi="標楷體" w:hint="eastAsia"/>
                <w:b w:val="0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C889D7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892,061,231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5CAE90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32,157,398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A1794A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3.60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DB707D0" w14:textId="77777777" w:rsidR="00EC65A1" w:rsidRPr="00CA2A8C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出國訓練計畫餘款。</w:t>
            </w:r>
          </w:p>
        </w:tc>
      </w:tr>
      <w:tr w:rsidR="00EC65A1" w14:paraId="433D8D4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133B7433" w14:textId="77777777" w:rsidR="00EC65A1" w:rsidRPr="00CA2A8C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AE58032" w14:textId="77777777" w:rsidR="00EC65A1" w:rsidRPr="00C115E8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15E8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73FCCC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13,516,156,012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B5D0AF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34,336,736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13BAB8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0.25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2EEEE6D" w14:textId="77777777" w:rsidR="00EC65A1" w:rsidRPr="00CA2A8C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國軍服裝供售站委商經營案餘款。</w:t>
            </w:r>
          </w:p>
        </w:tc>
      </w:tr>
      <w:tr w:rsidR="00EC65A1" w14:paraId="2254CE5B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2B62F501" w14:textId="77777777" w:rsidR="00EC65A1" w:rsidRPr="00CA2A8C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E5DF105" w14:textId="77777777" w:rsidR="00EC65A1" w:rsidRPr="00C115E8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115E8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F4157F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2,386,966,710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E98A51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47,653,058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6C35D2" w14:textId="77777777" w:rsidR="00EC65A1" w:rsidRPr="00CA2A8C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6597E73" w14:textId="77777777" w:rsidR="00EC65A1" w:rsidRPr="00CA2A8C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清泉崗基地設施工程案餘款。</w:t>
            </w:r>
          </w:p>
        </w:tc>
      </w:tr>
    </w:tbl>
    <w:p w14:paraId="22CB6B49" w14:textId="2938A866" w:rsidR="00EC65A1" w:rsidRPr="00045320" w:rsidRDefault="00EC65A1" w:rsidP="00CD600A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14:paraId="44019236" w14:textId="77777777" w:rsidR="00EC65A1" w:rsidRPr="003D7502" w:rsidRDefault="00EC65A1" w:rsidP="00EC65A1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EC65A1" w:rsidRPr="00870477" w14:paraId="17DAE4DB" w14:textId="77777777" w:rsidTr="00655A58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B5304FA" w14:textId="77777777" w:rsidR="00EC65A1" w:rsidRPr="005461A1" w:rsidRDefault="00EC65A1" w:rsidP="00655A58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14:paraId="0AF298C1" w14:textId="77777777" w:rsidR="00EC65A1" w:rsidRPr="00870477" w:rsidRDefault="00EC65A1" w:rsidP="00655A58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C65A1" w:rsidRPr="00CA093B" w14:paraId="37C2052F" w14:textId="77777777" w:rsidTr="00655A58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438A56A3" w14:textId="77777777" w:rsidR="00EC65A1" w:rsidRPr="003D7502" w:rsidRDefault="00EC65A1" w:rsidP="00655A58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2D2A8415" w14:textId="77777777" w:rsidR="00EC65A1" w:rsidRPr="003D7502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5319DD70" w14:textId="77777777" w:rsidR="00EC65A1" w:rsidRPr="003D7502" w:rsidRDefault="00EC65A1" w:rsidP="00655A58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2250FA4A" w14:textId="77777777" w:rsidR="00EC65A1" w:rsidRPr="003D7502" w:rsidRDefault="00EC65A1" w:rsidP="00655A58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179EB23E" w14:textId="77777777" w:rsidR="00EC65A1" w:rsidRPr="003D7502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3E28A155" w14:textId="77777777" w:rsidR="00EC65A1" w:rsidRPr="003D7502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EC65A1" w:rsidRPr="00CA093B" w14:paraId="3156F24F" w14:textId="77777777" w:rsidTr="00655A58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94DA49B" w14:textId="77777777" w:rsidR="00EC65A1" w:rsidRPr="003D7502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2B0A18E" w14:textId="77777777" w:rsidR="00EC65A1" w:rsidRPr="003D7502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6D3296DB" w14:textId="77777777" w:rsidR="00EC65A1" w:rsidRPr="003D7502" w:rsidRDefault="00EC65A1" w:rsidP="00655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48D23A55" w14:textId="77777777" w:rsidR="00EC65A1" w:rsidRPr="003D7502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14A293" w14:textId="77777777" w:rsidR="00EC65A1" w:rsidRPr="003D7502" w:rsidRDefault="00EC65A1" w:rsidP="00655A58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6ADB71E" w14:textId="77777777" w:rsidR="00EC65A1" w:rsidRPr="003D7502" w:rsidRDefault="00EC65A1" w:rsidP="00655A58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EC65A1" w:rsidRPr="00EB26BC" w14:paraId="7C862EC6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F9A9691" w14:textId="77777777" w:rsidR="00EC65A1" w:rsidRPr="00EB26BC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8F18A9" w14:textId="77777777" w:rsidR="00EC65A1" w:rsidRPr="00EB26BC" w:rsidRDefault="00EC65A1" w:rsidP="00655A58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EB26BC">
              <w:rPr>
                <w:rFonts w:hAnsi="標楷體" w:hint="eastAsia"/>
                <w:noProof/>
                <w:sz w:val="22"/>
                <w:szCs w:val="22"/>
              </w:rPr>
              <w:t>國防部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4B1D918" w14:textId="77777777" w:rsidR="00EC65A1" w:rsidRPr="00EB26BC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5E2556B" w14:textId="77777777" w:rsidR="00EC65A1" w:rsidRPr="00EB26BC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F3D2B3" w14:textId="77777777" w:rsidR="00EC65A1" w:rsidRPr="00EB26BC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52E6D4FF" w14:textId="77777777" w:rsidR="00EC65A1" w:rsidRPr="00EB26BC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14:paraId="6B2B9C12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2BD5099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C9E25C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FDC907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5,124,600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15D0B4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4,138,645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F48E50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80.76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90475E4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軍購案尚待美方提供交運清單及相關執行文件。</w:t>
            </w:r>
          </w:p>
        </w:tc>
      </w:tr>
      <w:tr w:rsidR="00EC65A1" w14:paraId="250E0CB1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30F3C21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826C84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89FC70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7,374,256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A6489A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6,839,318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3C15C8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92.75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A1C91B1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軍購案尚待美方提供交運清單及相關執行文件。</w:t>
            </w:r>
          </w:p>
        </w:tc>
      </w:tr>
      <w:tr w:rsidR="00EC65A1" w14:paraId="3C109995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709B087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C5F6CC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國防政策規劃與督導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99BC15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21,624,516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6D178DF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20,553,074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16FDF8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95.05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619EFC7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軍購案尚待美方提供交運清單及相關執行文件。</w:t>
            </w:r>
          </w:p>
        </w:tc>
      </w:tr>
      <w:tr w:rsidR="00EC65A1" w:rsidRPr="00EB26BC" w14:paraId="62238B33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3E0BF5F" w14:textId="77777777" w:rsidR="00EC65A1" w:rsidRPr="00EB26BC" w:rsidRDefault="00EC65A1" w:rsidP="00655A58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01A7BF9" w14:textId="77777777" w:rsidR="00EC65A1" w:rsidRPr="00EB26BC" w:rsidRDefault="00EC65A1" w:rsidP="00655A58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EB26BC">
              <w:rPr>
                <w:rFonts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12DED7" w14:textId="77777777" w:rsidR="00EC65A1" w:rsidRPr="00EB26BC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5FBC0B7" w14:textId="77777777" w:rsidR="00EC65A1" w:rsidRPr="00EB26BC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1CE174" w14:textId="77777777" w:rsidR="00EC65A1" w:rsidRPr="00EB26BC" w:rsidRDefault="00EC65A1" w:rsidP="00655A58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4D020917" w14:textId="77777777" w:rsidR="00EC65A1" w:rsidRPr="00EB26BC" w:rsidRDefault="00EC65A1" w:rsidP="00655A58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C65A1" w14:paraId="06C93A6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8A00730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405FE0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AB115C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20,858,093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BC5A8FF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20,858,093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F12FC8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7C2C9EB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14:paraId="35D4EE86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0D248F9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466434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7F0085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611,350,180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43E229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354,384,863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7EB7B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57.97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9218416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LM2500型燃氣渦輪主機等零附件採購案，合約期程跨年度，須保留繼續執行。</w:t>
            </w:r>
          </w:p>
        </w:tc>
      </w:tr>
      <w:tr w:rsidR="00EC65A1" w14:paraId="157F9954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4CF5CCD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228014F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3C70F90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282,355,160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6ACD54F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114,861,668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803B46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40.68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56EC4C5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14:paraId="050CC9C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B29E43C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25BEE4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軍事行政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191CA6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655,129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6CF4D4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626,990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F951C3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95.70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BC2A3A5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14:paraId="52C4BFD0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6A6CE02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83A0B53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D15EDF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545,846,981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316430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427,033,704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DD2A60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78.23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8AF93C6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14:paraId="5A31849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0FF60D5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032B627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82C9C9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3,219,514,788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8841922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2,124,035,213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C50398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65.97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727BAAE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14:paraId="543C98C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8B89DD3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D8B82FE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2D0DDD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6,743,845,322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79849E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4,161,412,657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1771E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61.71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3A38BF2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14:paraId="368CAB43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3BE10A4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D913135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19789F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953,427,484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3558B4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395,648,673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98F5A3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41.50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6145EFB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「N-WH計畫」過港隧道工程，合約期程跨年度，須保留繼續執行。</w:t>
            </w:r>
          </w:p>
        </w:tc>
      </w:tr>
      <w:tr w:rsidR="00EC65A1" w14:paraId="66904049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D92E847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7E5DBD0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2E833E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25,439,234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B6DC2B4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8,708,410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D363C9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34.23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4A7DB2D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14:paraId="3787FDE5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6FF22EF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4EC12AD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95473F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368,331,143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DB11E8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296,923,143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AB8D6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80.61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CA1D57E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14:paraId="0881B1F7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723F9BA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E4ED7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3055F9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軍事行政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B5EFF9B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372,974,524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680C875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32,581,692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9700C2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8.74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D04B433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單兵戰傷急救包採購案，尚未完成驗收，須保留繼續執行。</w:t>
            </w:r>
          </w:p>
        </w:tc>
      </w:tr>
      <w:tr w:rsidR="00EC65A1" w14:paraId="7B853C2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295155D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C61794F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77B487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892,061,231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5556F0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122,910,014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F5225C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13.78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833EFD8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14:paraId="483EE8C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161D320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0ED518F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5EBA1D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13,516,156,012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1691DF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7,093,504,713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E6FFB7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52.48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0ECD1F0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14:paraId="285A2062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0763A85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2AFDAAE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一般裝備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65214C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14,478,570,787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5BB4385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3,503,422,193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19EFCD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24.20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A1164F1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軍購案合約期程跨年度，須保留繼續執行。</w:t>
            </w:r>
          </w:p>
        </w:tc>
      </w:tr>
      <w:tr w:rsidR="00EC65A1" w14:paraId="6F767EBF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499173C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1D2527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27002B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2,386,966,710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83E318A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863,091,732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FF2C49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36.16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C52CC5A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「N-WH計畫」東側碼頭等工程，合約期程跨年度，須保留繼續執行。</w:t>
            </w:r>
          </w:p>
        </w:tc>
      </w:tr>
      <w:tr w:rsidR="00EC65A1" w14:paraId="4327A0E8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FE94E5D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4700BB2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國防支出（機密計畫）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97D7132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1,621,812,121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C6C7A95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161,429,830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A783DD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9.95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D7A980A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14:paraId="16309992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254C5FC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93C4F5A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科學支出（機密計畫）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BD24BC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2,099,474,960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370F7E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1,529,493,120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5A54C0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72.85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B722CE1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EC65A1" w14:paraId="0A7D4A67" w14:textId="77777777" w:rsidTr="00655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18023D2" w14:textId="77777777" w:rsidR="00EC65A1" w:rsidRPr="003D7502" w:rsidRDefault="00EC65A1" w:rsidP="00655A58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BEB0875" w14:textId="77777777" w:rsidR="00EC65A1" w:rsidRPr="00EB26BC" w:rsidRDefault="00EC65A1" w:rsidP="00655A58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B26BC">
              <w:rPr>
                <w:rFonts w:hAnsi="標楷體" w:hint="eastAsia"/>
                <w:b w:val="0"/>
                <w:noProof/>
                <w:sz w:val="22"/>
                <w:szCs w:val="22"/>
              </w:rPr>
              <w:t>環保業務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B029D3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37,249,723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B415BC5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33,773,723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A5F6C" w14:textId="77777777" w:rsidR="00EC65A1" w:rsidRPr="003D7502" w:rsidRDefault="00EC65A1" w:rsidP="00655A58">
            <w:pPr>
              <w:pStyle w:val="3"/>
              <w:rPr>
                <w:rFonts w:hAnsi="細明體"/>
                <w:sz w:val="22"/>
                <w:szCs w:val="22"/>
              </w:rPr>
            </w:pPr>
            <w:r w:rsidRPr="004E4ED7">
              <w:rPr>
                <w:rFonts w:hAnsi="細明體"/>
                <w:noProof/>
                <w:sz w:val="22"/>
                <w:szCs w:val="22"/>
              </w:rPr>
              <w:t>90.67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CDB7751" w14:textId="77777777" w:rsidR="00EC65A1" w:rsidRPr="003D7502" w:rsidRDefault="00EC65A1" w:rsidP="00655A58">
            <w:pPr>
              <w:pStyle w:val="4"/>
              <w:rPr>
                <w:rFonts w:hAnsi="標楷體"/>
                <w:sz w:val="22"/>
                <w:szCs w:val="22"/>
              </w:rPr>
            </w:pPr>
            <w:r w:rsidRPr="004E4ED7">
              <w:rPr>
                <w:rFonts w:hAnsi="標楷體" w:hint="eastAsia"/>
                <w:noProof/>
                <w:sz w:val="22"/>
                <w:szCs w:val="22"/>
              </w:rPr>
              <w:t>東海營區土壤污染整治統包工程，合約期程跨年度，須保留繼續執行。</w:t>
            </w:r>
          </w:p>
        </w:tc>
      </w:tr>
    </w:tbl>
    <w:p w14:paraId="039BFB28" w14:textId="77777777" w:rsidR="00EC65A1" w:rsidRDefault="00EC65A1" w:rsidP="00CD600A">
      <w:pPr>
        <w:pStyle w:val="aa"/>
        <w:spacing w:line="200" w:lineRule="exact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14:paraId="7B0AAFE3" w14:textId="77777777" w:rsidR="00EC65A1" w:rsidRPr="00870477" w:rsidRDefault="00EC65A1" w:rsidP="00EC65A1">
      <w:pPr>
        <w:jc w:val="left"/>
      </w:pPr>
    </w:p>
    <w:sectPr w:rsidR="00EC65A1" w:rsidRPr="00870477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A383C" w14:textId="77777777" w:rsidR="00EC65A1" w:rsidRDefault="00EC65A1" w:rsidP="005F138F">
      <w:r>
        <w:separator/>
      </w:r>
    </w:p>
  </w:endnote>
  <w:endnote w:type="continuationSeparator" w:id="0">
    <w:p w14:paraId="453DC0DF" w14:textId="77777777" w:rsidR="00EC65A1" w:rsidRDefault="00EC65A1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3EA3" w14:textId="405C0309" w:rsidR="00552AAA" w:rsidRPr="00552AAA" w:rsidRDefault="00945CF7">
    <w:pPr>
      <w:pStyle w:val="a5"/>
      <w:jc w:val="center"/>
      <w:rPr>
        <w:sz w:val="22"/>
      </w:rPr>
    </w:pPr>
    <w:r>
      <w:rPr>
        <w:sz w:val="22"/>
      </w:rPr>
      <w:t>16-</w:t>
    </w:r>
    <w:r w:rsidR="00CF4E37">
      <w:rPr>
        <w:sz w:val="22"/>
      </w:rPr>
      <w:t>9</w:t>
    </w:r>
    <w:r>
      <w:rPr>
        <w:sz w:val="22"/>
      </w:rPr>
      <w:t>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0BA0A0B3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92C6" w14:textId="77777777" w:rsidR="00EC65A1" w:rsidRDefault="00EC65A1" w:rsidP="005F138F">
      <w:r>
        <w:separator/>
      </w:r>
    </w:p>
  </w:footnote>
  <w:footnote w:type="continuationSeparator" w:id="0">
    <w:p w14:paraId="78CDF22E" w14:textId="77777777" w:rsidR="00EC65A1" w:rsidRDefault="00EC65A1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5A1"/>
    <w:rsid w:val="000C1183"/>
    <w:rsid w:val="001810C8"/>
    <w:rsid w:val="001D2099"/>
    <w:rsid w:val="00240C83"/>
    <w:rsid w:val="0026573E"/>
    <w:rsid w:val="00267C44"/>
    <w:rsid w:val="002C0AB3"/>
    <w:rsid w:val="00402AAD"/>
    <w:rsid w:val="00552AAA"/>
    <w:rsid w:val="00566294"/>
    <w:rsid w:val="005F138F"/>
    <w:rsid w:val="006714D6"/>
    <w:rsid w:val="00761C7F"/>
    <w:rsid w:val="00767633"/>
    <w:rsid w:val="007E2EB3"/>
    <w:rsid w:val="008B4E5E"/>
    <w:rsid w:val="00945CF7"/>
    <w:rsid w:val="009A0F1E"/>
    <w:rsid w:val="00A27DD2"/>
    <w:rsid w:val="00A343F8"/>
    <w:rsid w:val="00A70D8E"/>
    <w:rsid w:val="00B14B16"/>
    <w:rsid w:val="00B55A84"/>
    <w:rsid w:val="00BA0A16"/>
    <w:rsid w:val="00C3041B"/>
    <w:rsid w:val="00CD600A"/>
    <w:rsid w:val="00CF4E37"/>
    <w:rsid w:val="00D76056"/>
    <w:rsid w:val="00DB324C"/>
    <w:rsid w:val="00DE0D5E"/>
    <w:rsid w:val="00E005BE"/>
    <w:rsid w:val="00E13F71"/>
    <w:rsid w:val="00E34D36"/>
    <w:rsid w:val="00E35F55"/>
    <w:rsid w:val="00E659D6"/>
    <w:rsid w:val="00E87430"/>
    <w:rsid w:val="00EC65A1"/>
    <w:rsid w:val="00EE534F"/>
    <w:rsid w:val="00EE74AE"/>
    <w:rsid w:val="00EF2E38"/>
    <w:rsid w:val="00F15328"/>
    <w:rsid w:val="00F2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5EA4EAE"/>
  <w15:chartTrackingRefBased/>
  <w15:docId w15:val="{8E5CFD19-C5FB-4792-B2F7-19E9527A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EC65A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C65A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C65A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EC65A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EC65A1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EC65A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EC65A1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EC65A1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EC65A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TstvS70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(x86)\NAO\Report\TstvS70歲入機關別決算審定明細表A3_1.dot</Template>
  <TotalTime>11</TotalTime>
  <Pages>9</Pages>
  <Words>2405</Words>
  <Characters>13709</Characters>
  <Application>Microsoft Office Word</Application>
  <DocSecurity>0</DocSecurity>
  <Lines>114</Lines>
  <Paragraphs>32</Paragraphs>
  <ScaleCrop>false</ScaleCrop>
  <Company>N.A.O.</Company>
  <LinksUpToDate>false</LinksUpToDate>
  <CharactersWithSpaces>16082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李宜臻</dc:creator>
  <cp:keywords/>
  <dc:description/>
  <cp:lastModifiedBy>羿每 陳</cp:lastModifiedBy>
  <cp:revision>4</cp:revision>
  <dcterms:created xsi:type="dcterms:W3CDTF">2025-06-25T01:12:00Z</dcterms:created>
  <dcterms:modified xsi:type="dcterms:W3CDTF">2025-06-27T08:52:00Z</dcterms:modified>
</cp:coreProperties>
</file>