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DADE4" w14:textId="77777777" w:rsidR="00653C1D" w:rsidRPr="00235DE0" w:rsidRDefault="00653C1D" w:rsidP="00653C1D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35DE0">
        <w:rPr>
          <w:sz w:val="36"/>
        </w:rPr>
        <w:t>外交部主管</w:t>
      </w:r>
    </w:p>
    <w:p w14:paraId="02E4FF77" w14:textId="77777777" w:rsidR="00653C1D" w:rsidRPr="00235DE0" w:rsidRDefault="00653C1D" w:rsidP="00653C1D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35DE0">
        <w:rPr>
          <w:rFonts w:hint="eastAsia"/>
          <w:sz w:val="36"/>
        </w:rPr>
        <w:t>一、決算審定數簡明表</w:t>
      </w:r>
    </w:p>
    <w:p w14:paraId="2629209E" w14:textId="77777777" w:rsidR="00653C1D" w:rsidRPr="00235DE0" w:rsidRDefault="00653C1D" w:rsidP="00653C1D">
      <w:pPr>
        <w:pStyle w:val="a7"/>
        <w:spacing w:before="72" w:after="72"/>
        <w:ind w:leftChars="0" w:left="0" w:firstLineChars="0" w:firstLine="0"/>
        <w:jc w:val="left"/>
      </w:pPr>
      <w:r w:rsidRPr="00235DE0">
        <w:rPr>
          <w:rFonts w:hint="eastAsia"/>
        </w:rPr>
        <w:t>（一）　歲入部分</w:t>
      </w:r>
    </w:p>
    <w:tbl>
      <w:tblPr>
        <w:tblW w:w="200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7"/>
        <w:gridCol w:w="2101"/>
        <w:gridCol w:w="1960"/>
        <w:gridCol w:w="2579"/>
        <w:gridCol w:w="2583"/>
        <w:gridCol w:w="1869"/>
        <w:gridCol w:w="1869"/>
        <w:gridCol w:w="2042"/>
        <w:gridCol w:w="1820"/>
        <w:gridCol w:w="987"/>
        <w:gridCol w:w="19"/>
      </w:tblGrid>
      <w:tr w:rsidR="00235DE0" w:rsidRPr="00235DE0" w14:paraId="5CA3986C" w14:textId="77777777" w:rsidTr="00974E2A">
        <w:trPr>
          <w:cantSplit/>
          <w:trHeight w:val="902"/>
          <w:tblHeader/>
        </w:trPr>
        <w:tc>
          <w:tcPr>
            <w:tcW w:w="2009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52392" w14:textId="77777777" w:rsidR="00653C1D" w:rsidRPr="00235DE0" w:rsidRDefault="00653C1D" w:rsidP="00032A0A">
            <w:pPr>
              <w:pStyle w:val="a7"/>
              <w:spacing w:beforeLines="0" w:before="0" w:afterLines="0" w:after="0"/>
              <w:ind w:leftChars="0" w:left="0" w:firstLineChars="0" w:firstLine="0"/>
              <w:jc w:val="left"/>
              <w:rPr>
                <w:rFonts w:ascii="標楷體" w:hAnsi="標楷體"/>
                <w:b w:val="0"/>
              </w:rPr>
            </w:pPr>
            <w:r w:rsidRPr="00235DE0">
              <w:rPr>
                <w:rFonts w:ascii="標楷體" w:hAnsi="標楷體" w:hint="eastAsia"/>
                <w:b w:val="0"/>
                <w:sz w:val="28"/>
              </w:rPr>
              <w:t>1.　113年度部分</w:t>
            </w:r>
          </w:p>
          <w:p w14:paraId="15C25E2D" w14:textId="77777777" w:rsidR="00653C1D" w:rsidRPr="00235DE0" w:rsidRDefault="00653C1D" w:rsidP="00032A0A">
            <w:pPr>
              <w:jc w:val="distribute"/>
              <w:rPr>
                <w:sz w:val="24"/>
                <w:szCs w:val="24"/>
              </w:rPr>
            </w:pPr>
          </w:p>
        </w:tc>
      </w:tr>
      <w:tr w:rsidR="00235DE0" w:rsidRPr="00235DE0" w14:paraId="30FDD7AB" w14:textId="77777777" w:rsidTr="00974E2A">
        <w:trPr>
          <w:cantSplit/>
          <w:trHeight w:val="394"/>
          <w:tblHeader/>
        </w:trPr>
        <w:tc>
          <w:tcPr>
            <w:tcW w:w="20096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0B1B4A4B" w14:textId="77777777" w:rsidR="00653C1D" w:rsidRPr="00235DE0" w:rsidRDefault="00653C1D" w:rsidP="00032A0A">
            <w:pPr>
              <w:rPr>
                <w:spacing w:val="-16"/>
                <w:sz w:val="22"/>
                <w:szCs w:val="22"/>
              </w:rPr>
            </w:pPr>
            <w:r w:rsidRPr="00235DE0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235DE0" w:rsidRPr="00235DE0" w14:paraId="10ECCE87" w14:textId="77777777" w:rsidTr="00974E2A">
        <w:trPr>
          <w:gridAfter w:val="1"/>
          <w:wAfter w:w="17" w:type="dxa"/>
          <w:cantSplit/>
          <w:trHeight w:val="365"/>
          <w:tblHeader/>
        </w:trPr>
        <w:tc>
          <w:tcPr>
            <w:tcW w:w="2268" w:type="dxa"/>
            <w:vMerge w:val="restart"/>
            <w:tcBorders>
              <w:left w:val="nil"/>
            </w:tcBorders>
            <w:vAlign w:val="center"/>
          </w:tcPr>
          <w:p w14:paraId="15478C59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02" w:type="dxa"/>
            <w:vMerge w:val="restart"/>
            <w:vAlign w:val="center"/>
          </w:tcPr>
          <w:p w14:paraId="74DFE1E9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1960" w:type="dxa"/>
            <w:vMerge w:val="restart"/>
            <w:vAlign w:val="center"/>
          </w:tcPr>
          <w:p w14:paraId="4BEA8E98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5162" w:type="dxa"/>
            <w:gridSpan w:val="2"/>
            <w:vAlign w:val="center"/>
          </w:tcPr>
          <w:p w14:paraId="006D4D3E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5780" w:type="dxa"/>
            <w:gridSpan w:val="3"/>
            <w:vAlign w:val="center"/>
          </w:tcPr>
          <w:p w14:paraId="7C38E5D6" w14:textId="77777777" w:rsidR="00653C1D" w:rsidRPr="00235DE0" w:rsidRDefault="00653C1D" w:rsidP="00032A0A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2807" w:type="dxa"/>
            <w:gridSpan w:val="2"/>
            <w:tcBorders>
              <w:right w:val="nil"/>
            </w:tcBorders>
            <w:vAlign w:val="center"/>
          </w:tcPr>
          <w:p w14:paraId="2DD64A4A" w14:textId="77777777" w:rsidR="00653C1D" w:rsidRPr="00235DE0" w:rsidRDefault="00653C1D" w:rsidP="00032A0A">
            <w:pPr>
              <w:jc w:val="distribute"/>
              <w:rPr>
                <w:spacing w:val="-16"/>
                <w:sz w:val="22"/>
                <w:szCs w:val="22"/>
              </w:rPr>
            </w:pPr>
            <w:r w:rsidRPr="00235DE0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235DE0" w:rsidRPr="00235DE0" w14:paraId="2257A953" w14:textId="77777777" w:rsidTr="00974E2A">
        <w:trPr>
          <w:gridAfter w:val="1"/>
          <w:wAfter w:w="19" w:type="dxa"/>
          <w:cantSplit/>
          <w:trHeight w:val="380"/>
          <w:tblHeader/>
        </w:trPr>
        <w:tc>
          <w:tcPr>
            <w:tcW w:w="2268" w:type="dxa"/>
            <w:vMerge/>
            <w:tcBorders>
              <w:left w:val="nil"/>
            </w:tcBorders>
            <w:vAlign w:val="center"/>
          </w:tcPr>
          <w:p w14:paraId="67BBDC1E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02" w:type="dxa"/>
            <w:vMerge/>
            <w:vAlign w:val="center"/>
          </w:tcPr>
          <w:p w14:paraId="2CF86B41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1960" w:type="dxa"/>
            <w:vMerge/>
          </w:tcPr>
          <w:p w14:paraId="513755DC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579" w:type="dxa"/>
            <w:vAlign w:val="center"/>
          </w:tcPr>
          <w:p w14:paraId="52E5AA12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582" w:type="dxa"/>
            <w:vAlign w:val="center"/>
          </w:tcPr>
          <w:p w14:paraId="4FBA4383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1869" w:type="dxa"/>
            <w:vAlign w:val="center"/>
          </w:tcPr>
          <w:p w14:paraId="37BCE3AA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1869" w:type="dxa"/>
            <w:vAlign w:val="center"/>
          </w:tcPr>
          <w:p w14:paraId="6476B9E3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041" w:type="dxa"/>
            <w:vAlign w:val="center"/>
          </w:tcPr>
          <w:p w14:paraId="39C61E18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1820" w:type="dxa"/>
            <w:vAlign w:val="center"/>
          </w:tcPr>
          <w:p w14:paraId="007D5664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87" w:type="dxa"/>
            <w:tcBorders>
              <w:right w:val="nil"/>
            </w:tcBorders>
            <w:vAlign w:val="center"/>
          </w:tcPr>
          <w:p w14:paraId="6367DB5F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235DE0" w:rsidRPr="00235DE0" w14:paraId="7D9ED2D9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50"/>
        </w:trPr>
        <w:tc>
          <w:tcPr>
            <w:tcW w:w="2268" w:type="dxa"/>
            <w:shd w:val="clear" w:color="auto" w:fill="auto"/>
            <w:vAlign w:val="center"/>
          </w:tcPr>
          <w:p w14:paraId="1807A3FB" w14:textId="77777777" w:rsidR="00653C1D" w:rsidRPr="00235DE0" w:rsidRDefault="00653C1D" w:rsidP="00032A0A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外交部主管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82A8AF4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4,130,955,000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321AA61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5,501,540,183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D9208E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66C7291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7973E6A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5,500,360,650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6E65C8C0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1,179,533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51D34D4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5,501,540,183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3248B3C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1,370,585,183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A258CF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33.18</w:t>
            </w:r>
          </w:p>
        </w:tc>
      </w:tr>
      <w:tr w:rsidR="00235DE0" w:rsidRPr="00235DE0" w14:paraId="732FE3CD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510BC239" w14:textId="77777777" w:rsidR="00653C1D" w:rsidRPr="00235DE0" w:rsidRDefault="00653C1D" w:rsidP="00032A0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外交部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B26D40E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454,951,000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BA204A3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411,323,945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198BC1B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B7517F2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36248B5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411,323,945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3302412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788B3A81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411,323,945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10505AEE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- 43,627,055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5BD1DD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- 9.59</w:t>
            </w:r>
          </w:p>
        </w:tc>
      </w:tr>
      <w:tr w:rsidR="00235DE0" w:rsidRPr="00235DE0" w14:paraId="12B68694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0F432FFA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F94511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1,850,000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17F73C24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1,293,013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2CAFCA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404C839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5262072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1,293,013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15B99AA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0C6F65B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1,293,013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289EF8C6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- 556,987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75BA9A18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- 30.11</w:t>
            </w:r>
          </w:p>
        </w:tc>
      </w:tr>
      <w:tr w:rsidR="00235DE0" w:rsidRPr="00235DE0" w14:paraId="0628D229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7F5598FA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1DABE6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FC69058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7,582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4F9C322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63D904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72D5133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7,582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734FF960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5E1EDF9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7,582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173BC1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7,582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003358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235DE0" w:rsidRPr="00235DE0" w14:paraId="3C63BC77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67133420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66C3A988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30,706,000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7B4BB48C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36,974,687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25A5F8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00EF9CA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59915BA6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36,974,687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3875E206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1D6CC4D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36,974,687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0C74816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6,268,687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8255CBE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20.42</w:t>
            </w:r>
          </w:p>
        </w:tc>
      </w:tr>
      <w:tr w:rsidR="00235DE0" w:rsidRPr="00235DE0" w14:paraId="0D19D638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5941FA18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532454E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422,395,000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3D9976E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373,048,663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D93205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04B9698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7EDD36E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373,048,663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078F6B00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24088BE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373,048,663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6EB2F5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- 49,346,337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7853A4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- 11.68</w:t>
            </w:r>
          </w:p>
        </w:tc>
      </w:tr>
      <w:tr w:rsidR="00235DE0" w:rsidRPr="00235DE0" w14:paraId="596FEBDF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50"/>
        </w:trPr>
        <w:tc>
          <w:tcPr>
            <w:tcW w:w="2268" w:type="dxa"/>
            <w:shd w:val="clear" w:color="auto" w:fill="auto"/>
            <w:vAlign w:val="center"/>
          </w:tcPr>
          <w:p w14:paraId="333BD1B3" w14:textId="77777777" w:rsidR="00653C1D" w:rsidRPr="00235DE0" w:rsidRDefault="00653C1D" w:rsidP="00032A0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領事事務局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8E89214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3,675,580,000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D38B8C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5,089,823,125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4153D8C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6DE717D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558AC090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5,088,643,592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470A4155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1,179,533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6F793EBB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5,089,823,125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19687882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1,414,243,125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57E3CE5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38.48</w:t>
            </w:r>
          </w:p>
        </w:tc>
      </w:tr>
      <w:tr w:rsidR="00235DE0" w:rsidRPr="00235DE0" w14:paraId="2D1EB772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35B8A50D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罰款及賠償收入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7A0B1C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AD1C34A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59,948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1C3DC21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084C3F9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702FEC5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59,948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798A2B0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44A0B32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59,948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404FD3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59,948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E73D77E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--</w:t>
            </w:r>
          </w:p>
        </w:tc>
      </w:tr>
      <w:tr w:rsidR="00235DE0" w:rsidRPr="00235DE0" w14:paraId="515E10DF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0E704C83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規費收入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533E4A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3,668,263,000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2D6C051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5,080,715,803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739CB65E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E0D374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3C0E4D7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5,079,537,488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0BBEFB0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1,178,315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38B09D0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5,080,715,803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6A85B1F8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1,412,452,803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2609646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38.50</w:t>
            </w:r>
          </w:p>
        </w:tc>
      </w:tr>
      <w:tr w:rsidR="00235DE0" w:rsidRPr="00235DE0" w14:paraId="3A35346F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20BA171A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E14FCF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56,000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263A46C2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285,743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4B959F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75BC47BE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5319320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285,743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08A0B62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18796CF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285,743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0556BF77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229,743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BFBE96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410.26</w:t>
            </w:r>
          </w:p>
        </w:tc>
      </w:tr>
      <w:tr w:rsidR="00235DE0" w:rsidRPr="00235DE0" w14:paraId="0904EF5A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26296C74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1E3267B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7,261,000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EC1E5EC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8,761,631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3F9E4DA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716AF8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7C57B08A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8,760,413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4B1CA5AE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1,218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250CCE5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8,761,631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753C58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1,500,631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63CEA10A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20.67</w:t>
            </w:r>
          </w:p>
        </w:tc>
      </w:tr>
      <w:tr w:rsidR="00235DE0" w:rsidRPr="00235DE0" w14:paraId="3890D977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1D5F06B2" w14:textId="77777777" w:rsidR="00653C1D" w:rsidRPr="00235DE0" w:rsidRDefault="00653C1D" w:rsidP="00032A0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外交及國際事務學院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61909A94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424,000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0386F74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393,113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6BC964F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283423F7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73547D7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393,113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0B5F1E8C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5B239755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393,113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F7173B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- 30,887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E720E0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- 7.28</w:t>
            </w:r>
          </w:p>
        </w:tc>
      </w:tr>
      <w:tr w:rsidR="00235DE0" w:rsidRPr="00235DE0" w14:paraId="2EE3790E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65"/>
        </w:trPr>
        <w:tc>
          <w:tcPr>
            <w:tcW w:w="2268" w:type="dxa"/>
            <w:shd w:val="clear" w:color="auto" w:fill="auto"/>
            <w:vAlign w:val="center"/>
          </w:tcPr>
          <w:p w14:paraId="27F3898B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財產收入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44F04EC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60,000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520ABB06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140,600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00B5BEC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5763C95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2A2F85D7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140,600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7C2E64B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1ADBAC7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140,600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874D467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80,600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35057EE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134.33</w:t>
            </w:r>
          </w:p>
        </w:tc>
      </w:tr>
      <w:tr w:rsidR="00974E2A" w:rsidRPr="00235DE0" w14:paraId="23CFAD88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gridAfter w:val="1"/>
          <w:wAfter w:w="19" w:type="dxa"/>
          <w:cantSplit/>
          <w:trHeight w:val="350"/>
        </w:trPr>
        <w:tc>
          <w:tcPr>
            <w:tcW w:w="2268" w:type="dxa"/>
            <w:shd w:val="clear" w:color="auto" w:fill="auto"/>
            <w:vAlign w:val="center"/>
          </w:tcPr>
          <w:p w14:paraId="67A7ECF1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其他收入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039D81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364,000</w:t>
            </w:r>
          </w:p>
        </w:tc>
        <w:tc>
          <w:tcPr>
            <w:tcW w:w="1960" w:type="dxa"/>
            <w:shd w:val="clear" w:color="auto" w:fill="auto"/>
            <w:vAlign w:val="center"/>
          </w:tcPr>
          <w:p w14:paraId="362455A2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252,513</w:t>
            </w:r>
          </w:p>
        </w:tc>
        <w:tc>
          <w:tcPr>
            <w:tcW w:w="2579" w:type="dxa"/>
            <w:shd w:val="clear" w:color="auto" w:fill="auto"/>
            <w:vAlign w:val="center"/>
          </w:tcPr>
          <w:p w14:paraId="2AF5E8D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82" w:type="dxa"/>
            <w:shd w:val="clear" w:color="auto" w:fill="auto"/>
            <w:vAlign w:val="center"/>
          </w:tcPr>
          <w:p w14:paraId="36F15FE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64F93A2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252,513</w:t>
            </w:r>
          </w:p>
        </w:tc>
        <w:tc>
          <w:tcPr>
            <w:tcW w:w="1869" w:type="dxa"/>
            <w:shd w:val="clear" w:color="auto" w:fill="auto"/>
            <w:vAlign w:val="center"/>
          </w:tcPr>
          <w:p w14:paraId="483888B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41" w:type="dxa"/>
            <w:shd w:val="clear" w:color="auto" w:fill="auto"/>
            <w:vAlign w:val="center"/>
          </w:tcPr>
          <w:p w14:paraId="3BE298B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252,513</w:t>
            </w:r>
          </w:p>
        </w:tc>
        <w:tc>
          <w:tcPr>
            <w:tcW w:w="1820" w:type="dxa"/>
            <w:shd w:val="clear" w:color="auto" w:fill="auto"/>
            <w:vAlign w:val="center"/>
          </w:tcPr>
          <w:p w14:paraId="7F08BCE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- 111,487</w:t>
            </w:r>
          </w:p>
        </w:tc>
        <w:tc>
          <w:tcPr>
            <w:tcW w:w="987" w:type="dxa"/>
            <w:shd w:val="clear" w:color="auto" w:fill="auto"/>
            <w:vAlign w:val="center"/>
          </w:tcPr>
          <w:p w14:paraId="0D44CF4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- 30.63</w:t>
            </w:r>
          </w:p>
        </w:tc>
      </w:tr>
    </w:tbl>
    <w:p w14:paraId="714107BB" w14:textId="77777777" w:rsidR="00653C1D" w:rsidRPr="00235DE0" w:rsidRDefault="00653C1D" w:rsidP="00653C1D">
      <w:pPr>
        <w:jc w:val="left"/>
      </w:pPr>
    </w:p>
    <w:p w14:paraId="5E29665E" w14:textId="77777777" w:rsidR="00653C1D" w:rsidRPr="00235DE0" w:rsidRDefault="00653C1D" w:rsidP="00653C1D">
      <w:pPr>
        <w:pStyle w:val="10"/>
        <w:ind w:right="1440"/>
        <w:rPr>
          <w:sz w:val="36"/>
          <w:szCs w:val="36"/>
        </w:rPr>
      </w:pPr>
    </w:p>
    <w:tbl>
      <w:tblPr>
        <w:tblW w:w="20318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37"/>
        <w:gridCol w:w="1561"/>
        <w:gridCol w:w="566"/>
        <w:gridCol w:w="1986"/>
        <w:gridCol w:w="2363"/>
        <w:gridCol w:w="2363"/>
        <w:gridCol w:w="2367"/>
        <w:gridCol w:w="2554"/>
        <w:gridCol w:w="2411"/>
        <w:gridCol w:w="2410"/>
        <w:gridCol w:w="1000"/>
      </w:tblGrid>
      <w:tr w:rsidR="00235DE0" w:rsidRPr="00235DE0" w14:paraId="400D6A46" w14:textId="77777777" w:rsidTr="00974E2A">
        <w:trPr>
          <w:cantSplit/>
          <w:trHeight w:val="327"/>
          <w:tblHeader/>
        </w:trPr>
        <w:tc>
          <w:tcPr>
            <w:tcW w:w="2298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14:paraId="75490C98" w14:textId="77777777" w:rsidR="00653C1D" w:rsidRPr="00235DE0" w:rsidRDefault="00653C1D" w:rsidP="00032A0A">
            <w:pPr>
              <w:rPr>
                <w:rFonts w:hAnsi="標楷體"/>
                <w:sz w:val="28"/>
              </w:rPr>
            </w:pPr>
            <w:r w:rsidRPr="00235DE0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020" w:type="dxa"/>
            <w:gridSpan w:val="9"/>
            <w:tcBorders>
              <w:top w:val="nil"/>
              <w:left w:val="nil"/>
              <w:bottom w:val="nil"/>
            </w:tcBorders>
            <w:vAlign w:val="center"/>
          </w:tcPr>
          <w:p w14:paraId="0E752B5E" w14:textId="77777777" w:rsidR="00653C1D" w:rsidRPr="00235DE0" w:rsidRDefault="00653C1D" w:rsidP="00032A0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</w:p>
        </w:tc>
      </w:tr>
      <w:tr w:rsidR="00235DE0" w:rsidRPr="00235DE0" w14:paraId="3006EC18" w14:textId="77777777" w:rsidTr="00974E2A">
        <w:trPr>
          <w:cantSplit/>
          <w:trHeight w:val="327"/>
          <w:tblHeader/>
        </w:trPr>
        <w:tc>
          <w:tcPr>
            <w:tcW w:w="20318" w:type="dxa"/>
            <w:gridSpan w:val="11"/>
            <w:tcBorders>
              <w:top w:val="nil"/>
            </w:tcBorders>
            <w:vAlign w:val="center"/>
          </w:tcPr>
          <w:p w14:paraId="5DB2D0F3" w14:textId="77777777" w:rsidR="00653C1D" w:rsidRPr="00235DE0" w:rsidRDefault="00653C1D" w:rsidP="00032A0A">
            <w:pPr>
              <w:pStyle w:val="a8"/>
              <w:ind w:left="48" w:right="48"/>
              <w:jc w:val="right"/>
              <w:rPr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sz w:val="24"/>
                <w:szCs w:val="24"/>
              </w:rPr>
              <w:t>單位：新臺幣元</w:t>
            </w:r>
          </w:p>
        </w:tc>
      </w:tr>
      <w:tr w:rsidR="00235DE0" w:rsidRPr="00235DE0" w14:paraId="5E5F3078" w14:textId="77777777" w:rsidTr="00974E2A">
        <w:trPr>
          <w:cantSplit/>
          <w:trHeight w:val="327"/>
          <w:tblHeader/>
        </w:trPr>
        <w:tc>
          <w:tcPr>
            <w:tcW w:w="737" w:type="dxa"/>
            <w:vMerge w:val="restart"/>
            <w:vAlign w:val="center"/>
          </w:tcPr>
          <w:p w14:paraId="149C2B30" w14:textId="77777777" w:rsidR="00653C1D" w:rsidRPr="00235DE0" w:rsidRDefault="00653C1D" w:rsidP="00032A0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127" w:type="dxa"/>
            <w:gridSpan w:val="2"/>
            <w:vMerge w:val="restart"/>
            <w:vAlign w:val="center"/>
          </w:tcPr>
          <w:p w14:paraId="46319B71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1986" w:type="dxa"/>
            <w:vMerge w:val="restart"/>
            <w:vAlign w:val="center"/>
          </w:tcPr>
          <w:p w14:paraId="78251111" w14:textId="77777777" w:rsidR="00653C1D" w:rsidRPr="00235DE0" w:rsidRDefault="00653C1D" w:rsidP="00032A0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235DE0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7093" w:type="dxa"/>
            <w:gridSpan w:val="3"/>
          </w:tcPr>
          <w:p w14:paraId="410CC345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374" w:type="dxa"/>
            <w:gridSpan w:val="4"/>
            <w:vAlign w:val="center"/>
          </w:tcPr>
          <w:p w14:paraId="21ABFEEB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235DE0" w:rsidRPr="00235DE0" w14:paraId="48E391CF" w14:textId="77777777" w:rsidTr="00974E2A">
        <w:trPr>
          <w:cantSplit/>
          <w:trHeight w:val="327"/>
          <w:tblHeader/>
        </w:trPr>
        <w:tc>
          <w:tcPr>
            <w:tcW w:w="737" w:type="dxa"/>
            <w:vMerge/>
            <w:vAlign w:val="center"/>
          </w:tcPr>
          <w:p w14:paraId="04D36728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vMerge/>
            <w:vAlign w:val="center"/>
          </w:tcPr>
          <w:p w14:paraId="3D290ACD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6" w:type="dxa"/>
            <w:vMerge/>
            <w:vAlign w:val="center"/>
          </w:tcPr>
          <w:p w14:paraId="6A9026D3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 w:val="restart"/>
            <w:vAlign w:val="center"/>
          </w:tcPr>
          <w:p w14:paraId="372E4A04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363" w:type="dxa"/>
            <w:vMerge w:val="restart"/>
            <w:vAlign w:val="center"/>
          </w:tcPr>
          <w:p w14:paraId="05DA3B5F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366" w:type="dxa"/>
            <w:vMerge w:val="restart"/>
            <w:vAlign w:val="center"/>
          </w:tcPr>
          <w:p w14:paraId="20245CAB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應收保留數</w:t>
            </w:r>
          </w:p>
        </w:tc>
        <w:tc>
          <w:tcPr>
            <w:tcW w:w="2554" w:type="dxa"/>
            <w:vMerge w:val="restart"/>
            <w:vAlign w:val="center"/>
          </w:tcPr>
          <w:p w14:paraId="2E03C598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11" w:type="dxa"/>
            <w:vMerge w:val="restart"/>
            <w:vAlign w:val="center"/>
          </w:tcPr>
          <w:p w14:paraId="61C017E8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408" w:type="dxa"/>
            <w:gridSpan w:val="2"/>
            <w:vAlign w:val="center"/>
          </w:tcPr>
          <w:p w14:paraId="21620842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應收保留數</w:t>
            </w:r>
          </w:p>
        </w:tc>
      </w:tr>
      <w:tr w:rsidR="00235DE0" w:rsidRPr="00235DE0" w14:paraId="698EADD8" w14:textId="77777777" w:rsidTr="00974E2A">
        <w:trPr>
          <w:cantSplit/>
          <w:trHeight w:val="327"/>
          <w:tblHeader/>
        </w:trPr>
        <w:tc>
          <w:tcPr>
            <w:tcW w:w="737" w:type="dxa"/>
            <w:vMerge/>
            <w:tcBorders>
              <w:bottom w:val="single" w:sz="4" w:space="0" w:color="auto"/>
            </w:tcBorders>
            <w:vAlign w:val="center"/>
          </w:tcPr>
          <w:p w14:paraId="5D5D9720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A7B9A2A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1986" w:type="dxa"/>
            <w:vMerge/>
            <w:tcBorders>
              <w:bottom w:val="single" w:sz="4" w:space="0" w:color="auto"/>
            </w:tcBorders>
            <w:vAlign w:val="center"/>
          </w:tcPr>
          <w:p w14:paraId="22D61A8C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0AC525CF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3" w:type="dxa"/>
            <w:vMerge/>
            <w:tcBorders>
              <w:bottom w:val="single" w:sz="4" w:space="0" w:color="auto"/>
            </w:tcBorders>
          </w:tcPr>
          <w:p w14:paraId="48482B79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366" w:type="dxa"/>
            <w:vMerge/>
            <w:tcBorders>
              <w:bottom w:val="single" w:sz="4" w:space="0" w:color="auto"/>
            </w:tcBorders>
          </w:tcPr>
          <w:p w14:paraId="13B8A06B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54" w:type="dxa"/>
            <w:vMerge/>
            <w:tcBorders>
              <w:bottom w:val="single" w:sz="4" w:space="0" w:color="auto"/>
            </w:tcBorders>
            <w:vAlign w:val="center"/>
          </w:tcPr>
          <w:p w14:paraId="2CEEEC15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1" w:type="dxa"/>
            <w:vMerge/>
            <w:tcBorders>
              <w:bottom w:val="single" w:sz="4" w:space="0" w:color="auto"/>
            </w:tcBorders>
            <w:vAlign w:val="center"/>
          </w:tcPr>
          <w:p w14:paraId="64E3B8D8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14:paraId="0F3720CC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7" w:type="dxa"/>
            <w:tcBorders>
              <w:bottom w:val="single" w:sz="4" w:space="0" w:color="auto"/>
            </w:tcBorders>
            <w:vAlign w:val="center"/>
          </w:tcPr>
          <w:p w14:paraId="50F1DBEB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235DE0" w:rsidRPr="00235DE0" w14:paraId="722946BE" w14:textId="77777777" w:rsidTr="00974E2A">
        <w:tblPrEx>
          <w:tblBorders>
            <w:insideH w:val="none" w:sz="0" w:space="0" w:color="auto"/>
          </w:tblBorders>
        </w:tblPrEx>
        <w:trPr>
          <w:trHeight w:val="359"/>
        </w:trPr>
        <w:tc>
          <w:tcPr>
            <w:tcW w:w="737" w:type="dxa"/>
            <w:shd w:val="clear" w:color="auto" w:fill="auto"/>
            <w:vAlign w:val="center"/>
          </w:tcPr>
          <w:p w14:paraId="21B031C1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F717D5F" w14:textId="77777777" w:rsidR="00653C1D" w:rsidRPr="00235DE0" w:rsidRDefault="00653C1D" w:rsidP="00032A0A">
            <w:pPr>
              <w:pStyle w:val="22"/>
              <w:ind w:leftChars="0" w:left="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外交部主管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3FE3918F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5,056,731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853F21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77B3FB5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7E47FD6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2AD18C3F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43FE2454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5,056,731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C4836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18F10A6A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00CBD89A" w14:textId="77777777" w:rsidTr="00974E2A">
        <w:tblPrEx>
          <w:tblBorders>
            <w:insideH w:val="none" w:sz="0" w:space="0" w:color="auto"/>
          </w:tblBorders>
        </w:tblPrEx>
        <w:trPr>
          <w:trHeight w:val="359"/>
        </w:trPr>
        <w:tc>
          <w:tcPr>
            <w:tcW w:w="737" w:type="dxa"/>
            <w:shd w:val="clear" w:color="auto" w:fill="auto"/>
            <w:vAlign w:val="center"/>
          </w:tcPr>
          <w:p w14:paraId="348BD6BE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73BA0A44" w14:textId="77777777" w:rsidR="00653C1D" w:rsidRPr="00235DE0" w:rsidRDefault="00653C1D" w:rsidP="00032A0A">
            <w:pPr>
              <w:pStyle w:val="22"/>
              <w:ind w:leftChars="100" w:left="160" w:rightChars="0" w:right="24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領事事務局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4328CB56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5,056,731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0F0D8D2B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15ED65D1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4F67C96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5BA77E3D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43A2DEF9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5,056,731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A50D71D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6A595983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27BE9728" w14:textId="77777777" w:rsidTr="00974E2A">
        <w:tblPrEx>
          <w:tblBorders>
            <w:insideH w:val="none" w:sz="0" w:space="0" w:color="auto"/>
          </w:tblBorders>
        </w:tblPrEx>
        <w:trPr>
          <w:trHeight w:val="359"/>
        </w:trPr>
        <w:tc>
          <w:tcPr>
            <w:tcW w:w="737" w:type="dxa"/>
            <w:shd w:val="clear" w:color="auto" w:fill="auto"/>
            <w:vAlign w:val="center"/>
          </w:tcPr>
          <w:p w14:paraId="27412F8A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0AC97F54" w14:textId="77777777" w:rsidR="00653C1D" w:rsidRPr="00235DE0" w:rsidRDefault="00653C1D" w:rsidP="00032A0A">
            <w:pPr>
              <w:pStyle w:val="22"/>
              <w:ind w:leftChars="300" w:left="480" w:rightChars="100" w:right="160"/>
              <w:rPr>
                <w:rFonts w:ascii="標楷體" w:hAnsi="標楷體"/>
                <w:b/>
                <w:spacing w:val="-14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/>
                <w:noProof/>
                <w:spacing w:val="-14"/>
                <w:sz w:val="22"/>
                <w:szCs w:val="22"/>
              </w:rPr>
              <w:t>小計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6F266F59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5,056,731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308AA9D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52A3ADE5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C531AE2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4B3B312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38D8C7E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5,056,731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F78FD78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0FA0D2AB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2975281E" w14:textId="77777777" w:rsidTr="00974E2A">
        <w:tblPrEx>
          <w:tblBorders>
            <w:insideH w:val="none" w:sz="0" w:space="0" w:color="auto"/>
          </w:tblBorders>
        </w:tblPrEx>
        <w:trPr>
          <w:trHeight w:val="359"/>
        </w:trPr>
        <w:tc>
          <w:tcPr>
            <w:tcW w:w="737" w:type="dxa"/>
            <w:shd w:val="clear" w:color="auto" w:fill="auto"/>
            <w:vAlign w:val="center"/>
          </w:tcPr>
          <w:p w14:paraId="55B99360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4B57AC68" w14:textId="77777777" w:rsidR="00653C1D" w:rsidRPr="00235DE0" w:rsidRDefault="00653C1D" w:rsidP="00032A0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規費收入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7D7DE62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5,055,876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1F32DDF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4933BDC5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61040EC6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73B7A47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672D173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5,055,876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E1470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286E45B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974E2A" w:rsidRPr="00235DE0" w14:paraId="3DD7A1B1" w14:textId="77777777" w:rsidTr="00974E2A">
        <w:tblPrEx>
          <w:tblBorders>
            <w:insideH w:val="none" w:sz="0" w:space="0" w:color="auto"/>
          </w:tblBorders>
        </w:tblPrEx>
        <w:trPr>
          <w:trHeight w:val="359"/>
        </w:trPr>
        <w:tc>
          <w:tcPr>
            <w:tcW w:w="737" w:type="dxa"/>
            <w:shd w:val="clear" w:color="auto" w:fill="auto"/>
            <w:vAlign w:val="center"/>
          </w:tcPr>
          <w:p w14:paraId="0E90C7F1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127" w:type="dxa"/>
            <w:gridSpan w:val="2"/>
            <w:shd w:val="clear" w:color="auto" w:fill="auto"/>
            <w:vAlign w:val="center"/>
          </w:tcPr>
          <w:p w14:paraId="63530F23" w14:textId="77777777" w:rsidR="00653C1D" w:rsidRPr="00235DE0" w:rsidRDefault="00653C1D" w:rsidP="00032A0A">
            <w:pPr>
              <w:pStyle w:val="22"/>
              <w:ind w:leftChars="200" w:left="320" w:rightChars="0" w:right="24"/>
              <w:rPr>
                <w:rFonts w:ascii="標楷體" w:hAnsi="標楷體"/>
                <w:spacing w:val="-14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pacing w:val="-14"/>
                <w:sz w:val="22"/>
                <w:szCs w:val="22"/>
              </w:rPr>
              <w:t>其他收入</w:t>
            </w:r>
          </w:p>
        </w:tc>
        <w:tc>
          <w:tcPr>
            <w:tcW w:w="1986" w:type="dxa"/>
            <w:shd w:val="clear" w:color="auto" w:fill="auto"/>
            <w:vAlign w:val="center"/>
          </w:tcPr>
          <w:p w14:paraId="0478A07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855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22B0942E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3" w:type="dxa"/>
            <w:shd w:val="clear" w:color="auto" w:fill="auto"/>
            <w:vAlign w:val="center"/>
          </w:tcPr>
          <w:p w14:paraId="6B315CDC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366" w:type="dxa"/>
            <w:shd w:val="clear" w:color="auto" w:fill="auto"/>
            <w:vAlign w:val="center"/>
          </w:tcPr>
          <w:p w14:paraId="5FC44DF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554" w:type="dxa"/>
            <w:shd w:val="clear" w:color="auto" w:fill="auto"/>
            <w:vAlign w:val="center"/>
          </w:tcPr>
          <w:p w14:paraId="08EF17A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576B3A3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855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7A5DE1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7" w:type="dxa"/>
            <w:shd w:val="clear" w:color="auto" w:fill="auto"/>
            <w:vAlign w:val="center"/>
          </w:tcPr>
          <w:p w14:paraId="414637CE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1462E490" w14:textId="77777777" w:rsidR="00653C1D" w:rsidRPr="00235DE0" w:rsidRDefault="00653C1D" w:rsidP="00653C1D">
      <w:pPr>
        <w:rPr>
          <w:rFonts w:cs="新細明體"/>
          <w:b/>
          <w:bCs/>
          <w:sz w:val="32"/>
          <w:szCs w:val="28"/>
        </w:rPr>
      </w:pPr>
    </w:p>
    <w:p w14:paraId="63E67C97" w14:textId="77777777" w:rsidR="00653C1D" w:rsidRPr="00235DE0" w:rsidRDefault="00653C1D" w:rsidP="00653C1D">
      <w:pPr>
        <w:jc w:val="left"/>
        <w:rPr>
          <w:rFonts w:hAnsi="標楷體" w:cs="新細明體"/>
          <w:b/>
          <w:bCs/>
          <w:sz w:val="56"/>
          <w:szCs w:val="28"/>
        </w:rPr>
      </w:pPr>
      <w:r w:rsidRPr="00235DE0">
        <w:rPr>
          <w:rFonts w:hAnsi="標楷體" w:hint="eastAsia"/>
          <w:b/>
          <w:sz w:val="32"/>
        </w:rPr>
        <w:lastRenderedPageBreak/>
        <w:t>（二）　歲出部分</w:t>
      </w:r>
    </w:p>
    <w:tbl>
      <w:tblPr>
        <w:tblW w:w="2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55"/>
        <w:gridCol w:w="2197"/>
        <w:gridCol w:w="2197"/>
        <w:gridCol w:w="2197"/>
        <w:gridCol w:w="2197"/>
        <w:gridCol w:w="2031"/>
        <w:gridCol w:w="2032"/>
        <w:gridCol w:w="2032"/>
        <w:gridCol w:w="2268"/>
        <w:gridCol w:w="993"/>
      </w:tblGrid>
      <w:tr w:rsidR="00235DE0" w:rsidRPr="00235DE0" w14:paraId="1E609C97" w14:textId="77777777" w:rsidTr="00032A0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46AA5D" w14:textId="77777777" w:rsidR="00653C1D" w:rsidRPr="00235DE0" w:rsidRDefault="00653C1D" w:rsidP="00032A0A">
            <w:pPr>
              <w:jc w:val="left"/>
              <w:rPr>
                <w:rFonts w:hAnsi="標楷體"/>
                <w:sz w:val="28"/>
              </w:rPr>
            </w:pPr>
            <w:r w:rsidRPr="00235DE0">
              <w:rPr>
                <w:rFonts w:hAnsi="標楷體" w:hint="eastAsia"/>
                <w:sz w:val="28"/>
              </w:rPr>
              <w:t>1.　113年度部分</w:t>
            </w:r>
          </w:p>
          <w:p w14:paraId="5E026EC6" w14:textId="77777777" w:rsidR="00653C1D" w:rsidRPr="00235DE0" w:rsidRDefault="00653C1D" w:rsidP="00032A0A">
            <w:pPr>
              <w:jc w:val="distribute"/>
              <w:rPr>
                <w:spacing w:val="-16"/>
                <w:sz w:val="20"/>
              </w:rPr>
            </w:pPr>
          </w:p>
        </w:tc>
      </w:tr>
      <w:tr w:rsidR="00235DE0" w:rsidRPr="00235DE0" w14:paraId="486A57A9" w14:textId="77777777" w:rsidTr="00032A0A">
        <w:trPr>
          <w:cantSplit/>
          <w:tblHeader/>
        </w:trPr>
        <w:tc>
          <w:tcPr>
            <w:tcW w:w="20299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14:paraId="7B640D97" w14:textId="77777777" w:rsidR="00653C1D" w:rsidRPr="00235DE0" w:rsidRDefault="00653C1D" w:rsidP="00032A0A">
            <w:pPr>
              <w:rPr>
                <w:spacing w:val="-16"/>
                <w:sz w:val="24"/>
                <w:szCs w:val="24"/>
              </w:rPr>
            </w:pPr>
            <w:r w:rsidRPr="00235DE0">
              <w:rPr>
                <w:rFonts w:hint="eastAsia"/>
                <w:sz w:val="24"/>
                <w:szCs w:val="24"/>
              </w:rPr>
              <w:t>單位：新臺幣元</w:t>
            </w:r>
          </w:p>
        </w:tc>
      </w:tr>
      <w:tr w:rsidR="00235DE0" w:rsidRPr="00235DE0" w14:paraId="24135441" w14:textId="77777777" w:rsidTr="00032A0A">
        <w:trPr>
          <w:cantSplit/>
          <w:tblHeader/>
        </w:trPr>
        <w:tc>
          <w:tcPr>
            <w:tcW w:w="2155" w:type="dxa"/>
            <w:vMerge w:val="restart"/>
            <w:tcBorders>
              <w:left w:val="nil"/>
            </w:tcBorders>
            <w:vAlign w:val="center"/>
          </w:tcPr>
          <w:p w14:paraId="32B1C756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97" w:type="dxa"/>
            <w:vMerge w:val="restart"/>
            <w:vAlign w:val="center"/>
          </w:tcPr>
          <w:p w14:paraId="6938F905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197" w:type="dxa"/>
            <w:vMerge w:val="restart"/>
            <w:vAlign w:val="center"/>
          </w:tcPr>
          <w:p w14:paraId="49B6194C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決算數</w:t>
            </w:r>
          </w:p>
        </w:tc>
        <w:tc>
          <w:tcPr>
            <w:tcW w:w="4394" w:type="dxa"/>
            <w:gridSpan w:val="2"/>
            <w:vAlign w:val="center"/>
          </w:tcPr>
          <w:p w14:paraId="69F54256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6095" w:type="dxa"/>
            <w:gridSpan w:val="3"/>
            <w:vAlign w:val="center"/>
          </w:tcPr>
          <w:p w14:paraId="00FED342" w14:textId="77777777" w:rsidR="00653C1D" w:rsidRPr="00235DE0" w:rsidRDefault="00653C1D" w:rsidP="00032A0A">
            <w:pPr>
              <w:ind w:leftChars="61" w:left="98" w:rightChars="61" w:right="98"/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決算審定數</w:t>
            </w:r>
          </w:p>
        </w:tc>
        <w:tc>
          <w:tcPr>
            <w:tcW w:w="3261" w:type="dxa"/>
            <w:gridSpan w:val="2"/>
            <w:tcBorders>
              <w:right w:val="nil"/>
            </w:tcBorders>
            <w:vAlign w:val="center"/>
          </w:tcPr>
          <w:p w14:paraId="4AFB41AD" w14:textId="77777777" w:rsidR="00653C1D" w:rsidRPr="00235DE0" w:rsidRDefault="00653C1D" w:rsidP="00032A0A">
            <w:pPr>
              <w:jc w:val="distribute"/>
              <w:rPr>
                <w:spacing w:val="-16"/>
                <w:sz w:val="22"/>
                <w:szCs w:val="22"/>
              </w:rPr>
            </w:pPr>
            <w:r w:rsidRPr="00235DE0">
              <w:rPr>
                <w:rFonts w:hint="eastAsia"/>
                <w:spacing w:val="-16"/>
                <w:sz w:val="22"/>
                <w:szCs w:val="22"/>
              </w:rPr>
              <w:t>審定數與預算數比較增減</w:t>
            </w:r>
          </w:p>
        </w:tc>
      </w:tr>
      <w:tr w:rsidR="00235DE0" w:rsidRPr="00235DE0" w14:paraId="70C56226" w14:textId="77777777" w:rsidTr="00032A0A">
        <w:trPr>
          <w:cantSplit/>
          <w:tblHeader/>
        </w:trPr>
        <w:tc>
          <w:tcPr>
            <w:tcW w:w="2155" w:type="dxa"/>
            <w:vMerge/>
            <w:tcBorders>
              <w:left w:val="nil"/>
            </w:tcBorders>
            <w:vAlign w:val="center"/>
          </w:tcPr>
          <w:p w14:paraId="14940EB8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  <w:vAlign w:val="center"/>
          </w:tcPr>
          <w:p w14:paraId="0F0558CD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Merge/>
          </w:tcPr>
          <w:p w14:paraId="5B2C6D8A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</w:p>
        </w:tc>
        <w:tc>
          <w:tcPr>
            <w:tcW w:w="2197" w:type="dxa"/>
            <w:vAlign w:val="center"/>
          </w:tcPr>
          <w:p w14:paraId="52732265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97" w:type="dxa"/>
            <w:vAlign w:val="center"/>
          </w:tcPr>
          <w:p w14:paraId="25FB5FAC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1" w:type="dxa"/>
            <w:vAlign w:val="center"/>
          </w:tcPr>
          <w:p w14:paraId="3792214D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032" w:type="dxa"/>
            <w:vAlign w:val="center"/>
          </w:tcPr>
          <w:p w14:paraId="7C145C50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032" w:type="dxa"/>
            <w:vAlign w:val="center"/>
          </w:tcPr>
          <w:p w14:paraId="342664FF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合計</w:t>
            </w:r>
          </w:p>
        </w:tc>
        <w:tc>
          <w:tcPr>
            <w:tcW w:w="2268" w:type="dxa"/>
            <w:vAlign w:val="center"/>
          </w:tcPr>
          <w:p w14:paraId="3FFD4EE6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3" w:type="dxa"/>
            <w:tcBorders>
              <w:right w:val="nil"/>
            </w:tcBorders>
            <w:vAlign w:val="center"/>
          </w:tcPr>
          <w:p w14:paraId="73C8933C" w14:textId="77777777" w:rsidR="00653C1D" w:rsidRPr="00235DE0" w:rsidRDefault="00653C1D" w:rsidP="00032A0A">
            <w:pPr>
              <w:jc w:val="distribute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235DE0" w:rsidRPr="00235DE0" w14:paraId="5371BFEE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5F5347A9" w14:textId="77777777" w:rsidR="00653C1D" w:rsidRPr="00235DE0" w:rsidRDefault="00653C1D" w:rsidP="00032A0A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外交部主管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8F101FA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31,283,261,000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E596A7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28,551,734,186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2D185C5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05AF35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41F598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20,381,536,845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1BA384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8,170,197,341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00DEA63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28,551,734,186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0E5B5B4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- 2,731,526,814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77876C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- 8.73</w:t>
            </w:r>
          </w:p>
        </w:tc>
      </w:tr>
      <w:tr w:rsidR="00235DE0" w:rsidRPr="00235DE0" w14:paraId="7093C210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DDCEF2B" w14:textId="77777777" w:rsidR="00653C1D" w:rsidRPr="00235DE0" w:rsidRDefault="00653C1D" w:rsidP="00032A0A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(公開部分)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FD01911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30,096,543,000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D5E6FD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27,365,441,811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AF5CD6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2D5754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202147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20,021,883,775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4D7FEFC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7,343,558,036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D5DD6A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27,365,441,811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40074A0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- 2,731,101,189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086DB32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- 9.07</w:t>
            </w:r>
          </w:p>
        </w:tc>
      </w:tr>
      <w:tr w:rsidR="00235DE0" w:rsidRPr="00235DE0" w14:paraId="3C7A96A6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F88C2CA" w14:textId="77777777" w:rsidR="00653C1D" w:rsidRPr="00235DE0" w:rsidRDefault="00653C1D" w:rsidP="00032A0A">
            <w:pPr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(機密部分)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A5BDA2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1,186,718,000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D68F29A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1,186,292,375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2FD670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C424E04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16B7ECA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359,653,070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8FED6F4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826,639,305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389140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1,186,292,375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CD20BA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- 425,625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116384C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235DE0" w:rsidRPr="00235DE0" w14:paraId="35D4CAC1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5F22C61" w14:textId="77777777" w:rsidR="00653C1D" w:rsidRPr="00235DE0" w:rsidRDefault="00653C1D" w:rsidP="00032A0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外交部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9D696A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29,335,996,000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FE2021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26,622,368,133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C770C7C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E26F2F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744131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18,461,268,792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99D7B5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8,161,099,341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991FA4C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26,622,368,133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3BFDEA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- 2,713,627,867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888DEB5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- 9.25</w:t>
            </w:r>
          </w:p>
        </w:tc>
      </w:tr>
      <w:tr w:rsidR="00235DE0" w:rsidRPr="00235DE0" w14:paraId="69CB4C46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F731179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C72341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8,377,891,000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445F842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8,153,893,754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51A68A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6EB63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050B9F6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8,104,619,403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3FB00B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49,274,351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F581B9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8,153,893,754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265966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- 223,997,246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440821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- 2.67</w:t>
            </w:r>
          </w:p>
        </w:tc>
      </w:tr>
      <w:tr w:rsidR="00235DE0" w:rsidRPr="00235DE0" w14:paraId="1500F940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73A01F5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外交管理業務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769D66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226,723,000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252919F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204,129,365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4A94BB0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DC9915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8DA119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174,529,941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0E2D82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29,599,424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98A3BE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204,129,365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283B66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- 22,593,635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D7B79E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- 9.97</w:t>
            </w:r>
          </w:p>
        </w:tc>
      </w:tr>
      <w:tr w:rsidR="00235DE0" w:rsidRPr="00235DE0" w14:paraId="15ADA794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166CDA9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駐外機構業務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FECBC30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3,356,595,000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FC5793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3,293,396,749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B88FF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1772656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2306688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3,107,878,456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7E551E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185,518,293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38491C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3,293,396,749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D8ED8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- 63,198,251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01D78B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- 1.88</w:t>
            </w:r>
          </w:p>
        </w:tc>
      </w:tr>
      <w:tr w:rsidR="00235DE0" w:rsidRPr="00235DE0" w14:paraId="4F35384B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202A618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國際會議及交流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AAAAB9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2,337,354,000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08523D6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2,190,404,402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EBC7EE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05DBD5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7365C68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1,638,205,108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B83EC4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552,199,294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F0B57B8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2,190,404,402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31337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- 146,949,598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78F4AC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- 6.29</w:t>
            </w:r>
          </w:p>
        </w:tc>
      </w:tr>
      <w:tr w:rsidR="00235DE0" w:rsidRPr="00235DE0" w14:paraId="12A0E600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7BD7A79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國際合作及關懷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B105D0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13,252,829,000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DCCE287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10,998,998,970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81B35DA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EDB9B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8FBAE26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4,943,594,277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A54D8D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6,055,404,693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410C09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10,998,998,970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1B98267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- 2,253,830,030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4CC749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- 17.01</w:t>
            </w:r>
          </w:p>
        </w:tc>
      </w:tr>
      <w:tr w:rsidR="00235DE0" w:rsidRPr="00235DE0" w14:paraId="2B4EEA4A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41A44320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一般建築及設備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5AFF42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597,886,000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A362142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595,252,518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9A6B77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D85B6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7637EAE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132,788,537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A3B108E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462,463,981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26F70EC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595,252,518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EFF819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- 2,633,482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B1AB998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- 0.44</w:t>
            </w:r>
          </w:p>
        </w:tc>
      </w:tr>
      <w:tr w:rsidR="00235DE0" w:rsidRPr="00235DE0" w14:paraId="7717D495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D7EEC35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外交支出機密預算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938602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1,186,718,000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CCB8A3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1,186,292,375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2D43F9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97B5A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E1FC96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359,653,070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47EBEE0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826,639,305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D6D696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1,186,292,375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9722A1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- 425,625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BC6076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- 0.04</w:t>
            </w:r>
          </w:p>
        </w:tc>
      </w:tr>
      <w:tr w:rsidR="00235DE0" w:rsidRPr="00235DE0" w14:paraId="13081768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8435F39" w14:textId="77777777" w:rsidR="00653C1D" w:rsidRPr="00235DE0" w:rsidRDefault="00653C1D" w:rsidP="00032A0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領事事務局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BA8FAB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1,850,380,000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CA7966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1,835,308,244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44299F4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A1914FB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F46DE3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1,833,010,244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CC8AA12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2,298,000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9313B31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1,835,308,244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0B8D204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- 15,071,756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D5DD02C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- 0.81</w:t>
            </w:r>
          </w:p>
        </w:tc>
      </w:tr>
      <w:tr w:rsidR="00235DE0" w:rsidRPr="00235DE0" w14:paraId="4ED5643A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3876A827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1DC2E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281,606,000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FCBC101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270,210,290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6B84B6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732B5C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F74153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270,062,290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35FBABA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148,000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0A8B24D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270,210,290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7106F6C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- 11,395,710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C8F419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- 4.05</w:t>
            </w:r>
          </w:p>
        </w:tc>
      </w:tr>
      <w:tr w:rsidR="00235DE0" w:rsidRPr="00235DE0" w14:paraId="5675E51F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B72DB76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領事事務管理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05A284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1,568,774,000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DC78FD9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1,565,097,954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3BE634D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98556F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B65690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1,562,947,954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5C7A95E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2,150,000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65D54B0E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1,565,097,954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2AD424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- 3,676,046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D3C69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- 0.23</w:t>
            </w:r>
          </w:p>
        </w:tc>
      </w:tr>
      <w:tr w:rsidR="00235DE0" w:rsidRPr="00235DE0" w14:paraId="69345C04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03E3A970" w14:textId="77777777" w:rsidR="00653C1D" w:rsidRPr="00235DE0" w:rsidRDefault="00653C1D" w:rsidP="00032A0A">
            <w:pPr>
              <w:ind w:leftChars="100" w:left="160"/>
              <w:jc w:val="distribute"/>
              <w:rPr>
                <w:rFonts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pacing w:val="-4"/>
                <w:sz w:val="22"/>
                <w:szCs w:val="22"/>
              </w:rPr>
              <w:t>外交及國際事務學院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FE7D2A0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96,885,000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B88330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94,057,809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31A1A11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1B66AA1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4C97D267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87,257,809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76FA40A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z w:val="22"/>
                <w:szCs w:val="22"/>
              </w:rPr>
              <w:t>6,800,000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0F4FFA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94,057,809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2018D5B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- 2,827,191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098990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b/>
                <w:noProof/>
                <w:spacing w:val="-4"/>
                <w:sz w:val="22"/>
                <w:szCs w:val="22"/>
              </w:rPr>
              <w:t>- 2.92</w:t>
            </w:r>
          </w:p>
        </w:tc>
      </w:tr>
      <w:tr w:rsidR="00235DE0" w:rsidRPr="00235DE0" w14:paraId="2F459BB0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8BAEC8F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一般行政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5611DB07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81,710,000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060C7469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79,317,699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6DAA3F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CD0B03E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D0603E0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72,517,699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4ACFA1E9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6,800,000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A8332F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79,317,699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465CC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- 2,392,301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4463447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- 2.93</w:t>
            </w:r>
          </w:p>
        </w:tc>
      </w:tr>
      <w:tr w:rsidR="00235DE0" w:rsidRPr="00235DE0" w14:paraId="316426A7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1C727359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外交領事人員講習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DBFF0F3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15,050,000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78B8F63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14,740,110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4008C592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B904E9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5A2343C1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14,740,110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5EB219A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7874C64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14,740,110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E811AD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- 309,890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FAD90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- 2.06</w:t>
            </w:r>
          </w:p>
        </w:tc>
      </w:tr>
      <w:tr w:rsidR="00653C1D" w:rsidRPr="00235DE0" w14:paraId="1C13C6FD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</w:trPr>
        <w:tc>
          <w:tcPr>
            <w:tcW w:w="2155" w:type="dxa"/>
            <w:shd w:val="clear" w:color="auto" w:fill="auto"/>
            <w:vAlign w:val="center"/>
          </w:tcPr>
          <w:p w14:paraId="6A2B90FC" w14:textId="77777777" w:rsidR="00653C1D" w:rsidRPr="00235DE0" w:rsidRDefault="00653C1D" w:rsidP="00032A0A">
            <w:pPr>
              <w:ind w:leftChars="200" w:left="320"/>
              <w:jc w:val="distribute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pacing w:val="-4"/>
                <w:sz w:val="22"/>
                <w:szCs w:val="22"/>
              </w:rPr>
              <w:t>第一預備金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2465F5DB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z w:val="22"/>
                <w:szCs w:val="22"/>
              </w:rPr>
              <w:t>125,000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76959205" w14:textId="77777777" w:rsidR="00653C1D" w:rsidRPr="00235DE0" w:rsidRDefault="00653C1D" w:rsidP="00032A0A">
            <w:pPr>
              <w:rPr>
                <w:rFonts w:ascii="細明體" w:eastAsia="細明體" w:hAnsi="細明體"/>
                <w:spacing w:val="-4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30FC43F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197" w:type="dxa"/>
            <w:shd w:val="clear" w:color="auto" w:fill="auto"/>
            <w:vAlign w:val="center"/>
          </w:tcPr>
          <w:p w14:paraId="6EE89D98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1" w:type="dxa"/>
            <w:shd w:val="clear" w:color="auto" w:fill="auto"/>
            <w:vAlign w:val="center"/>
          </w:tcPr>
          <w:p w14:paraId="6CF2C1F5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3807CA0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032" w:type="dxa"/>
            <w:shd w:val="clear" w:color="auto" w:fill="auto"/>
            <w:vAlign w:val="center"/>
          </w:tcPr>
          <w:p w14:paraId="1DDDD897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noProof/>
                <w:spacing w:val="-4"/>
                <w:sz w:val="22"/>
                <w:szCs w:val="22"/>
              </w:rPr>
              <w:t>－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2CAEA3A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- 125,000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D8896F4" w14:textId="77777777" w:rsidR="00653C1D" w:rsidRPr="00235DE0" w:rsidRDefault="00653C1D" w:rsidP="00032A0A">
            <w:pPr>
              <w:rPr>
                <w:rFonts w:ascii="細明體" w:eastAsia="細明體" w:hAnsi="細明體"/>
                <w:sz w:val="22"/>
                <w:szCs w:val="22"/>
              </w:rPr>
            </w:pPr>
            <w:r w:rsidRPr="00235DE0">
              <w:rPr>
                <w:rFonts w:ascii="細明體" w:eastAsia="細明體" w:hAnsi="細明體"/>
                <w:noProof/>
                <w:spacing w:val="-4"/>
                <w:sz w:val="22"/>
                <w:szCs w:val="22"/>
              </w:rPr>
              <w:t>- 100.00</w:t>
            </w:r>
          </w:p>
        </w:tc>
      </w:tr>
    </w:tbl>
    <w:p w14:paraId="3DC5A22A" w14:textId="77777777" w:rsidR="00653C1D" w:rsidRPr="00235DE0" w:rsidRDefault="00653C1D" w:rsidP="00653C1D">
      <w:pPr>
        <w:jc w:val="left"/>
      </w:pPr>
    </w:p>
    <w:p w14:paraId="128528A8" w14:textId="77777777" w:rsidR="00653C1D" w:rsidRPr="00235DE0" w:rsidRDefault="00653C1D" w:rsidP="00653C1D">
      <w:pPr>
        <w:pStyle w:val="a9"/>
        <w:ind w:rightChars="-14" w:right="-22"/>
      </w:pPr>
    </w:p>
    <w:tbl>
      <w:tblPr>
        <w:tblW w:w="20431" w:type="dxa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"/>
        <w:gridCol w:w="1712"/>
        <w:gridCol w:w="856"/>
        <w:gridCol w:w="2139"/>
        <w:gridCol w:w="2187"/>
        <w:gridCol w:w="2188"/>
        <w:gridCol w:w="2188"/>
        <w:gridCol w:w="2496"/>
        <w:gridCol w:w="2497"/>
        <w:gridCol w:w="2567"/>
        <w:gridCol w:w="1003"/>
      </w:tblGrid>
      <w:tr w:rsidR="00235DE0" w:rsidRPr="00235DE0" w14:paraId="32C7DF55" w14:textId="77777777" w:rsidTr="00974E2A">
        <w:trPr>
          <w:cantSplit/>
          <w:trHeight w:val="320"/>
          <w:tblHeader/>
        </w:trPr>
        <w:tc>
          <w:tcPr>
            <w:tcW w:w="23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758249" w14:textId="77777777" w:rsidR="00653C1D" w:rsidRPr="00235DE0" w:rsidRDefault="00653C1D" w:rsidP="00032A0A">
            <w:pPr>
              <w:rPr>
                <w:rFonts w:hAnsi="標楷體"/>
                <w:sz w:val="18"/>
                <w:szCs w:val="18"/>
              </w:rPr>
            </w:pPr>
            <w:r w:rsidRPr="00235DE0">
              <w:rPr>
                <w:rFonts w:hAnsi="標楷體" w:hint="eastAsia"/>
                <w:sz w:val="28"/>
              </w:rPr>
              <w:t>2.　以前年度部分</w:t>
            </w:r>
          </w:p>
        </w:tc>
        <w:tc>
          <w:tcPr>
            <w:tcW w:w="1812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3E869" w14:textId="77777777" w:rsidR="00653C1D" w:rsidRPr="00235DE0" w:rsidRDefault="00653C1D" w:rsidP="00032A0A">
            <w:pPr>
              <w:rPr>
                <w:rFonts w:hAnsi="標楷體"/>
                <w:sz w:val="18"/>
                <w:szCs w:val="18"/>
              </w:rPr>
            </w:pPr>
          </w:p>
        </w:tc>
      </w:tr>
      <w:tr w:rsidR="00235DE0" w:rsidRPr="00235DE0" w14:paraId="0F9C55C5" w14:textId="77777777" w:rsidTr="00974E2A">
        <w:trPr>
          <w:cantSplit/>
          <w:trHeight w:val="320"/>
          <w:tblHeader/>
        </w:trPr>
        <w:tc>
          <w:tcPr>
            <w:tcW w:w="20431" w:type="dxa"/>
            <w:gridSpan w:val="11"/>
            <w:tcBorders>
              <w:top w:val="nil"/>
            </w:tcBorders>
            <w:vAlign w:val="center"/>
          </w:tcPr>
          <w:p w14:paraId="38CF9BE4" w14:textId="77777777" w:rsidR="00653C1D" w:rsidRPr="00235DE0" w:rsidRDefault="00653C1D" w:rsidP="00032A0A">
            <w:pPr>
              <w:pStyle w:val="a8"/>
              <w:ind w:left="48" w:right="48"/>
              <w:jc w:val="right"/>
              <w:rPr>
                <w:rFonts w:ascii="標楷體" w:hAnsi="標楷體"/>
              </w:rPr>
            </w:pPr>
            <w:r w:rsidRPr="00235DE0">
              <w:rPr>
                <w:rFonts w:ascii="標楷體" w:hAnsi="標楷體" w:hint="eastAsia"/>
                <w:sz w:val="24"/>
              </w:rPr>
              <w:t>單位：新臺幣元</w:t>
            </w:r>
          </w:p>
        </w:tc>
      </w:tr>
      <w:tr w:rsidR="00235DE0" w:rsidRPr="00235DE0" w14:paraId="6B7A7878" w14:textId="77777777" w:rsidTr="00974E2A">
        <w:trPr>
          <w:cantSplit/>
          <w:trHeight w:val="320"/>
          <w:tblHeader/>
        </w:trPr>
        <w:tc>
          <w:tcPr>
            <w:tcW w:w="598" w:type="dxa"/>
            <w:vMerge w:val="restart"/>
            <w:vAlign w:val="center"/>
          </w:tcPr>
          <w:p w14:paraId="7B93152B" w14:textId="77777777" w:rsidR="00653C1D" w:rsidRPr="00235DE0" w:rsidRDefault="00653C1D" w:rsidP="00032A0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568" w:type="dxa"/>
            <w:gridSpan w:val="2"/>
            <w:vMerge w:val="restart"/>
            <w:vAlign w:val="center"/>
          </w:tcPr>
          <w:p w14:paraId="54A01213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139" w:type="dxa"/>
            <w:vMerge w:val="restart"/>
            <w:vAlign w:val="center"/>
          </w:tcPr>
          <w:p w14:paraId="1BE23BB2" w14:textId="77777777" w:rsidR="00653C1D" w:rsidRPr="00235DE0" w:rsidRDefault="00653C1D" w:rsidP="00032A0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235DE0">
              <w:rPr>
                <w:rFonts w:hint="eastAsia"/>
                <w:spacing w:val="-20"/>
                <w:sz w:val="22"/>
                <w:szCs w:val="22"/>
              </w:rPr>
              <w:t>以前年度轉入數</w:t>
            </w:r>
          </w:p>
        </w:tc>
        <w:tc>
          <w:tcPr>
            <w:tcW w:w="6563" w:type="dxa"/>
            <w:gridSpan w:val="3"/>
          </w:tcPr>
          <w:p w14:paraId="5118D881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修正數</w:t>
            </w:r>
          </w:p>
        </w:tc>
        <w:tc>
          <w:tcPr>
            <w:tcW w:w="8560" w:type="dxa"/>
            <w:gridSpan w:val="4"/>
            <w:vAlign w:val="center"/>
          </w:tcPr>
          <w:p w14:paraId="4136B996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決算審定數</w:t>
            </w:r>
          </w:p>
        </w:tc>
      </w:tr>
      <w:tr w:rsidR="00235DE0" w:rsidRPr="00235DE0" w14:paraId="7C5B4785" w14:textId="77777777" w:rsidTr="00974E2A">
        <w:trPr>
          <w:cantSplit/>
          <w:trHeight w:val="320"/>
          <w:tblHeader/>
        </w:trPr>
        <w:tc>
          <w:tcPr>
            <w:tcW w:w="598" w:type="dxa"/>
            <w:vMerge/>
            <w:vAlign w:val="center"/>
          </w:tcPr>
          <w:p w14:paraId="546C90A6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vMerge/>
            <w:vAlign w:val="center"/>
          </w:tcPr>
          <w:p w14:paraId="63F61049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39" w:type="dxa"/>
            <w:vMerge/>
            <w:vAlign w:val="center"/>
          </w:tcPr>
          <w:p w14:paraId="71DBB481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87" w:type="dxa"/>
            <w:vMerge w:val="restart"/>
            <w:vAlign w:val="center"/>
          </w:tcPr>
          <w:p w14:paraId="14A8BFF6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188" w:type="dxa"/>
            <w:vMerge w:val="restart"/>
            <w:vAlign w:val="center"/>
          </w:tcPr>
          <w:p w14:paraId="28D90707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2188" w:type="dxa"/>
            <w:vMerge w:val="restart"/>
            <w:vAlign w:val="center"/>
          </w:tcPr>
          <w:p w14:paraId="28EF5609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2496" w:type="dxa"/>
            <w:vMerge w:val="restart"/>
            <w:vAlign w:val="center"/>
          </w:tcPr>
          <w:p w14:paraId="00C45D7B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減免（註銷）數</w:t>
            </w:r>
          </w:p>
        </w:tc>
        <w:tc>
          <w:tcPr>
            <w:tcW w:w="2497" w:type="dxa"/>
            <w:vMerge w:val="restart"/>
            <w:vAlign w:val="center"/>
          </w:tcPr>
          <w:p w14:paraId="0842F2BB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實現數</w:t>
            </w:r>
          </w:p>
        </w:tc>
        <w:tc>
          <w:tcPr>
            <w:tcW w:w="3567" w:type="dxa"/>
            <w:gridSpan w:val="2"/>
            <w:vAlign w:val="center"/>
          </w:tcPr>
          <w:p w14:paraId="0B66A882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應付保留數</w:t>
            </w:r>
          </w:p>
        </w:tc>
      </w:tr>
      <w:tr w:rsidR="00235DE0" w:rsidRPr="00235DE0" w14:paraId="718D8831" w14:textId="77777777" w:rsidTr="00974E2A">
        <w:trPr>
          <w:cantSplit/>
          <w:trHeight w:val="320"/>
          <w:tblHeader/>
        </w:trPr>
        <w:tc>
          <w:tcPr>
            <w:tcW w:w="598" w:type="dxa"/>
            <w:vMerge/>
            <w:tcBorders>
              <w:bottom w:val="single" w:sz="4" w:space="0" w:color="auto"/>
            </w:tcBorders>
            <w:vAlign w:val="center"/>
          </w:tcPr>
          <w:p w14:paraId="54D3BC07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9E140C4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39" w:type="dxa"/>
            <w:vMerge/>
            <w:tcBorders>
              <w:bottom w:val="single" w:sz="4" w:space="0" w:color="auto"/>
            </w:tcBorders>
            <w:vAlign w:val="center"/>
          </w:tcPr>
          <w:p w14:paraId="317E9272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87" w:type="dxa"/>
            <w:vMerge/>
            <w:tcBorders>
              <w:bottom w:val="single" w:sz="4" w:space="0" w:color="auto"/>
            </w:tcBorders>
          </w:tcPr>
          <w:p w14:paraId="5FC4E0D3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bottom w:val="single" w:sz="4" w:space="0" w:color="auto"/>
            </w:tcBorders>
          </w:tcPr>
          <w:p w14:paraId="1EF1EE73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188" w:type="dxa"/>
            <w:vMerge/>
            <w:tcBorders>
              <w:bottom w:val="single" w:sz="4" w:space="0" w:color="auto"/>
            </w:tcBorders>
          </w:tcPr>
          <w:p w14:paraId="4255658E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96" w:type="dxa"/>
            <w:vMerge/>
            <w:tcBorders>
              <w:bottom w:val="single" w:sz="4" w:space="0" w:color="auto"/>
            </w:tcBorders>
            <w:vAlign w:val="center"/>
          </w:tcPr>
          <w:p w14:paraId="6125BFC4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497" w:type="dxa"/>
            <w:vMerge/>
            <w:tcBorders>
              <w:bottom w:val="single" w:sz="4" w:space="0" w:color="auto"/>
            </w:tcBorders>
            <w:vAlign w:val="center"/>
          </w:tcPr>
          <w:p w14:paraId="003AB17A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</w:p>
        </w:tc>
        <w:tc>
          <w:tcPr>
            <w:tcW w:w="2567" w:type="dxa"/>
            <w:tcBorders>
              <w:bottom w:val="single" w:sz="4" w:space="0" w:color="auto"/>
            </w:tcBorders>
            <w:vAlign w:val="center"/>
          </w:tcPr>
          <w:p w14:paraId="66B73EAE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vAlign w:val="center"/>
          </w:tcPr>
          <w:p w14:paraId="1EEC7D3E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％</w:t>
            </w:r>
          </w:p>
        </w:tc>
      </w:tr>
      <w:tr w:rsidR="00235DE0" w:rsidRPr="00235DE0" w14:paraId="057BC9F4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5DAEA361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0FBEA984" w14:textId="77777777" w:rsidR="00653C1D" w:rsidRPr="00235DE0" w:rsidRDefault="00653C1D" w:rsidP="00032A0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外交部主管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079E84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13,878,839,020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7FD1800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32A67C3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CDB7331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9DEDFF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983,102,735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643C7C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4,658,847,851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154C3B0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8,236,888,434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BE4040A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59.35</w:t>
            </w:r>
          </w:p>
        </w:tc>
      </w:tr>
      <w:tr w:rsidR="00235DE0" w:rsidRPr="00235DE0" w14:paraId="51D24155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78FF52B4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7614C503" w14:textId="77777777" w:rsidR="00653C1D" w:rsidRPr="00235DE0" w:rsidRDefault="00653C1D" w:rsidP="00032A0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(公開部分)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15D70D96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13,454,417,728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7630F2F4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EE57513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3C92C3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7B35EA0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835,475,757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74215F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4,606,603,361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6D525A08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8,012,338,610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B54DDEB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59.55</w:t>
            </w:r>
          </w:p>
        </w:tc>
      </w:tr>
      <w:tr w:rsidR="00235DE0" w:rsidRPr="00235DE0" w14:paraId="182409D3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0A21463B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398FEB93" w14:textId="77777777" w:rsidR="00653C1D" w:rsidRPr="00235DE0" w:rsidRDefault="00653C1D" w:rsidP="00032A0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(機密部分)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14D2B56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424,421,292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6884604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96E5C0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9CE843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2B3FB5D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147,626,978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DBF0B8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52,244,490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15294336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224,549,824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B041EF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52.91</w:t>
            </w:r>
          </w:p>
        </w:tc>
      </w:tr>
      <w:tr w:rsidR="00235DE0" w:rsidRPr="00235DE0" w14:paraId="3E9A560A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3999AA4F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57277D8D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外交部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10876C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13,837,034,109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5CC22B27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FFE561B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B3A029A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B82C20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982,932,835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259AE80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4,633,386,528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588545F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8,220,714,746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A197B41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59.41</w:t>
            </w:r>
          </w:p>
        </w:tc>
      </w:tr>
      <w:tr w:rsidR="00235DE0" w:rsidRPr="00235DE0" w14:paraId="2DC81952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41E386FD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/>
                <w:noProof/>
                <w:sz w:val="22"/>
                <w:szCs w:val="22"/>
              </w:rPr>
              <w:t>108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50BE6B14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341ECFE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162,106,646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1D1BCC5B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E7B924E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5A88C9B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E27011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961565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133,429,783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463983D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28,676,863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784D40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17.69</w:t>
            </w:r>
          </w:p>
        </w:tc>
      </w:tr>
      <w:tr w:rsidR="00235DE0" w:rsidRPr="00235DE0" w14:paraId="5B784475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70801868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7D3541C4" w14:textId="77777777" w:rsidR="00653C1D" w:rsidRPr="00235DE0" w:rsidRDefault="00653C1D" w:rsidP="00032A0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F29034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276,115,154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637067A1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A44706A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E99860C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42B857A5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2,373,649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5073440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236,080,044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706C56E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37,661,461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74E21ED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13.64</w:t>
            </w:r>
          </w:p>
        </w:tc>
      </w:tr>
      <w:tr w:rsidR="00235DE0" w:rsidRPr="00235DE0" w14:paraId="233F3D04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2FE721A9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51030C1D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CF4857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879,528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4BB0B9F0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5D9FD55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6D89B3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EC7780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205,696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5557A3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673,832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5B3E749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60C5C5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41EA00C8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4C1479E6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48955647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外交管理業務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41BC6F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311,856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58AC13FE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C87EE8F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5D7C461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195B4A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74118D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311,856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6763526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85C8F1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74E1B24A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492CBE90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54978635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54048EA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35,959,688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4DE23A25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ADD793A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D80937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8A61D8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7C8F54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10,351,274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376881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25,608,414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54F0E3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71.21</w:t>
            </w:r>
          </w:p>
        </w:tc>
      </w:tr>
      <w:tr w:rsidR="00235DE0" w:rsidRPr="00235DE0" w14:paraId="3B777E7C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1181BE64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3971BF65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5BC860F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75,158,482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313C539F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260D29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77B4D1D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04A00D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20E1D0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63,105,435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27B895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12,053,047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851214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16.04</w:t>
            </w:r>
          </w:p>
        </w:tc>
      </w:tr>
      <w:tr w:rsidR="00235DE0" w:rsidRPr="00235DE0" w14:paraId="0E7B74BD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723C4106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0C976530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711AC6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159,484,285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6C0F5CE1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46B1ACD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BEFF61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FC01B4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7E4687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159,484,285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60884AB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7A70BC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37A5D8EE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313A26EA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1EF3B7F3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06E4B00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4,321,315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0E42ED91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8A09D6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4C36E6F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8704F0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2,167,953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794639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2,153,362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42BD332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F5F575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46AC6CAB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707FEAEA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766405A5" w14:textId="77777777" w:rsidR="00653C1D" w:rsidRPr="00235DE0" w:rsidRDefault="00653C1D" w:rsidP="00032A0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63987D8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1,527,916,327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181D61E2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A40CAA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2AC5C29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095880C4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8,826,663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35099F3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387,772,731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662EC256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1,131,316,933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AE24CE3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74.04</w:t>
            </w:r>
          </w:p>
        </w:tc>
      </w:tr>
      <w:tr w:rsidR="00235DE0" w:rsidRPr="00235DE0" w14:paraId="5B2EF240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5FD1AB8B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09AEE205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15218A3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96,250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42C06D3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B2AE63E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7CFBDC0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7AF57E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CCB002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96,250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62D1682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69487E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329167A4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33105DB6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15E7EE81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外交管理業務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DB5871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212,445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380CF226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3B25F77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D0532E5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B7E4CC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754B3C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212,445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782B82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CE0AE7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35EBE7D9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0F41CDB5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6A7D4509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2CE518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15,305,382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201A40B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A30BD4A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ADA847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C17C49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1,226,553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6DE5B2E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14,078,829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B5CCAA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1D650F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51D6163C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362A2F72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0B6B0A6C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47B9B3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5,056,125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34FD64FE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81834F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3B4FFFC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1CD43F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2,740,826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AB5E16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2,315,299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4E960C5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D64DF4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611EEB73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1D1FD03E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6884A932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45BD8B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1,348,967,633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12963130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6E9BB35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FBF9FA4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55C4A0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4,652,639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0915E6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311,787,771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43DEE65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1,032,527,223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93854E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76.54</w:t>
            </w:r>
          </w:p>
        </w:tc>
      </w:tr>
      <w:tr w:rsidR="00235DE0" w:rsidRPr="00235DE0" w14:paraId="29D832D8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7A3B956F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5AE0AA6D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7F6EF0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158,113,159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573D2B7F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0BA9175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06B2C0A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A85631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206,645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4A37FD2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59,116,804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60F825D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98,789,710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AD0DDC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62.48</w:t>
            </w:r>
          </w:p>
        </w:tc>
      </w:tr>
      <w:tr w:rsidR="00235DE0" w:rsidRPr="00235DE0" w14:paraId="2D72D68E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66235A5D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754E9014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1FA377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165,333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572FA9B9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A8F0CF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CF0B1F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8E791C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6D0DC6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165,333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75A45C8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D7E32E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65BF05F5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299DBFE2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23D700B8" w14:textId="77777777" w:rsidR="00653C1D" w:rsidRPr="00235DE0" w:rsidRDefault="00653C1D" w:rsidP="00032A0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0A434E7E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2,736,328,727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5326DB5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4BA635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D81D14E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084768DE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42,081,012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68EC3B9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752,131,771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1DF75717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1,942,115,944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4D4E0C0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70.98</w:t>
            </w:r>
          </w:p>
        </w:tc>
      </w:tr>
      <w:tr w:rsidR="00235DE0" w:rsidRPr="00235DE0" w14:paraId="236D41AA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6C546A88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7D87DE23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061D2E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8,018,576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23E5FC2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907627F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B5A856B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ABD273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414,869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595946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7,603,707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66A710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C7F1C4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4C11AEAD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317CD71F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1D559B3A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外交管理業務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830C72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550,794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0255F1A7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6244126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7E43277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870B9A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78FEF6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7DFF5E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550,794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5E923D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</w:tr>
      <w:tr w:rsidR="00235DE0" w:rsidRPr="00235DE0" w14:paraId="786B84F6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5D66F112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513B31A7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6ECC60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8,352,819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24751B9C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BB10431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0FAA17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A105D7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664,530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0DF84C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5,298,593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79F50C8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2,389,696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8EE48C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28.61</w:t>
            </w:r>
          </w:p>
        </w:tc>
      </w:tr>
      <w:tr w:rsidR="00235DE0" w:rsidRPr="00235DE0" w14:paraId="106BE020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4FD8BCD0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48D063AF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D8D0E8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34,497,444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27736F1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278BC2A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3CD75AB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CBF246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6,849,212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BE5213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15,595,393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60374C7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12,052,839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47D27C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34.94</w:t>
            </w:r>
          </w:p>
        </w:tc>
      </w:tr>
      <w:tr w:rsidR="00235DE0" w:rsidRPr="00235DE0" w14:paraId="4C166F56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1581F582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35B43373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5D26979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2,670,505,050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2C9293BD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E3A744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38ABD19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C855FF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26,486,255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3BF788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723,059,117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380695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1,920,959,678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055868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71.93</w:t>
            </w:r>
          </w:p>
        </w:tc>
      </w:tr>
      <w:tr w:rsidR="00235DE0" w:rsidRPr="00235DE0" w14:paraId="572C9721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13BA19FA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6583363A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5C447E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14,404,044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06084EC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7C2EF8E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C6CC41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3ABBEA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7,666,146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EBF23F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574,961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5D416F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6,162,937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48115C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42.79</w:t>
            </w:r>
          </w:p>
        </w:tc>
      </w:tr>
      <w:tr w:rsidR="00235DE0" w:rsidRPr="00235DE0" w14:paraId="2C468F9F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64AEBD27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1E9B7E27" w14:textId="77777777" w:rsidR="00653C1D" w:rsidRPr="00235DE0" w:rsidRDefault="00653C1D" w:rsidP="00032A0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E4350BE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9,134,567,255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077D7A2B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3C481BC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4B1F963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4AB940FA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929,651,511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FFE93E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3,123,972,199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47C0F8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5,080,943,545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66BAFDD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55.62</w:t>
            </w:r>
          </w:p>
        </w:tc>
      </w:tr>
      <w:tr w:rsidR="00235DE0" w:rsidRPr="00235DE0" w14:paraId="797C5E02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2A00948A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734F3A70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181BF6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68,125,025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29983DF7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08DF004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03DA7A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0854FE6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401,462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FB11F6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65,506,439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90F2FD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2,217,124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6AA975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3.25</w:t>
            </w:r>
          </w:p>
        </w:tc>
      </w:tr>
      <w:tr w:rsidR="00235DE0" w:rsidRPr="00235DE0" w14:paraId="28908D76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332F7388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3E6FE52C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外交管理業務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5B7AEB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20,916,902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52B755C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E61F02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E4711F5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3788E5A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1,253,469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9DE349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19,309,921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7C95772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353,512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0D08E04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1.69</w:t>
            </w:r>
          </w:p>
        </w:tc>
      </w:tr>
      <w:tr w:rsidR="00235DE0" w:rsidRPr="00235DE0" w14:paraId="16334EAA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4C8FABE7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3EC2940F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9B6E6CE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187,276,267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08C1412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8EC7616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27B27CD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9B2960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19,622,794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3333B8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121,544,031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5F7E81F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46,109,442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34D43E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24.62</w:t>
            </w:r>
          </w:p>
        </w:tc>
      </w:tr>
      <w:tr w:rsidR="00235DE0" w:rsidRPr="00235DE0" w14:paraId="0BB4746E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495D7D64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22A0308F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76739F8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489,461,397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4CBB3BF5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5F7F80D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4F3E097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AFBE0D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83,809,987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BED65B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350,219,557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7D6497A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55,431,853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71B41B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11.33</w:t>
            </w:r>
          </w:p>
        </w:tc>
      </w:tr>
      <w:tr w:rsidR="00235DE0" w:rsidRPr="00235DE0" w14:paraId="17A3F08A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24E351DD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3FC86413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05B4101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7,350,593,991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67DAC887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F4BD26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AD2F6A9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7A4D6AF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686,149,025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70C663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2,252,414,838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1B9E43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4,412,030,128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5373AC4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60.02</w:t>
            </w:r>
          </w:p>
        </w:tc>
      </w:tr>
      <w:tr w:rsidR="00235DE0" w:rsidRPr="00235DE0" w14:paraId="0C553629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074FAE16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16D62E34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31B73AD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612,663,073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5D5800B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41FA347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CC7A2E0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31C03B2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621,895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6AAF1F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265,626,579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571212B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346,414,599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B64928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56.54</w:t>
            </w:r>
          </w:p>
        </w:tc>
      </w:tr>
      <w:tr w:rsidR="00235DE0" w:rsidRPr="00235DE0" w14:paraId="06CA707F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3C0B6789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1C8FC5CB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52A3BA1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405,530,600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6E27BB4E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549983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3608F8D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5A7008C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137,792,879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70EDF5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49,350,834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099F26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218,386,887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CF53A4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53.85</w:t>
            </w:r>
          </w:p>
        </w:tc>
      </w:tr>
      <w:tr w:rsidR="00235DE0" w:rsidRPr="00235DE0" w14:paraId="2BB23FCC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1F4A676B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046E3EF4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領事事務局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1471CA45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37,803,311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6C69724F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4533836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7A03EAB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4990F1C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169,900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58990A7B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21,459,723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0233F5B1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16,173,688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1E653516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42.78</w:t>
            </w:r>
          </w:p>
        </w:tc>
      </w:tr>
      <w:tr w:rsidR="00235DE0" w:rsidRPr="00235DE0" w14:paraId="61961385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7046456E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52E2825F" w14:textId="77777777" w:rsidR="00653C1D" w:rsidRPr="00235DE0" w:rsidRDefault="00653C1D" w:rsidP="00032A0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56B068A0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37,803,311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48AAB477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7DA1A1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5289F0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26AB1BA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169,900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2311E03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21,459,723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1593315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16,173,688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60965DF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42.78</w:t>
            </w:r>
          </w:p>
        </w:tc>
      </w:tr>
      <w:tr w:rsidR="00235DE0" w:rsidRPr="00235DE0" w14:paraId="429CB96D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5577CABA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6FA9339C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92DD30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31,804,536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7E063212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EBBDE04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18411480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13BC2C3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169,900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34F84EC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15,460,948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4F2451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16,173,688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D514A5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50.85</w:t>
            </w:r>
          </w:p>
        </w:tc>
      </w:tr>
      <w:tr w:rsidR="00235DE0" w:rsidRPr="00235DE0" w14:paraId="6A00553B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118266B0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52AA2A7B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領事事務管理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52C818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5,998,775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777217DE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F0A9B34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4F107F7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DCB3BC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8C0880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5,998,775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3D3016E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78EAFD3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44E0E9F7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29D2B232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130AE203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外交及國際事務學院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238D494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4,001,600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7E403D58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17E470B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4781E07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6F24D2C0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72B5FDBE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4,001,600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4AD454BD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EC3B418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3787D280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037C7C21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59B2B7D5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384348E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1,883,600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0850E704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2BB4C29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06659438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01F3DB3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032DDA0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1,883,600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1110DFA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4F602C1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5FDE8706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70A35AF4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45E53668" w14:textId="77777777" w:rsidR="00653C1D" w:rsidRPr="00235DE0" w:rsidRDefault="00653C1D" w:rsidP="00032A0A">
            <w:pPr>
              <w:pStyle w:val="2"/>
              <w:ind w:leftChars="300" w:left="480" w:rightChars="100" w:right="160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noProof/>
                <w:sz w:val="22"/>
                <w:szCs w:val="22"/>
              </w:rPr>
              <w:t>小計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0564FFB0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2,118,000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0EB1B67E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52B2B20D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2C6571FE" w14:textId="77777777" w:rsidR="00653C1D" w:rsidRPr="00235DE0" w:rsidRDefault="00653C1D" w:rsidP="00032A0A">
            <w:pPr>
              <w:rPr>
                <w:rFonts w:ascii="細明體" w:eastAsia="細明體" w:hAnsi="細明體"/>
                <w:b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4AD2EBDF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18AFB89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/>
                <w:b/>
                <w:noProof/>
                <w:sz w:val="22"/>
                <w:szCs w:val="22"/>
              </w:rPr>
              <w:t>2,118,000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2849F00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378AB8C1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  <w:r w:rsidRPr="00235DE0">
              <w:rPr>
                <w:rFonts w:hAnsi="細明體" w:hint="eastAsia"/>
                <w:b/>
                <w:noProof/>
                <w:sz w:val="22"/>
                <w:szCs w:val="22"/>
              </w:rPr>
              <w:t>－</w:t>
            </w:r>
          </w:p>
        </w:tc>
      </w:tr>
      <w:tr w:rsidR="00235DE0" w:rsidRPr="00235DE0" w14:paraId="19AEB655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76EED2E2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431D22E9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4FD1136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1,118,000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22E1DFDC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E55D06A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4D29560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45D5935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2D818FA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1,118,000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5E70AB7E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236FF8F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  <w:tr w:rsidR="00653C1D" w:rsidRPr="00235DE0" w14:paraId="03B3AF6C" w14:textId="77777777" w:rsidTr="00974E2A">
        <w:tblPrEx>
          <w:tblBorders>
            <w:insideH w:val="none" w:sz="0" w:space="0" w:color="auto"/>
          </w:tblBorders>
        </w:tblPrEx>
        <w:trPr>
          <w:trHeight w:val="352"/>
        </w:trPr>
        <w:tc>
          <w:tcPr>
            <w:tcW w:w="598" w:type="dxa"/>
            <w:shd w:val="clear" w:color="auto" w:fill="auto"/>
            <w:vAlign w:val="center"/>
          </w:tcPr>
          <w:p w14:paraId="5E95A0DC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568" w:type="dxa"/>
            <w:gridSpan w:val="2"/>
            <w:shd w:val="clear" w:color="auto" w:fill="auto"/>
            <w:vAlign w:val="center"/>
          </w:tcPr>
          <w:p w14:paraId="2D490ACA" w14:textId="77777777" w:rsidR="00653C1D" w:rsidRPr="00235DE0" w:rsidRDefault="00653C1D" w:rsidP="00032A0A">
            <w:pPr>
              <w:pStyle w:val="2"/>
              <w:ind w:leftChars="200" w:left="32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b w:val="0"/>
                <w:noProof/>
                <w:sz w:val="22"/>
                <w:szCs w:val="22"/>
              </w:rPr>
              <w:t>外交領事人員講習</w:t>
            </w:r>
          </w:p>
        </w:tc>
        <w:tc>
          <w:tcPr>
            <w:tcW w:w="2139" w:type="dxa"/>
            <w:shd w:val="clear" w:color="auto" w:fill="auto"/>
            <w:vAlign w:val="center"/>
          </w:tcPr>
          <w:p w14:paraId="662FAC5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2187" w:type="dxa"/>
            <w:shd w:val="clear" w:color="auto" w:fill="auto"/>
            <w:vAlign w:val="center"/>
          </w:tcPr>
          <w:p w14:paraId="4DF27D76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6AC3F021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188" w:type="dxa"/>
            <w:shd w:val="clear" w:color="auto" w:fill="auto"/>
            <w:vAlign w:val="center"/>
          </w:tcPr>
          <w:p w14:paraId="79E02123" w14:textId="77777777" w:rsidR="00653C1D" w:rsidRPr="00235DE0" w:rsidRDefault="00653C1D" w:rsidP="00032A0A">
            <w:pPr>
              <w:rPr>
                <w:rFonts w:ascii="細明體" w:eastAsia="細明體" w:hAnsi="細明體"/>
                <w:bCs/>
                <w:noProof/>
                <w:w w:val="90"/>
                <w:sz w:val="22"/>
                <w:szCs w:val="22"/>
              </w:rPr>
            </w:pPr>
            <w:r w:rsidRPr="00235DE0">
              <w:rPr>
                <w:rFonts w:ascii="細明體" w:eastAsia="細明體" w:hAnsi="細明體" w:hint="eastAsia"/>
                <w:bCs/>
                <w:noProof/>
                <w:w w:val="90"/>
                <w:sz w:val="22"/>
                <w:szCs w:val="22"/>
              </w:rPr>
              <w:t>－</w:t>
            </w:r>
          </w:p>
        </w:tc>
        <w:tc>
          <w:tcPr>
            <w:tcW w:w="2496" w:type="dxa"/>
            <w:shd w:val="clear" w:color="auto" w:fill="auto"/>
            <w:vAlign w:val="center"/>
          </w:tcPr>
          <w:p w14:paraId="2664454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2497" w:type="dxa"/>
            <w:shd w:val="clear" w:color="auto" w:fill="auto"/>
            <w:vAlign w:val="center"/>
          </w:tcPr>
          <w:p w14:paraId="6FC2C7E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1,000,000</w:t>
            </w:r>
          </w:p>
        </w:tc>
        <w:tc>
          <w:tcPr>
            <w:tcW w:w="2567" w:type="dxa"/>
            <w:shd w:val="clear" w:color="auto" w:fill="auto"/>
            <w:vAlign w:val="center"/>
          </w:tcPr>
          <w:p w14:paraId="1E7ACBB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  <w:tc>
          <w:tcPr>
            <w:tcW w:w="999" w:type="dxa"/>
            <w:shd w:val="clear" w:color="auto" w:fill="auto"/>
            <w:vAlign w:val="center"/>
          </w:tcPr>
          <w:p w14:paraId="67E628A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 w:hint="eastAsia"/>
                <w:noProof/>
                <w:sz w:val="22"/>
                <w:szCs w:val="22"/>
              </w:rPr>
              <w:t>－</w:t>
            </w:r>
          </w:p>
        </w:tc>
      </w:tr>
    </w:tbl>
    <w:p w14:paraId="1F5D80A7" w14:textId="77777777" w:rsidR="00653C1D" w:rsidRPr="00235DE0" w:rsidRDefault="00653C1D" w:rsidP="00653C1D">
      <w:pPr>
        <w:pStyle w:val="a7"/>
        <w:spacing w:before="72" w:after="72"/>
        <w:ind w:left="832" w:right="16" w:hanging="672"/>
        <w:rPr>
          <w:b w:val="0"/>
          <w:bCs w:val="0"/>
          <w:szCs w:val="28"/>
        </w:rPr>
      </w:pPr>
    </w:p>
    <w:p w14:paraId="39554B2E" w14:textId="77777777" w:rsidR="00653C1D" w:rsidRPr="00235DE0" w:rsidRDefault="00653C1D" w:rsidP="00653C1D">
      <w:pPr>
        <w:pStyle w:val="a7"/>
        <w:spacing w:before="72" w:after="72"/>
        <w:ind w:leftChars="0" w:left="0" w:firstLineChars="0" w:firstLine="0"/>
        <w:jc w:val="left"/>
        <w:rPr>
          <w:sz w:val="36"/>
        </w:rPr>
      </w:pPr>
      <w:r w:rsidRPr="00235DE0">
        <w:rPr>
          <w:rFonts w:hint="eastAsia"/>
          <w:sz w:val="36"/>
        </w:rPr>
        <w:lastRenderedPageBreak/>
        <w:t>二、各項差異原因分析簡明表</w:t>
      </w:r>
    </w:p>
    <w:p w14:paraId="18320126" w14:textId="77777777" w:rsidR="00653C1D" w:rsidRPr="00235DE0" w:rsidRDefault="00653C1D" w:rsidP="00653C1D">
      <w:pPr>
        <w:pStyle w:val="a7"/>
        <w:spacing w:before="72" w:after="72"/>
        <w:ind w:leftChars="0" w:left="0" w:firstLineChars="0" w:firstLine="0"/>
        <w:jc w:val="left"/>
      </w:pPr>
      <w:r w:rsidRPr="00235DE0">
        <w:rPr>
          <w:rFonts w:hint="eastAsia"/>
        </w:rPr>
        <w:t>（一）　歲入部分</w:t>
      </w:r>
    </w:p>
    <w:p w14:paraId="5162D5B0" w14:textId="77777777" w:rsidR="00653C1D" w:rsidRPr="00235DE0" w:rsidRDefault="00653C1D" w:rsidP="00653C1D"/>
    <w:p w14:paraId="7FF12A1A" w14:textId="77777777" w:rsidR="00653C1D" w:rsidRPr="00235DE0" w:rsidRDefault="00653C1D" w:rsidP="00653C1D">
      <w:pPr>
        <w:rPr>
          <w:sz w:val="20"/>
        </w:rPr>
      </w:pPr>
    </w:p>
    <w:tbl>
      <w:tblPr>
        <w:tblW w:w="198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28" w:type="dxa"/>
        </w:tblCellMar>
        <w:tblLook w:val="0000" w:firstRow="0" w:lastRow="0" w:firstColumn="0" w:lastColumn="0" w:noHBand="0" w:noVBand="0"/>
      </w:tblPr>
      <w:tblGrid>
        <w:gridCol w:w="3119"/>
        <w:gridCol w:w="2268"/>
        <w:gridCol w:w="2268"/>
        <w:gridCol w:w="2268"/>
        <w:gridCol w:w="1276"/>
        <w:gridCol w:w="8646"/>
      </w:tblGrid>
      <w:tr w:rsidR="00235DE0" w:rsidRPr="00235DE0" w14:paraId="6645E1EB" w14:textId="77777777" w:rsidTr="00032A0A">
        <w:trPr>
          <w:cantSplit/>
          <w:trHeight w:val="284"/>
          <w:tblHeader/>
        </w:trPr>
        <w:tc>
          <w:tcPr>
            <w:tcW w:w="19845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1E920E7" w14:textId="4B36EFE8" w:rsidR="00653C1D" w:rsidRPr="00235DE0" w:rsidRDefault="00653C1D" w:rsidP="00032A0A">
            <w:pPr>
              <w:jc w:val="left"/>
              <w:rPr>
                <w:rFonts w:hAnsi="標楷體"/>
                <w:sz w:val="28"/>
                <w:szCs w:val="24"/>
              </w:rPr>
            </w:pPr>
            <w:r w:rsidRPr="00235DE0">
              <w:rPr>
                <w:rFonts w:hAnsi="標楷體" w:hint="eastAsia"/>
                <w:sz w:val="28"/>
                <w:szCs w:val="24"/>
              </w:rPr>
              <w:t>113年度歲入超（短）收數簡明表</w:t>
            </w:r>
          </w:p>
          <w:p w14:paraId="47A028B1" w14:textId="77777777" w:rsidR="00653C1D" w:rsidRPr="00235DE0" w:rsidRDefault="00653C1D" w:rsidP="00032A0A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235DE0">
              <w:rPr>
                <w:rFonts w:ascii="標楷體" w:hAnsi="標楷體"/>
                <w:sz w:val="24"/>
                <w:szCs w:val="24"/>
              </w:rPr>
              <w:t>：</w:t>
            </w:r>
            <w:r w:rsidRPr="00235DE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35DE0" w:rsidRPr="00235DE0" w14:paraId="583DA6F1" w14:textId="77777777" w:rsidTr="00032A0A">
        <w:trPr>
          <w:cantSplit/>
          <w:trHeight w:val="284"/>
          <w:tblHeader/>
        </w:trPr>
        <w:tc>
          <w:tcPr>
            <w:tcW w:w="3119" w:type="dxa"/>
            <w:vMerge w:val="restart"/>
            <w:tcBorders>
              <w:left w:val="nil"/>
            </w:tcBorders>
            <w:vAlign w:val="center"/>
          </w:tcPr>
          <w:p w14:paraId="21F8E97C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2268" w:type="dxa"/>
            <w:vMerge w:val="restart"/>
            <w:vAlign w:val="center"/>
          </w:tcPr>
          <w:p w14:paraId="65221036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2268" w:type="dxa"/>
            <w:vMerge w:val="restart"/>
            <w:vAlign w:val="center"/>
          </w:tcPr>
          <w:p w14:paraId="66D4E379" w14:textId="77777777" w:rsidR="00653C1D" w:rsidRPr="00235DE0" w:rsidRDefault="00653C1D" w:rsidP="00032A0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235DE0">
              <w:rPr>
                <w:rFonts w:hint="eastAsia"/>
                <w:spacing w:val="-20"/>
                <w:sz w:val="22"/>
                <w:szCs w:val="22"/>
              </w:rPr>
              <w:t>決算審定數</w:t>
            </w:r>
          </w:p>
        </w:tc>
        <w:tc>
          <w:tcPr>
            <w:tcW w:w="3544" w:type="dxa"/>
            <w:gridSpan w:val="2"/>
            <w:vAlign w:val="center"/>
          </w:tcPr>
          <w:p w14:paraId="10277C77" w14:textId="77777777" w:rsidR="00653C1D" w:rsidRPr="00235DE0" w:rsidRDefault="00653C1D" w:rsidP="00032A0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超</w:t>
            </w:r>
            <w:r w:rsidRPr="00235DE0">
              <w:rPr>
                <w:rFonts w:hint="eastAsia"/>
                <w:sz w:val="22"/>
                <w:szCs w:val="22"/>
              </w:rPr>
              <w:t xml:space="preserve">  </w:t>
            </w:r>
            <w:r w:rsidRPr="00235DE0">
              <w:rPr>
                <w:rFonts w:hint="eastAsia"/>
                <w:sz w:val="22"/>
                <w:szCs w:val="22"/>
              </w:rPr>
              <w:t>（短）</w:t>
            </w:r>
            <w:r w:rsidRPr="00235DE0">
              <w:rPr>
                <w:rFonts w:hint="eastAsia"/>
                <w:sz w:val="22"/>
                <w:szCs w:val="22"/>
              </w:rPr>
              <w:t xml:space="preserve">  </w:t>
            </w:r>
            <w:r w:rsidRPr="00235DE0">
              <w:rPr>
                <w:rFonts w:hint="eastAsia"/>
                <w:sz w:val="22"/>
                <w:szCs w:val="22"/>
              </w:rPr>
              <w:t>收</w:t>
            </w:r>
            <w:r w:rsidRPr="00235DE0">
              <w:rPr>
                <w:rFonts w:hint="eastAsia"/>
                <w:sz w:val="22"/>
                <w:szCs w:val="22"/>
              </w:rPr>
              <w:t xml:space="preserve">  </w:t>
            </w:r>
            <w:r w:rsidRPr="00235DE0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646" w:type="dxa"/>
            <w:vMerge w:val="restart"/>
            <w:tcBorders>
              <w:right w:val="nil"/>
            </w:tcBorders>
            <w:vAlign w:val="center"/>
          </w:tcPr>
          <w:p w14:paraId="55DE9D19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35DE0" w:rsidRPr="00235DE0" w14:paraId="03108B9E" w14:textId="77777777" w:rsidTr="00032A0A">
        <w:trPr>
          <w:cantSplit/>
          <w:trHeight w:val="284"/>
          <w:tblHeader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03A43BE" w14:textId="77777777" w:rsidR="00653C1D" w:rsidRPr="00235DE0" w:rsidRDefault="00653C1D" w:rsidP="00032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6645A1D8" w14:textId="77777777" w:rsidR="00653C1D" w:rsidRPr="00235DE0" w:rsidRDefault="00653C1D" w:rsidP="00032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  <w:vAlign w:val="center"/>
          </w:tcPr>
          <w:p w14:paraId="185EC2CC" w14:textId="77777777" w:rsidR="00653C1D" w:rsidRPr="00235DE0" w:rsidRDefault="00653C1D" w:rsidP="00032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0663D219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E7FAF39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646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4371E2A4" w14:textId="77777777" w:rsidR="00653C1D" w:rsidRPr="00235DE0" w:rsidRDefault="00653C1D" w:rsidP="00032A0A">
            <w:pPr>
              <w:jc w:val="center"/>
              <w:rPr>
                <w:sz w:val="22"/>
                <w:szCs w:val="22"/>
              </w:rPr>
            </w:pPr>
          </w:p>
        </w:tc>
      </w:tr>
      <w:tr w:rsidR="00235DE0" w:rsidRPr="00235DE0" w14:paraId="6AE56828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CC8DE4D" w14:textId="77777777" w:rsidR="00653C1D" w:rsidRPr="00235DE0" w:rsidRDefault="00653C1D" w:rsidP="00032A0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外交部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10508C4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92E1B0D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68D07F03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A5864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661C6897" w14:textId="77777777" w:rsidR="00653C1D" w:rsidRPr="00235DE0" w:rsidRDefault="00653C1D" w:rsidP="00032A0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35DE0" w:rsidRPr="00235DE0" w14:paraId="6B5EAEBD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7DD9B7AB" w14:textId="77777777" w:rsidR="00653C1D" w:rsidRPr="00235DE0" w:rsidRDefault="00653C1D" w:rsidP="00032A0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財產收入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468261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30,706,000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A8AFE4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36,974,687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149B82B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6,268,687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42B235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20.42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5F677CC" w14:textId="37A30D6C" w:rsidR="00653C1D" w:rsidRPr="00235DE0" w:rsidRDefault="00962D55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sz w:val="22"/>
                <w:szCs w:val="22"/>
              </w:rPr>
              <w:t>駐外館處</w:t>
            </w:r>
            <w:r w:rsidR="00910889" w:rsidRPr="00235DE0">
              <w:rPr>
                <w:rFonts w:hAnsi="標楷體" w:hint="eastAsia"/>
                <w:sz w:val="22"/>
                <w:szCs w:val="22"/>
              </w:rPr>
              <w:t>及技術團</w:t>
            </w:r>
            <w:r w:rsidRPr="00235DE0">
              <w:rPr>
                <w:rFonts w:hAnsi="標楷體" w:hint="eastAsia"/>
                <w:sz w:val="22"/>
                <w:szCs w:val="22"/>
              </w:rPr>
              <w:t>撤館</w:t>
            </w:r>
            <w:r w:rsidR="00910889" w:rsidRPr="00235DE0">
              <w:rPr>
                <w:rFonts w:hAnsi="標楷體" w:hint="eastAsia"/>
                <w:sz w:val="22"/>
                <w:szCs w:val="22"/>
              </w:rPr>
              <w:t>（</w:t>
            </w:r>
            <w:r w:rsidRPr="00235DE0">
              <w:rPr>
                <w:rFonts w:hAnsi="標楷體" w:hint="eastAsia"/>
                <w:sz w:val="22"/>
                <w:szCs w:val="22"/>
              </w:rPr>
              <w:t>團</w:t>
            </w:r>
            <w:r w:rsidR="00910889" w:rsidRPr="00235DE0">
              <w:rPr>
                <w:rFonts w:hAnsi="標楷體" w:hint="eastAsia"/>
                <w:sz w:val="22"/>
                <w:szCs w:val="22"/>
              </w:rPr>
              <w:t>）</w:t>
            </w:r>
            <w:r w:rsidRPr="00235DE0">
              <w:rPr>
                <w:rFonts w:hAnsi="標楷體" w:hint="eastAsia"/>
                <w:sz w:val="22"/>
                <w:szCs w:val="22"/>
              </w:rPr>
              <w:t>財物變賣收入較預計增加。</w:t>
            </w:r>
          </w:p>
        </w:tc>
      </w:tr>
      <w:tr w:rsidR="00235DE0" w:rsidRPr="00235DE0" w14:paraId="51E3A228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A627C80" w14:textId="77777777" w:rsidR="00653C1D" w:rsidRPr="00235DE0" w:rsidRDefault="00653C1D" w:rsidP="00032A0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F4F0D7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422,395,000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6C3AB2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373,048,663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B8AB23F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- 49,346,337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2E4C6A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- 11.68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7DA584C6" w14:textId="4858D3B5" w:rsidR="00653C1D" w:rsidRPr="00235DE0" w:rsidRDefault="009F0725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收回以前年度駐外館處歲出經費較預計減少。</w:t>
            </w:r>
          </w:p>
        </w:tc>
      </w:tr>
      <w:tr w:rsidR="00235DE0" w:rsidRPr="00235DE0" w14:paraId="3723DBB5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24D0A6AF" w14:textId="77777777" w:rsidR="00653C1D" w:rsidRPr="00235DE0" w:rsidRDefault="00653C1D" w:rsidP="00032A0A">
            <w:pPr>
              <w:pStyle w:val="1-1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領事事務局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3974C5B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E593586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0F670FE7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7FD9C98F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646" w:type="dxa"/>
            <w:shd w:val="clear" w:color="auto" w:fill="auto"/>
            <w:vAlign w:val="center"/>
          </w:tcPr>
          <w:p w14:paraId="61167F70" w14:textId="77777777" w:rsidR="00653C1D" w:rsidRPr="00235DE0" w:rsidRDefault="00653C1D" w:rsidP="00032A0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35DE0" w:rsidRPr="00235DE0" w14:paraId="1D14D317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75B0776E" w14:textId="77777777" w:rsidR="00653C1D" w:rsidRPr="00235DE0" w:rsidRDefault="00653C1D" w:rsidP="00032A0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規費收入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DE2BE8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3,668,263,000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EB34B5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5,080,715,803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F5DC80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1,412,452,803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BCEBD2E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38.50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253C805A" w14:textId="7807D61B" w:rsidR="00653C1D" w:rsidRPr="00235DE0" w:rsidRDefault="00526A2C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護照申辦量增加，規費收入隨增。</w:t>
            </w:r>
          </w:p>
        </w:tc>
      </w:tr>
      <w:tr w:rsidR="00235DE0" w:rsidRPr="00235DE0" w14:paraId="6A275B53" w14:textId="77777777" w:rsidTr="00032A0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3119" w:type="dxa"/>
            <w:shd w:val="clear" w:color="auto" w:fill="auto"/>
            <w:vAlign w:val="center"/>
          </w:tcPr>
          <w:p w14:paraId="42F2DD64" w14:textId="77777777" w:rsidR="00653C1D" w:rsidRPr="00235DE0" w:rsidRDefault="00653C1D" w:rsidP="00032A0A">
            <w:pPr>
              <w:pStyle w:val="1-1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其他收入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A241C7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7,261,000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6650AF3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8,761,631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D61E0B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1,500,631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F6E7E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20.67</w:t>
            </w:r>
          </w:p>
        </w:tc>
        <w:tc>
          <w:tcPr>
            <w:tcW w:w="8646" w:type="dxa"/>
            <w:shd w:val="clear" w:color="auto" w:fill="auto"/>
            <w:vAlign w:val="center"/>
          </w:tcPr>
          <w:p w14:paraId="512A9873" w14:textId="458D6DE0" w:rsidR="00653C1D" w:rsidRPr="00235DE0" w:rsidRDefault="00E367B6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使用證件快照設備之人數增加，相關收入隨增。</w:t>
            </w:r>
          </w:p>
        </w:tc>
      </w:tr>
    </w:tbl>
    <w:p w14:paraId="02E78068" w14:textId="77777777" w:rsidR="00653C1D" w:rsidRPr="00235DE0" w:rsidRDefault="00653C1D" w:rsidP="00653C1D">
      <w:pPr>
        <w:pStyle w:val="aa"/>
      </w:pPr>
      <w:r w:rsidRPr="00235DE0">
        <w:rPr>
          <w:rFonts w:hint="eastAsia"/>
        </w:rPr>
        <w:t>註</w:t>
      </w:r>
      <w:r w:rsidRPr="00235DE0">
        <w:t>：</w:t>
      </w:r>
      <w:r w:rsidRPr="00235DE0">
        <w:rPr>
          <w:rFonts w:hint="eastAsia"/>
        </w:rPr>
        <w:t>本表所列項目係指超（短）收數達20％且百萬元以上</w:t>
      </w:r>
      <w:r w:rsidRPr="00235DE0">
        <w:t>，</w:t>
      </w:r>
      <w:r w:rsidRPr="00235DE0">
        <w:rPr>
          <w:rFonts w:hint="eastAsia"/>
        </w:rPr>
        <w:t>或3千萬元以上者</w:t>
      </w:r>
      <w:r w:rsidRPr="00235DE0">
        <w:t>。</w:t>
      </w:r>
    </w:p>
    <w:p w14:paraId="0635D5EC" w14:textId="77777777" w:rsidR="00653C1D" w:rsidRPr="00235DE0" w:rsidRDefault="00653C1D" w:rsidP="00653C1D"/>
    <w:p w14:paraId="4F0827DA" w14:textId="77777777" w:rsidR="00653C1D" w:rsidRPr="00235DE0" w:rsidRDefault="00653C1D" w:rsidP="00653C1D">
      <w:pPr>
        <w:jc w:val="left"/>
      </w:pPr>
      <w:r w:rsidRPr="00235DE0">
        <w:rPr>
          <w:rFonts w:hint="eastAsia"/>
          <w:b/>
          <w:sz w:val="32"/>
          <w:szCs w:val="32"/>
        </w:rPr>
        <w:t>（二）　歲出部分</w:t>
      </w:r>
    </w:p>
    <w:p w14:paraId="4940B2AB" w14:textId="77777777" w:rsidR="00653C1D" w:rsidRPr="00235DE0" w:rsidRDefault="00653C1D" w:rsidP="00653C1D">
      <w:pPr>
        <w:pStyle w:val="10"/>
        <w:spacing w:line="360" w:lineRule="exact"/>
        <w:jc w:val="right"/>
        <w:rPr>
          <w:sz w:val="20"/>
          <w:szCs w:val="20"/>
        </w:rPr>
      </w:pPr>
    </w:p>
    <w:tbl>
      <w:tblPr>
        <w:tblW w:w="203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06"/>
        <w:gridCol w:w="3333"/>
        <w:gridCol w:w="3332"/>
        <w:gridCol w:w="1305"/>
        <w:gridCol w:w="8841"/>
      </w:tblGrid>
      <w:tr w:rsidR="00235DE0" w:rsidRPr="00235DE0" w14:paraId="3E767F80" w14:textId="77777777" w:rsidTr="00974E2A">
        <w:trPr>
          <w:cantSplit/>
          <w:trHeight w:val="408"/>
          <w:tblHeader/>
        </w:trPr>
        <w:tc>
          <w:tcPr>
            <w:tcW w:w="2031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13174C" w14:textId="77777777" w:rsidR="00653C1D" w:rsidRPr="00235DE0" w:rsidRDefault="00653C1D" w:rsidP="00032A0A">
            <w:pPr>
              <w:pStyle w:val="10"/>
              <w:spacing w:line="360" w:lineRule="exact"/>
              <w:rPr>
                <w:rFonts w:hAnsi="標楷體"/>
                <w:sz w:val="28"/>
              </w:rPr>
            </w:pPr>
            <w:r w:rsidRPr="00235DE0">
              <w:rPr>
                <w:rFonts w:hAnsi="標楷體" w:hint="eastAsia"/>
                <w:sz w:val="28"/>
              </w:rPr>
              <w:t>1.  113年度應付保留數簡明表</w:t>
            </w:r>
          </w:p>
          <w:p w14:paraId="41719BE5" w14:textId="77777777" w:rsidR="00653C1D" w:rsidRPr="00235DE0" w:rsidRDefault="00653C1D" w:rsidP="00032A0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235DE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235DE0">
              <w:rPr>
                <w:rFonts w:ascii="標楷體" w:hAnsi="標楷體"/>
                <w:sz w:val="24"/>
                <w:szCs w:val="24"/>
              </w:rPr>
              <w:t>：</w:t>
            </w:r>
            <w:r w:rsidRPr="00235DE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35DE0" w:rsidRPr="00235DE0" w14:paraId="5144C274" w14:textId="77777777" w:rsidTr="00974E2A">
        <w:trPr>
          <w:cantSplit/>
          <w:trHeight w:val="408"/>
          <w:tblHeader/>
        </w:trPr>
        <w:tc>
          <w:tcPr>
            <w:tcW w:w="3506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63062D23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333" w:type="dxa"/>
            <w:vMerge w:val="restart"/>
            <w:tcBorders>
              <w:bottom w:val="single" w:sz="4" w:space="0" w:color="auto"/>
            </w:tcBorders>
            <w:vAlign w:val="center"/>
          </w:tcPr>
          <w:p w14:paraId="7EFE772C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637" w:type="dxa"/>
            <w:gridSpan w:val="2"/>
            <w:tcBorders>
              <w:bottom w:val="single" w:sz="4" w:space="0" w:color="auto"/>
            </w:tcBorders>
            <w:vAlign w:val="center"/>
          </w:tcPr>
          <w:p w14:paraId="032EBC90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840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3304913E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35DE0" w:rsidRPr="00235DE0" w14:paraId="0C78E7DF" w14:textId="77777777" w:rsidTr="00974E2A">
        <w:trPr>
          <w:cantSplit/>
          <w:trHeight w:val="408"/>
          <w:tblHeader/>
        </w:trPr>
        <w:tc>
          <w:tcPr>
            <w:tcW w:w="350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55E4BF32" w14:textId="77777777" w:rsidR="00653C1D" w:rsidRPr="00235DE0" w:rsidRDefault="00653C1D" w:rsidP="00032A0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333" w:type="dxa"/>
            <w:vMerge/>
            <w:tcBorders>
              <w:bottom w:val="single" w:sz="4" w:space="0" w:color="auto"/>
            </w:tcBorders>
            <w:vAlign w:val="center"/>
          </w:tcPr>
          <w:p w14:paraId="4387BFF3" w14:textId="77777777" w:rsidR="00653C1D" w:rsidRPr="00235DE0" w:rsidRDefault="00653C1D" w:rsidP="00032A0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332" w:type="dxa"/>
            <w:tcBorders>
              <w:bottom w:val="single" w:sz="4" w:space="0" w:color="auto"/>
            </w:tcBorders>
            <w:vAlign w:val="center"/>
          </w:tcPr>
          <w:p w14:paraId="49DB9E80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center"/>
          </w:tcPr>
          <w:p w14:paraId="095C6A72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840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396C5801" w14:textId="77777777" w:rsidR="00653C1D" w:rsidRPr="00235DE0" w:rsidRDefault="00653C1D" w:rsidP="00032A0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235DE0" w:rsidRPr="00235DE0" w14:paraId="40A5E3A7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72"/>
        </w:trPr>
        <w:tc>
          <w:tcPr>
            <w:tcW w:w="3506" w:type="dxa"/>
            <w:shd w:val="clear" w:color="auto" w:fill="auto"/>
            <w:vAlign w:val="center"/>
          </w:tcPr>
          <w:p w14:paraId="156410C2" w14:textId="77777777" w:rsidR="00653C1D" w:rsidRPr="00235DE0" w:rsidRDefault="00653C1D" w:rsidP="00032A0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z w:val="22"/>
                <w:szCs w:val="22"/>
              </w:rPr>
              <w:t>外交部</w:t>
            </w:r>
          </w:p>
        </w:tc>
        <w:tc>
          <w:tcPr>
            <w:tcW w:w="3333" w:type="dxa"/>
            <w:shd w:val="clear" w:color="auto" w:fill="auto"/>
            <w:vAlign w:val="center"/>
          </w:tcPr>
          <w:p w14:paraId="3AE3A58A" w14:textId="77777777" w:rsidR="00653C1D" w:rsidRPr="00235DE0" w:rsidRDefault="00653C1D" w:rsidP="00032A0A">
            <w:pPr>
              <w:pStyle w:val="3"/>
              <w:rPr>
                <w:rFonts w:hAnsi="細明體"/>
                <w:b/>
                <w:spacing w:val="-2"/>
                <w:sz w:val="22"/>
                <w:szCs w:val="22"/>
              </w:rPr>
            </w:pPr>
          </w:p>
        </w:tc>
        <w:tc>
          <w:tcPr>
            <w:tcW w:w="3332" w:type="dxa"/>
            <w:shd w:val="clear" w:color="auto" w:fill="auto"/>
            <w:vAlign w:val="center"/>
          </w:tcPr>
          <w:p w14:paraId="4A52686A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304" w:type="dxa"/>
            <w:shd w:val="clear" w:color="auto" w:fill="auto"/>
            <w:vAlign w:val="center"/>
          </w:tcPr>
          <w:p w14:paraId="567C76B5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40" w:type="dxa"/>
            <w:shd w:val="clear" w:color="auto" w:fill="auto"/>
            <w:vAlign w:val="center"/>
          </w:tcPr>
          <w:p w14:paraId="7FE2F38A" w14:textId="77777777" w:rsidR="00653C1D" w:rsidRPr="00235DE0" w:rsidRDefault="00653C1D" w:rsidP="00032A0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35DE0" w:rsidRPr="00235DE0" w14:paraId="2250FC2D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72"/>
        </w:trPr>
        <w:tc>
          <w:tcPr>
            <w:tcW w:w="3506" w:type="dxa"/>
            <w:shd w:val="clear" w:color="auto" w:fill="auto"/>
            <w:vAlign w:val="center"/>
          </w:tcPr>
          <w:p w14:paraId="371B5483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333" w:type="dxa"/>
            <w:shd w:val="clear" w:color="auto" w:fill="auto"/>
            <w:vAlign w:val="center"/>
          </w:tcPr>
          <w:p w14:paraId="2E85ED13" w14:textId="77777777" w:rsidR="00653C1D" w:rsidRPr="00235DE0" w:rsidRDefault="00653C1D" w:rsidP="00032A0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35DE0">
              <w:rPr>
                <w:rFonts w:hAnsi="細明體"/>
                <w:noProof/>
                <w:spacing w:val="-2"/>
                <w:sz w:val="22"/>
                <w:szCs w:val="22"/>
              </w:rPr>
              <w:t>8,377,891,000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62E4B05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49,274,351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A4CF90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0.59</w:t>
            </w:r>
          </w:p>
        </w:tc>
        <w:tc>
          <w:tcPr>
            <w:tcW w:w="8840" w:type="dxa"/>
            <w:shd w:val="clear" w:color="auto" w:fill="auto"/>
            <w:vAlign w:val="center"/>
          </w:tcPr>
          <w:p w14:paraId="75FA6711" w14:textId="582C57F2" w:rsidR="00653C1D" w:rsidRPr="00235DE0" w:rsidRDefault="00322B00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使館專用區住宅大樓外牆更新及防水工程</w:t>
            </w:r>
            <w:r w:rsidR="008F1837" w:rsidRPr="00235DE0">
              <w:rPr>
                <w:rFonts w:hAnsi="標楷體" w:hint="eastAsia"/>
                <w:noProof/>
                <w:sz w:val="22"/>
                <w:szCs w:val="22"/>
              </w:rPr>
              <w:t>等</w:t>
            </w:r>
            <w:r w:rsidR="00E67DFF" w:rsidRPr="00235DE0">
              <w:rPr>
                <w:rFonts w:hAnsi="標楷體" w:hint="eastAsia"/>
                <w:noProof/>
                <w:sz w:val="22"/>
                <w:szCs w:val="22"/>
              </w:rPr>
              <w:t>案</w:t>
            </w:r>
            <w:r w:rsidR="0062478A" w:rsidRPr="00235DE0">
              <w:rPr>
                <w:rFonts w:hAnsi="標楷體" w:hint="eastAsia"/>
                <w:noProof/>
                <w:sz w:val="22"/>
                <w:szCs w:val="22"/>
              </w:rPr>
              <w:t>合約期程跨年度，須保留繼續執行</w:t>
            </w:r>
            <w:r w:rsidR="008F1837" w:rsidRPr="00235DE0">
              <w:rPr>
                <w:rFonts w:hAnsi="標楷體" w:hint="eastAsia"/>
                <w:noProof/>
                <w:sz w:val="22"/>
                <w:szCs w:val="22"/>
              </w:rPr>
              <w:t>，及駐外人員房屋補助費等未及於年度終了前結報。</w:t>
            </w:r>
          </w:p>
        </w:tc>
      </w:tr>
      <w:tr w:rsidR="00235DE0" w:rsidRPr="00235DE0" w14:paraId="2DB54D83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72"/>
        </w:trPr>
        <w:tc>
          <w:tcPr>
            <w:tcW w:w="3506" w:type="dxa"/>
            <w:shd w:val="clear" w:color="auto" w:fill="auto"/>
            <w:vAlign w:val="center"/>
          </w:tcPr>
          <w:p w14:paraId="17E70DB6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3333" w:type="dxa"/>
            <w:shd w:val="clear" w:color="auto" w:fill="auto"/>
            <w:vAlign w:val="center"/>
          </w:tcPr>
          <w:p w14:paraId="1605BDE9" w14:textId="77777777" w:rsidR="00653C1D" w:rsidRPr="00235DE0" w:rsidRDefault="00653C1D" w:rsidP="00032A0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35DE0">
              <w:rPr>
                <w:rFonts w:hAnsi="細明體"/>
                <w:noProof/>
                <w:spacing w:val="-2"/>
                <w:sz w:val="22"/>
                <w:szCs w:val="22"/>
              </w:rPr>
              <w:t>3,356,595,000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75534F5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185,518,293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81873B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5.53</w:t>
            </w:r>
          </w:p>
        </w:tc>
        <w:tc>
          <w:tcPr>
            <w:tcW w:w="8840" w:type="dxa"/>
            <w:shd w:val="clear" w:color="auto" w:fill="auto"/>
            <w:vAlign w:val="center"/>
          </w:tcPr>
          <w:p w14:paraId="7D1BC72F" w14:textId="5423FD4E" w:rsidR="00653C1D" w:rsidRPr="00235DE0" w:rsidRDefault="001848BC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駐外館處業務經費未及於年度終了前結報。</w:t>
            </w:r>
          </w:p>
        </w:tc>
      </w:tr>
      <w:tr w:rsidR="00235DE0" w:rsidRPr="00235DE0" w14:paraId="1E1C42D0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72"/>
        </w:trPr>
        <w:tc>
          <w:tcPr>
            <w:tcW w:w="3506" w:type="dxa"/>
            <w:shd w:val="clear" w:color="auto" w:fill="auto"/>
            <w:vAlign w:val="center"/>
          </w:tcPr>
          <w:p w14:paraId="1F6B62C0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333" w:type="dxa"/>
            <w:shd w:val="clear" w:color="auto" w:fill="auto"/>
            <w:vAlign w:val="center"/>
          </w:tcPr>
          <w:p w14:paraId="75B81027" w14:textId="77777777" w:rsidR="00653C1D" w:rsidRPr="00235DE0" w:rsidRDefault="00653C1D" w:rsidP="00032A0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35DE0">
              <w:rPr>
                <w:rFonts w:hAnsi="細明體"/>
                <w:noProof/>
                <w:spacing w:val="-2"/>
                <w:sz w:val="22"/>
                <w:szCs w:val="22"/>
              </w:rPr>
              <w:t>2,337,354,000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31508F0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552,199,294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7A8C81F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23.62</w:t>
            </w:r>
          </w:p>
        </w:tc>
        <w:tc>
          <w:tcPr>
            <w:tcW w:w="8840" w:type="dxa"/>
            <w:shd w:val="clear" w:color="auto" w:fill="auto"/>
            <w:vAlign w:val="center"/>
          </w:tcPr>
          <w:p w14:paraId="7B62F349" w14:textId="664BE5BC" w:rsidR="00653C1D" w:rsidRPr="00235DE0" w:rsidRDefault="00C05EC2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補助辦理國際交流活動尚在進行中，或經費未及於年度終了前結報。</w:t>
            </w:r>
          </w:p>
        </w:tc>
      </w:tr>
      <w:tr w:rsidR="00235DE0" w:rsidRPr="00235DE0" w14:paraId="595D2314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72"/>
        </w:trPr>
        <w:tc>
          <w:tcPr>
            <w:tcW w:w="3506" w:type="dxa"/>
            <w:shd w:val="clear" w:color="auto" w:fill="auto"/>
            <w:vAlign w:val="center"/>
          </w:tcPr>
          <w:p w14:paraId="3D3BF2D0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333" w:type="dxa"/>
            <w:shd w:val="clear" w:color="auto" w:fill="auto"/>
            <w:vAlign w:val="center"/>
          </w:tcPr>
          <w:p w14:paraId="3FDEF9D1" w14:textId="77777777" w:rsidR="00653C1D" w:rsidRPr="00235DE0" w:rsidRDefault="00653C1D" w:rsidP="00032A0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35DE0">
              <w:rPr>
                <w:rFonts w:hAnsi="細明體"/>
                <w:noProof/>
                <w:spacing w:val="-2"/>
                <w:sz w:val="22"/>
                <w:szCs w:val="22"/>
              </w:rPr>
              <w:t>13,252,829,000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6822A21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6,055,404,693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13B20E8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45.69</w:t>
            </w:r>
          </w:p>
        </w:tc>
        <w:tc>
          <w:tcPr>
            <w:tcW w:w="8840" w:type="dxa"/>
            <w:shd w:val="clear" w:color="auto" w:fill="auto"/>
            <w:vAlign w:val="center"/>
          </w:tcPr>
          <w:p w14:paraId="30E4ECCC" w14:textId="748281F1" w:rsidR="00653C1D" w:rsidRPr="00235DE0" w:rsidRDefault="00A33E7A" w:rsidP="00044929">
            <w:pPr>
              <w:pStyle w:val="4"/>
              <w:ind w:rightChars="12" w:right="19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援助友邦國家雙邊合作計畫</w:t>
            </w:r>
            <w:r w:rsidR="00975B76" w:rsidRPr="00235DE0">
              <w:rPr>
                <w:rFonts w:hAnsi="標楷體" w:hint="eastAsia"/>
                <w:noProof/>
                <w:sz w:val="22"/>
                <w:szCs w:val="22"/>
              </w:rPr>
              <w:t>尚在辦理中，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及委託</w:t>
            </w:r>
            <w:r w:rsidR="00AF78AD" w:rsidRPr="00235DE0">
              <w:rPr>
                <w:rFonts w:hAnsi="標楷體" w:hint="eastAsia"/>
                <w:noProof/>
                <w:sz w:val="22"/>
                <w:szCs w:val="22"/>
              </w:rPr>
              <w:t>駐外技術團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辦理援外技術合作計畫</w:t>
            </w:r>
            <w:r w:rsidR="00975B76" w:rsidRPr="00235DE0">
              <w:rPr>
                <w:rFonts w:hAnsi="標楷體" w:hint="eastAsia"/>
                <w:noProof/>
                <w:sz w:val="22"/>
                <w:szCs w:val="22"/>
              </w:rPr>
              <w:t>未及於年度終了前結報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35DE0" w:rsidRPr="00235DE0" w14:paraId="3B5B94F0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72"/>
        </w:trPr>
        <w:tc>
          <w:tcPr>
            <w:tcW w:w="3506" w:type="dxa"/>
            <w:shd w:val="clear" w:color="auto" w:fill="auto"/>
            <w:vAlign w:val="center"/>
          </w:tcPr>
          <w:p w14:paraId="65178F5A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333" w:type="dxa"/>
            <w:shd w:val="clear" w:color="auto" w:fill="auto"/>
            <w:vAlign w:val="center"/>
          </w:tcPr>
          <w:p w14:paraId="53E36EC6" w14:textId="77777777" w:rsidR="00653C1D" w:rsidRPr="00235DE0" w:rsidRDefault="00653C1D" w:rsidP="00032A0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35DE0">
              <w:rPr>
                <w:rFonts w:hAnsi="細明體"/>
                <w:noProof/>
                <w:spacing w:val="-2"/>
                <w:sz w:val="22"/>
                <w:szCs w:val="22"/>
              </w:rPr>
              <w:t>597,886,000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571D7E2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462,463,981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217E021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77.35</w:t>
            </w:r>
          </w:p>
        </w:tc>
        <w:tc>
          <w:tcPr>
            <w:tcW w:w="8840" w:type="dxa"/>
            <w:shd w:val="clear" w:color="auto" w:fill="auto"/>
            <w:vAlign w:val="center"/>
          </w:tcPr>
          <w:p w14:paraId="7A23680C" w14:textId="229A70F7" w:rsidR="00653C1D" w:rsidRPr="00235DE0" w:rsidRDefault="00143EE3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致遠新村職務宿舍及檔案大樓新建工程</w:t>
            </w:r>
            <w:r w:rsidR="00193C85" w:rsidRPr="00235DE0">
              <w:rPr>
                <w:rFonts w:hAnsi="標楷體" w:hint="eastAsia"/>
                <w:noProof/>
                <w:sz w:val="22"/>
                <w:szCs w:val="22"/>
              </w:rPr>
              <w:t>因機電下包商倒閉等，影響工程及撥款進度，及</w:t>
            </w:r>
            <w:r w:rsidR="00C01634" w:rsidRPr="00235DE0">
              <w:rPr>
                <w:rFonts w:hAnsi="標楷體" w:hint="eastAsia"/>
                <w:noProof/>
                <w:sz w:val="22"/>
                <w:szCs w:val="22"/>
              </w:rPr>
              <w:t>駐舊金山辦事處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館舍購置計畫</w:t>
            </w:r>
            <w:r w:rsidR="00EC2D64" w:rsidRPr="00235DE0">
              <w:rPr>
                <w:rFonts w:hAnsi="標楷體" w:hint="eastAsia"/>
                <w:noProof/>
                <w:sz w:val="22"/>
                <w:szCs w:val="22"/>
              </w:rPr>
              <w:t>未及於年度終了前結報。</w:t>
            </w:r>
          </w:p>
        </w:tc>
      </w:tr>
      <w:tr w:rsidR="00235DE0" w:rsidRPr="00235DE0" w14:paraId="36B14B15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72"/>
        </w:trPr>
        <w:tc>
          <w:tcPr>
            <w:tcW w:w="3506" w:type="dxa"/>
            <w:shd w:val="clear" w:color="auto" w:fill="auto"/>
            <w:vAlign w:val="center"/>
          </w:tcPr>
          <w:p w14:paraId="436D8956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333" w:type="dxa"/>
            <w:shd w:val="clear" w:color="auto" w:fill="auto"/>
            <w:vAlign w:val="center"/>
          </w:tcPr>
          <w:p w14:paraId="5C3A9363" w14:textId="77777777" w:rsidR="00653C1D" w:rsidRPr="00235DE0" w:rsidRDefault="00653C1D" w:rsidP="00032A0A">
            <w:pPr>
              <w:pStyle w:val="3"/>
              <w:rPr>
                <w:rFonts w:hAnsi="細明體"/>
                <w:spacing w:val="-2"/>
                <w:sz w:val="22"/>
                <w:szCs w:val="22"/>
              </w:rPr>
            </w:pPr>
            <w:r w:rsidRPr="00235DE0">
              <w:rPr>
                <w:rFonts w:hAnsi="細明體"/>
                <w:noProof/>
                <w:spacing w:val="-2"/>
                <w:sz w:val="22"/>
                <w:szCs w:val="22"/>
              </w:rPr>
              <w:t>1,186,718,000</w:t>
            </w:r>
          </w:p>
        </w:tc>
        <w:tc>
          <w:tcPr>
            <w:tcW w:w="3332" w:type="dxa"/>
            <w:shd w:val="clear" w:color="auto" w:fill="auto"/>
            <w:vAlign w:val="center"/>
          </w:tcPr>
          <w:p w14:paraId="4E35336D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826,639,305</w:t>
            </w:r>
          </w:p>
        </w:tc>
        <w:tc>
          <w:tcPr>
            <w:tcW w:w="1304" w:type="dxa"/>
            <w:shd w:val="clear" w:color="auto" w:fill="auto"/>
            <w:vAlign w:val="center"/>
          </w:tcPr>
          <w:p w14:paraId="6A02BD1A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69.66</w:t>
            </w:r>
          </w:p>
        </w:tc>
        <w:tc>
          <w:tcPr>
            <w:tcW w:w="8840" w:type="dxa"/>
            <w:shd w:val="clear" w:color="auto" w:fill="auto"/>
            <w:vAlign w:val="center"/>
          </w:tcPr>
          <w:p w14:paraId="061D8CDA" w14:textId="7AA24CDB" w:rsidR="00653C1D" w:rsidRPr="00235DE0" w:rsidRDefault="00DA3DDD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</w:tbl>
    <w:p w14:paraId="4A9A2DD5" w14:textId="77777777" w:rsidR="00653C1D" w:rsidRPr="00235DE0" w:rsidRDefault="00653C1D" w:rsidP="00653C1D">
      <w:pPr>
        <w:pStyle w:val="aa"/>
      </w:pPr>
      <w:r w:rsidRPr="00235DE0">
        <w:rPr>
          <w:rFonts w:hint="eastAsia"/>
        </w:rPr>
        <w:t>註</w:t>
      </w:r>
      <w:r w:rsidRPr="00235DE0">
        <w:t>：</w:t>
      </w:r>
      <w:r w:rsidRPr="00235DE0">
        <w:rPr>
          <w:rFonts w:hint="eastAsia"/>
        </w:rPr>
        <w:t>本表所列項目係指應付保留數達20％，或3千萬元以上者</w:t>
      </w:r>
      <w:r w:rsidRPr="00235DE0">
        <w:t>。</w:t>
      </w:r>
    </w:p>
    <w:p w14:paraId="17DD2FFB" w14:textId="77777777" w:rsidR="00653C1D" w:rsidRPr="00235DE0" w:rsidRDefault="00653C1D" w:rsidP="00653C1D">
      <w:pPr>
        <w:pStyle w:val="aa"/>
      </w:pPr>
    </w:p>
    <w:p w14:paraId="1B865D5E" w14:textId="77777777" w:rsidR="00653C1D" w:rsidRPr="00235DE0" w:rsidRDefault="00653C1D" w:rsidP="00653C1D">
      <w:pPr>
        <w:pStyle w:val="aa"/>
      </w:pPr>
    </w:p>
    <w:p w14:paraId="36E4A65D" w14:textId="77777777" w:rsidR="00653C1D" w:rsidRPr="00235DE0" w:rsidRDefault="00653C1D" w:rsidP="00653C1D">
      <w:pPr>
        <w:rPr>
          <w:sz w:val="24"/>
          <w:szCs w:val="24"/>
        </w:rPr>
      </w:pPr>
    </w:p>
    <w:tbl>
      <w:tblPr>
        <w:tblW w:w="20182" w:type="dxa"/>
        <w:tblBorders>
          <w:top w:val="single" w:sz="4" w:space="0" w:color="auto"/>
          <w:bottom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457"/>
        <w:gridCol w:w="3288"/>
        <w:gridCol w:w="3287"/>
        <w:gridCol w:w="1286"/>
        <w:gridCol w:w="8864"/>
      </w:tblGrid>
      <w:tr w:rsidR="00235DE0" w:rsidRPr="00235DE0" w14:paraId="75333728" w14:textId="77777777" w:rsidTr="00974E2A">
        <w:trPr>
          <w:cantSplit/>
          <w:trHeight w:val="609"/>
          <w:tblHeader/>
        </w:trPr>
        <w:tc>
          <w:tcPr>
            <w:tcW w:w="20182" w:type="dxa"/>
            <w:gridSpan w:val="5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CCF1BF7" w14:textId="77777777" w:rsidR="00653C1D" w:rsidRPr="00235DE0" w:rsidRDefault="00653C1D" w:rsidP="00032A0A">
            <w:pPr>
              <w:jc w:val="left"/>
              <w:rPr>
                <w:rFonts w:hAnsi="標楷體"/>
                <w:sz w:val="28"/>
                <w:szCs w:val="24"/>
              </w:rPr>
            </w:pPr>
            <w:r w:rsidRPr="00235DE0">
              <w:rPr>
                <w:rFonts w:hAnsi="標楷體" w:hint="eastAsia"/>
                <w:sz w:val="28"/>
                <w:szCs w:val="24"/>
              </w:rPr>
              <w:t xml:space="preserve">2. </w:t>
            </w:r>
            <w:r w:rsidRPr="00235DE0">
              <w:rPr>
                <w:rFonts w:hAnsi="標楷體"/>
                <w:sz w:val="28"/>
                <w:szCs w:val="24"/>
              </w:rPr>
              <w:t xml:space="preserve"> </w:t>
            </w:r>
            <w:r w:rsidRPr="00235DE0">
              <w:rPr>
                <w:rFonts w:hAnsi="標楷體" w:hint="eastAsia"/>
                <w:sz w:val="28"/>
                <w:szCs w:val="24"/>
              </w:rPr>
              <w:t>113年度賸餘數簡明表</w:t>
            </w:r>
          </w:p>
          <w:p w14:paraId="3070DF4C" w14:textId="77777777" w:rsidR="00653C1D" w:rsidRPr="00235DE0" w:rsidRDefault="00653C1D" w:rsidP="00032A0A">
            <w:pPr>
              <w:pStyle w:val="a8"/>
              <w:ind w:left="48" w:right="48"/>
              <w:jc w:val="right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235DE0">
              <w:rPr>
                <w:rFonts w:ascii="標楷體" w:hAnsi="標楷體"/>
                <w:sz w:val="24"/>
                <w:szCs w:val="24"/>
              </w:rPr>
              <w:t>：</w:t>
            </w:r>
            <w:r w:rsidRPr="00235DE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35DE0" w:rsidRPr="00235DE0" w14:paraId="775D4B79" w14:textId="77777777" w:rsidTr="00974E2A">
        <w:trPr>
          <w:cantSplit/>
          <w:trHeight w:val="609"/>
          <w:tblHeader/>
        </w:trPr>
        <w:tc>
          <w:tcPr>
            <w:tcW w:w="345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48D7DD7C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88" w:type="dxa"/>
            <w:vMerge w:val="restar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58C3E0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預算數</w:t>
            </w:r>
          </w:p>
        </w:tc>
        <w:tc>
          <w:tcPr>
            <w:tcW w:w="457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F3C73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賸餘數</w:t>
            </w:r>
          </w:p>
        </w:tc>
        <w:tc>
          <w:tcPr>
            <w:tcW w:w="8863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49EB39D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35DE0" w:rsidRPr="00235DE0" w14:paraId="7EA089F2" w14:textId="77777777" w:rsidTr="00974E2A">
        <w:trPr>
          <w:cantSplit/>
          <w:trHeight w:val="609"/>
          <w:tblHeader/>
        </w:trPr>
        <w:tc>
          <w:tcPr>
            <w:tcW w:w="3457" w:type="dxa"/>
            <w:vMerge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51255F10" w14:textId="77777777" w:rsidR="00653C1D" w:rsidRPr="00235DE0" w:rsidRDefault="00653C1D" w:rsidP="00032A0A">
            <w:pPr>
              <w:pStyle w:val="2"/>
              <w:rPr>
                <w:noProof/>
                <w:sz w:val="22"/>
                <w:szCs w:val="22"/>
              </w:rPr>
            </w:pPr>
          </w:p>
        </w:tc>
        <w:tc>
          <w:tcPr>
            <w:tcW w:w="3288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CB74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</w:p>
        </w:tc>
        <w:tc>
          <w:tcPr>
            <w:tcW w:w="328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F65FF" w14:textId="77777777" w:rsidR="00653C1D" w:rsidRPr="00235DE0" w:rsidRDefault="00653C1D" w:rsidP="00032A0A">
            <w:pPr>
              <w:pStyle w:val="3"/>
              <w:jc w:val="distribute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 w:hint="eastAsia"/>
                <w:sz w:val="22"/>
                <w:szCs w:val="22"/>
              </w:rPr>
              <w:t>金額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88CD9E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ascii="標楷體" w:eastAsia="標楷體" w:hAnsi="標楷體" w:hint="eastAsia"/>
                <w:sz w:val="22"/>
                <w:szCs w:val="22"/>
              </w:rPr>
              <w:t>％</w:t>
            </w:r>
          </w:p>
        </w:tc>
        <w:tc>
          <w:tcPr>
            <w:tcW w:w="8863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44E20B" w14:textId="77777777" w:rsidR="00653C1D" w:rsidRPr="00235DE0" w:rsidRDefault="00653C1D" w:rsidP="00032A0A">
            <w:pPr>
              <w:pStyle w:val="4"/>
              <w:rPr>
                <w:sz w:val="22"/>
                <w:szCs w:val="22"/>
              </w:rPr>
            </w:pPr>
          </w:p>
        </w:tc>
      </w:tr>
      <w:tr w:rsidR="00235DE0" w:rsidRPr="00235DE0" w14:paraId="0C53363C" w14:textId="77777777" w:rsidTr="00974E2A">
        <w:trPr>
          <w:trHeight w:val="609"/>
        </w:trPr>
        <w:tc>
          <w:tcPr>
            <w:tcW w:w="3457" w:type="dxa"/>
            <w:shd w:val="clear" w:color="auto" w:fill="auto"/>
            <w:vAlign w:val="center"/>
          </w:tcPr>
          <w:p w14:paraId="6FD913D4" w14:textId="77777777" w:rsidR="00653C1D" w:rsidRPr="00235DE0" w:rsidRDefault="00653C1D" w:rsidP="00032A0A">
            <w:pPr>
              <w:pStyle w:val="21"/>
              <w:ind w:leftChars="0" w:left="0" w:rightChars="0" w:right="16"/>
              <w:jc w:val="distribute"/>
              <w:rPr>
                <w:rFonts w:ascii="標楷體" w:hAnsi="標楷體"/>
                <w:b/>
                <w:sz w:val="22"/>
                <w:szCs w:val="22"/>
              </w:rPr>
            </w:pPr>
            <w:r w:rsidRPr="00235DE0">
              <w:rPr>
                <w:rFonts w:hAnsi="標楷體" w:hint="eastAsia"/>
                <w:b/>
                <w:noProof/>
                <w:sz w:val="22"/>
                <w:szCs w:val="22"/>
              </w:rPr>
              <w:t>外交部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5DAA339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87" w:type="dxa"/>
            <w:shd w:val="clear" w:color="auto" w:fill="auto"/>
            <w:vAlign w:val="center"/>
          </w:tcPr>
          <w:p w14:paraId="5FB4C19C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86" w:type="dxa"/>
            <w:shd w:val="clear" w:color="auto" w:fill="auto"/>
            <w:vAlign w:val="center"/>
          </w:tcPr>
          <w:p w14:paraId="347459E9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63" w:type="dxa"/>
            <w:shd w:val="clear" w:color="auto" w:fill="auto"/>
            <w:vAlign w:val="center"/>
          </w:tcPr>
          <w:p w14:paraId="6EAA0A1F" w14:textId="77777777" w:rsidR="00653C1D" w:rsidRPr="00235DE0" w:rsidRDefault="00653C1D" w:rsidP="00032A0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35DE0" w:rsidRPr="00235DE0" w14:paraId="329A5240" w14:textId="77777777" w:rsidTr="00974E2A">
        <w:trPr>
          <w:trHeight w:val="609"/>
        </w:trPr>
        <w:tc>
          <w:tcPr>
            <w:tcW w:w="3457" w:type="dxa"/>
            <w:shd w:val="clear" w:color="auto" w:fill="auto"/>
            <w:vAlign w:val="center"/>
          </w:tcPr>
          <w:p w14:paraId="6F544FB8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一般行政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1083415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8,377,891,000</w:t>
            </w:r>
          </w:p>
        </w:tc>
        <w:tc>
          <w:tcPr>
            <w:tcW w:w="3287" w:type="dxa"/>
            <w:shd w:val="clear" w:color="auto" w:fill="auto"/>
            <w:vAlign w:val="center"/>
          </w:tcPr>
          <w:p w14:paraId="166DF42E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223,997,246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133D593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2.67</w:t>
            </w:r>
          </w:p>
        </w:tc>
        <w:tc>
          <w:tcPr>
            <w:tcW w:w="8863" w:type="dxa"/>
            <w:shd w:val="clear" w:color="auto" w:fill="auto"/>
            <w:vAlign w:val="center"/>
          </w:tcPr>
          <w:p w14:paraId="33933D10" w14:textId="32655FCC" w:rsidR="00653C1D" w:rsidRPr="00235DE0" w:rsidRDefault="00ED407B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按</w:t>
            </w:r>
            <w:r w:rsidR="00C23154" w:rsidRPr="00235DE0">
              <w:rPr>
                <w:rFonts w:hAnsi="標楷體" w:hint="eastAsia"/>
                <w:noProof/>
                <w:sz w:val="22"/>
                <w:szCs w:val="22"/>
              </w:rPr>
              <w:t>業務需</w:t>
            </w:r>
            <w:r w:rsidR="000D4195">
              <w:rPr>
                <w:rFonts w:hAnsi="標楷體" w:hint="eastAsia"/>
                <w:noProof/>
                <w:sz w:val="22"/>
                <w:szCs w:val="22"/>
              </w:rPr>
              <w:t>要</w:t>
            </w:r>
            <w:r w:rsidR="00C23154" w:rsidRPr="00235DE0">
              <w:rPr>
                <w:rFonts w:hAnsi="標楷體" w:hint="eastAsia"/>
                <w:noProof/>
                <w:sz w:val="22"/>
                <w:szCs w:val="22"/>
              </w:rPr>
              <w:t>減少支付之賸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餘。</w:t>
            </w:r>
          </w:p>
        </w:tc>
      </w:tr>
      <w:tr w:rsidR="00235DE0" w:rsidRPr="00235DE0" w14:paraId="4375825F" w14:textId="77777777" w:rsidTr="00974E2A">
        <w:trPr>
          <w:trHeight w:val="609"/>
        </w:trPr>
        <w:tc>
          <w:tcPr>
            <w:tcW w:w="3457" w:type="dxa"/>
            <w:shd w:val="clear" w:color="auto" w:fill="auto"/>
            <w:vAlign w:val="center"/>
          </w:tcPr>
          <w:p w14:paraId="65522702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1BAF55B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3,356,595,000</w:t>
            </w:r>
          </w:p>
        </w:tc>
        <w:tc>
          <w:tcPr>
            <w:tcW w:w="3287" w:type="dxa"/>
            <w:shd w:val="clear" w:color="auto" w:fill="auto"/>
            <w:vAlign w:val="center"/>
          </w:tcPr>
          <w:p w14:paraId="3077123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63,198,251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630364B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1.88</w:t>
            </w:r>
          </w:p>
        </w:tc>
        <w:tc>
          <w:tcPr>
            <w:tcW w:w="8863" w:type="dxa"/>
            <w:shd w:val="clear" w:color="auto" w:fill="auto"/>
            <w:vAlign w:val="center"/>
          </w:tcPr>
          <w:p w14:paraId="143B5696" w14:textId="4EBCF036" w:rsidR="00653C1D" w:rsidRPr="00235DE0" w:rsidRDefault="00D45EB7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sz w:val="22"/>
                <w:szCs w:val="22"/>
              </w:rPr>
              <w:t>支付</w:t>
            </w:r>
            <w:r w:rsidR="00A311E9" w:rsidRPr="00235DE0">
              <w:rPr>
                <w:rFonts w:hAnsi="標楷體" w:hint="eastAsia"/>
                <w:sz w:val="22"/>
                <w:szCs w:val="22"/>
              </w:rPr>
              <w:t>駐英國代表處館舍押金</w:t>
            </w:r>
            <w:r>
              <w:rPr>
                <w:rFonts w:hAnsi="標楷體" w:hint="eastAsia"/>
                <w:sz w:val="22"/>
                <w:szCs w:val="22"/>
              </w:rPr>
              <w:t>帳</w:t>
            </w:r>
            <w:r w:rsidR="00A311E9" w:rsidRPr="00235DE0">
              <w:rPr>
                <w:rFonts w:hAnsi="標楷體" w:hint="eastAsia"/>
                <w:sz w:val="22"/>
                <w:szCs w:val="22"/>
              </w:rPr>
              <w:t>列存出保證金。</w:t>
            </w:r>
          </w:p>
        </w:tc>
      </w:tr>
      <w:tr w:rsidR="00235DE0" w:rsidRPr="00235DE0" w14:paraId="231881A6" w14:textId="77777777" w:rsidTr="00974E2A">
        <w:trPr>
          <w:trHeight w:val="609"/>
        </w:trPr>
        <w:tc>
          <w:tcPr>
            <w:tcW w:w="3457" w:type="dxa"/>
            <w:shd w:val="clear" w:color="auto" w:fill="auto"/>
            <w:vAlign w:val="center"/>
          </w:tcPr>
          <w:p w14:paraId="0E17541A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300217E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2,337,354,000</w:t>
            </w:r>
          </w:p>
        </w:tc>
        <w:tc>
          <w:tcPr>
            <w:tcW w:w="3287" w:type="dxa"/>
            <w:shd w:val="clear" w:color="auto" w:fill="auto"/>
            <w:vAlign w:val="center"/>
          </w:tcPr>
          <w:p w14:paraId="5B5BC41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146,949,598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6A7DC77E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6.29</w:t>
            </w:r>
          </w:p>
        </w:tc>
        <w:tc>
          <w:tcPr>
            <w:tcW w:w="8863" w:type="dxa"/>
            <w:shd w:val="clear" w:color="auto" w:fill="auto"/>
            <w:vAlign w:val="center"/>
          </w:tcPr>
          <w:p w14:paraId="765B2E9F" w14:textId="67372264" w:rsidR="00653C1D" w:rsidRPr="00235DE0" w:rsidRDefault="00D93FFA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推動參與國際組織及協助辦理國際交流活動之經費結餘。</w:t>
            </w:r>
          </w:p>
        </w:tc>
      </w:tr>
      <w:tr w:rsidR="00235DE0" w:rsidRPr="00235DE0" w14:paraId="2183EA85" w14:textId="77777777" w:rsidTr="00974E2A">
        <w:trPr>
          <w:trHeight w:val="609"/>
        </w:trPr>
        <w:tc>
          <w:tcPr>
            <w:tcW w:w="3457" w:type="dxa"/>
            <w:shd w:val="clear" w:color="auto" w:fill="auto"/>
            <w:vAlign w:val="center"/>
          </w:tcPr>
          <w:p w14:paraId="7E3288C1" w14:textId="77777777" w:rsidR="00653C1D" w:rsidRPr="00235DE0" w:rsidRDefault="00653C1D" w:rsidP="00032A0A">
            <w:pPr>
              <w:pStyle w:val="21"/>
              <w:ind w:leftChars="100" w:left="160" w:rightChars="0" w:right="16"/>
              <w:jc w:val="distribute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88" w:type="dxa"/>
            <w:shd w:val="clear" w:color="auto" w:fill="auto"/>
            <w:vAlign w:val="center"/>
          </w:tcPr>
          <w:p w14:paraId="73B550F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13,252,829,000</w:t>
            </w:r>
          </w:p>
        </w:tc>
        <w:tc>
          <w:tcPr>
            <w:tcW w:w="3287" w:type="dxa"/>
            <w:shd w:val="clear" w:color="auto" w:fill="auto"/>
            <w:vAlign w:val="center"/>
          </w:tcPr>
          <w:p w14:paraId="0DEF1F1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2,253,830,030</w:t>
            </w:r>
          </w:p>
        </w:tc>
        <w:tc>
          <w:tcPr>
            <w:tcW w:w="1286" w:type="dxa"/>
            <w:shd w:val="clear" w:color="auto" w:fill="auto"/>
            <w:vAlign w:val="center"/>
          </w:tcPr>
          <w:p w14:paraId="2987B03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17.01</w:t>
            </w:r>
          </w:p>
        </w:tc>
        <w:tc>
          <w:tcPr>
            <w:tcW w:w="8863" w:type="dxa"/>
            <w:shd w:val="clear" w:color="auto" w:fill="auto"/>
            <w:vAlign w:val="center"/>
          </w:tcPr>
          <w:p w14:paraId="557FC3B5" w14:textId="0B77ECC3" w:rsidR="00653C1D" w:rsidRPr="00235DE0" w:rsidRDefault="006A0291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kern w:val="0"/>
                <w:sz w:val="22"/>
                <w:szCs w:val="22"/>
              </w:rPr>
              <w:t>援助友邦國家雙邊合作計畫按實際支付之經費結餘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5CC8BC24" w14:textId="77777777" w:rsidR="00653C1D" w:rsidRPr="00235DE0" w:rsidRDefault="00653C1D" w:rsidP="00653C1D">
      <w:pPr>
        <w:pStyle w:val="aa"/>
      </w:pPr>
      <w:r w:rsidRPr="00235DE0">
        <w:rPr>
          <w:rFonts w:hint="eastAsia"/>
        </w:rPr>
        <w:t>註</w:t>
      </w:r>
      <w:r w:rsidRPr="00235DE0">
        <w:t>：</w:t>
      </w:r>
      <w:r w:rsidRPr="00235DE0">
        <w:rPr>
          <w:rFonts w:hint="eastAsia"/>
        </w:rPr>
        <w:t>本表所列項目係指賸餘數達20％</w:t>
      </w:r>
      <w:r w:rsidRPr="00235DE0">
        <w:t>，</w:t>
      </w:r>
      <w:r w:rsidRPr="00235DE0">
        <w:rPr>
          <w:rFonts w:hint="eastAsia"/>
        </w:rPr>
        <w:t>或3千萬元以上者</w:t>
      </w:r>
      <w:r w:rsidRPr="00235DE0">
        <w:t>。</w:t>
      </w:r>
    </w:p>
    <w:p w14:paraId="1BE6AA64" w14:textId="77777777" w:rsidR="00653C1D" w:rsidRPr="00235DE0" w:rsidRDefault="00653C1D" w:rsidP="00653C1D">
      <w:pPr>
        <w:pStyle w:val="aa"/>
      </w:pPr>
    </w:p>
    <w:p w14:paraId="7B2374B9" w14:textId="77777777" w:rsidR="00653C1D" w:rsidRPr="00235DE0" w:rsidRDefault="00653C1D" w:rsidP="00653C1D"/>
    <w:p w14:paraId="1A41D877" w14:textId="77777777" w:rsidR="00653C1D" w:rsidRPr="00235DE0" w:rsidRDefault="00653C1D" w:rsidP="00653C1D"/>
    <w:p w14:paraId="7BE22073" w14:textId="77777777" w:rsidR="00653C1D" w:rsidRPr="00235DE0" w:rsidRDefault="00653C1D" w:rsidP="00653C1D">
      <w:pPr>
        <w:pStyle w:val="10"/>
        <w:jc w:val="right"/>
      </w:pPr>
    </w:p>
    <w:tbl>
      <w:tblPr>
        <w:tblW w:w="20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"/>
        <w:gridCol w:w="2853"/>
        <w:gridCol w:w="3282"/>
        <w:gridCol w:w="3281"/>
        <w:gridCol w:w="1284"/>
        <w:gridCol w:w="8849"/>
      </w:tblGrid>
      <w:tr w:rsidR="00235DE0" w:rsidRPr="00235DE0" w14:paraId="2A804D05" w14:textId="77777777" w:rsidTr="00974E2A">
        <w:trPr>
          <w:cantSplit/>
          <w:trHeight w:val="321"/>
          <w:tblHeader/>
        </w:trPr>
        <w:tc>
          <w:tcPr>
            <w:tcW w:w="2014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2D03CC2C" w14:textId="77777777" w:rsidR="00653C1D" w:rsidRPr="00235DE0" w:rsidRDefault="00653C1D" w:rsidP="00032A0A">
            <w:pPr>
              <w:pStyle w:val="10"/>
              <w:rPr>
                <w:rFonts w:hAnsi="標楷體"/>
                <w:sz w:val="28"/>
              </w:rPr>
            </w:pPr>
            <w:r w:rsidRPr="00235DE0">
              <w:rPr>
                <w:rFonts w:hAnsi="標楷體" w:hint="eastAsia"/>
                <w:sz w:val="28"/>
              </w:rPr>
              <w:t>3.  以前年度歲出減免（註銷）數簡明表</w:t>
            </w:r>
          </w:p>
          <w:p w14:paraId="05BC7926" w14:textId="77777777" w:rsidR="00653C1D" w:rsidRPr="00235DE0" w:rsidRDefault="00653C1D" w:rsidP="00032A0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235DE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235DE0">
              <w:rPr>
                <w:rFonts w:ascii="標楷體" w:hAnsi="標楷體"/>
                <w:sz w:val="24"/>
                <w:szCs w:val="24"/>
              </w:rPr>
              <w:t>：</w:t>
            </w:r>
            <w:r w:rsidRPr="00235DE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35DE0" w:rsidRPr="00235DE0" w14:paraId="2A0FF805" w14:textId="77777777" w:rsidTr="00974E2A">
        <w:trPr>
          <w:cantSplit/>
          <w:trHeight w:val="321"/>
          <w:tblHeader/>
        </w:trPr>
        <w:tc>
          <w:tcPr>
            <w:tcW w:w="598" w:type="dxa"/>
            <w:vMerge w:val="restart"/>
            <w:tcBorders>
              <w:left w:val="nil"/>
            </w:tcBorders>
            <w:vAlign w:val="center"/>
          </w:tcPr>
          <w:p w14:paraId="171784B9" w14:textId="77777777" w:rsidR="00653C1D" w:rsidRPr="00235DE0" w:rsidRDefault="00653C1D" w:rsidP="00032A0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53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7C4B60C1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82" w:type="dxa"/>
            <w:vMerge w:val="restart"/>
            <w:vAlign w:val="center"/>
          </w:tcPr>
          <w:p w14:paraId="72CBCB1D" w14:textId="77777777" w:rsidR="00653C1D" w:rsidRPr="00235DE0" w:rsidRDefault="00653C1D" w:rsidP="00032A0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235DE0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0F3C133F" w14:textId="77777777" w:rsidR="00653C1D" w:rsidRPr="00235DE0" w:rsidRDefault="00653C1D" w:rsidP="00032A0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235DE0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65" w:type="dxa"/>
            <w:gridSpan w:val="2"/>
            <w:tcBorders>
              <w:bottom w:val="single" w:sz="4" w:space="0" w:color="auto"/>
            </w:tcBorders>
            <w:vAlign w:val="center"/>
          </w:tcPr>
          <w:p w14:paraId="0EBB072B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減免</w:t>
            </w:r>
            <w:r w:rsidRPr="00235DE0">
              <w:rPr>
                <w:rFonts w:hint="eastAsia"/>
                <w:sz w:val="22"/>
                <w:szCs w:val="22"/>
              </w:rPr>
              <w:t>(</w:t>
            </w:r>
            <w:r w:rsidRPr="00235DE0">
              <w:rPr>
                <w:rFonts w:hint="eastAsia"/>
                <w:sz w:val="22"/>
                <w:szCs w:val="22"/>
              </w:rPr>
              <w:t>註銷</w:t>
            </w:r>
            <w:r w:rsidRPr="00235DE0">
              <w:rPr>
                <w:rFonts w:hint="eastAsia"/>
                <w:sz w:val="22"/>
                <w:szCs w:val="22"/>
              </w:rPr>
              <w:t>)</w:t>
            </w:r>
            <w:r w:rsidRPr="00235DE0">
              <w:rPr>
                <w:rFonts w:hint="eastAsia"/>
                <w:sz w:val="22"/>
                <w:szCs w:val="22"/>
              </w:rPr>
              <w:t>數</w:t>
            </w:r>
          </w:p>
        </w:tc>
        <w:tc>
          <w:tcPr>
            <w:tcW w:w="8845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380EC7B3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35DE0" w:rsidRPr="00235DE0" w14:paraId="4DDC5E8A" w14:textId="77777777" w:rsidTr="00974E2A">
        <w:trPr>
          <w:cantSplit/>
          <w:trHeight w:val="321"/>
          <w:tblHeader/>
        </w:trPr>
        <w:tc>
          <w:tcPr>
            <w:tcW w:w="59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1AA9110" w14:textId="77777777" w:rsidR="00653C1D" w:rsidRPr="00235DE0" w:rsidRDefault="00653C1D" w:rsidP="00032A0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53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478BE3F6" w14:textId="77777777" w:rsidR="00653C1D" w:rsidRPr="00235DE0" w:rsidRDefault="00653C1D" w:rsidP="00032A0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82" w:type="dxa"/>
            <w:vMerge/>
            <w:tcBorders>
              <w:bottom w:val="single" w:sz="4" w:space="0" w:color="auto"/>
            </w:tcBorders>
            <w:vAlign w:val="center"/>
          </w:tcPr>
          <w:p w14:paraId="5CB52357" w14:textId="77777777" w:rsidR="00653C1D" w:rsidRPr="00235DE0" w:rsidRDefault="00653C1D" w:rsidP="00032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81" w:type="dxa"/>
            <w:tcBorders>
              <w:bottom w:val="single" w:sz="4" w:space="0" w:color="auto"/>
            </w:tcBorders>
            <w:vAlign w:val="center"/>
          </w:tcPr>
          <w:p w14:paraId="2C19ABAE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84" w:type="dxa"/>
            <w:tcBorders>
              <w:bottom w:val="single" w:sz="4" w:space="0" w:color="auto"/>
            </w:tcBorders>
            <w:vAlign w:val="center"/>
          </w:tcPr>
          <w:p w14:paraId="6FDBFB57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845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65461D3B" w14:textId="77777777" w:rsidR="00653C1D" w:rsidRPr="00235DE0" w:rsidRDefault="00653C1D" w:rsidP="00032A0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235DE0" w:rsidRPr="00235DE0" w14:paraId="63E5E7F8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4"/>
        </w:trPr>
        <w:tc>
          <w:tcPr>
            <w:tcW w:w="598" w:type="dxa"/>
            <w:shd w:val="clear" w:color="auto" w:fill="auto"/>
            <w:vAlign w:val="center"/>
          </w:tcPr>
          <w:p w14:paraId="1A23A283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53" w:type="dxa"/>
            <w:shd w:val="clear" w:color="auto" w:fill="auto"/>
            <w:vAlign w:val="center"/>
          </w:tcPr>
          <w:p w14:paraId="641E2EEA" w14:textId="77777777" w:rsidR="00653C1D" w:rsidRPr="00235DE0" w:rsidRDefault="00653C1D" w:rsidP="00032A0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外交部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74FAB11A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81" w:type="dxa"/>
            <w:shd w:val="clear" w:color="auto" w:fill="auto"/>
            <w:vAlign w:val="center"/>
          </w:tcPr>
          <w:p w14:paraId="50693A71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84" w:type="dxa"/>
            <w:shd w:val="clear" w:color="auto" w:fill="auto"/>
            <w:vAlign w:val="center"/>
          </w:tcPr>
          <w:p w14:paraId="6FF3CE99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45" w:type="dxa"/>
            <w:shd w:val="clear" w:color="auto" w:fill="auto"/>
            <w:vAlign w:val="center"/>
          </w:tcPr>
          <w:p w14:paraId="7749C3B5" w14:textId="77777777" w:rsidR="00653C1D" w:rsidRPr="00235DE0" w:rsidRDefault="00653C1D" w:rsidP="00032A0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35DE0" w:rsidRPr="00235DE0" w14:paraId="14A5023E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4"/>
        </w:trPr>
        <w:tc>
          <w:tcPr>
            <w:tcW w:w="598" w:type="dxa"/>
            <w:shd w:val="clear" w:color="auto" w:fill="auto"/>
            <w:vAlign w:val="center"/>
          </w:tcPr>
          <w:p w14:paraId="0601009F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6F8179F9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553137B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879,528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5C338E3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205,696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0E2F3C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23.39</w:t>
            </w:r>
          </w:p>
        </w:tc>
        <w:tc>
          <w:tcPr>
            <w:tcW w:w="8845" w:type="dxa"/>
            <w:shd w:val="clear" w:color="auto" w:fill="auto"/>
            <w:vAlign w:val="center"/>
          </w:tcPr>
          <w:p w14:paraId="5DAEC413" w14:textId="1DF86007" w:rsidR="00653C1D" w:rsidRPr="00235DE0" w:rsidRDefault="00551222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駐外人員房屋補助費結餘。</w:t>
            </w:r>
          </w:p>
        </w:tc>
      </w:tr>
      <w:tr w:rsidR="00235DE0" w:rsidRPr="00235DE0" w14:paraId="5724A3C5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4"/>
        </w:trPr>
        <w:tc>
          <w:tcPr>
            <w:tcW w:w="598" w:type="dxa"/>
            <w:shd w:val="clear" w:color="auto" w:fill="auto"/>
            <w:vAlign w:val="center"/>
          </w:tcPr>
          <w:p w14:paraId="1953C93C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53" w:type="dxa"/>
            <w:shd w:val="clear" w:color="auto" w:fill="auto"/>
            <w:vAlign w:val="center"/>
          </w:tcPr>
          <w:p w14:paraId="3E5BCBED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62AB27B9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4,321,315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5B1FE23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2,167,953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7137059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50.17</w:t>
            </w:r>
          </w:p>
        </w:tc>
        <w:tc>
          <w:tcPr>
            <w:tcW w:w="8845" w:type="dxa"/>
            <w:shd w:val="clear" w:color="auto" w:fill="auto"/>
            <w:vAlign w:val="center"/>
          </w:tcPr>
          <w:p w14:paraId="66DD697C" w14:textId="36181D66" w:rsidR="00653C1D" w:rsidRPr="00235DE0" w:rsidRDefault="00A4129E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235DE0" w:rsidRPr="00235DE0" w14:paraId="3F0E8FBA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4"/>
        </w:trPr>
        <w:tc>
          <w:tcPr>
            <w:tcW w:w="598" w:type="dxa"/>
            <w:shd w:val="clear" w:color="auto" w:fill="auto"/>
            <w:vAlign w:val="center"/>
          </w:tcPr>
          <w:p w14:paraId="33ABA1B8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5A67F1EC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60B8E20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5,056,125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2FC3BA4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2,740,826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02CCFA54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54.21</w:t>
            </w:r>
          </w:p>
        </w:tc>
        <w:tc>
          <w:tcPr>
            <w:tcW w:w="8845" w:type="dxa"/>
            <w:shd w:val="clear" w:color="auto" w:fill="auto"/>
            <w:vAlign w:val="center"/>
          </w:tcPr>
          <w:p w14:paraId="0CAC0A29" w14:textId="6E21A84D" w:rsidR="00653C1D" w:rsidRPr="00235DE0" w:rsidRDefault="00956D1E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/>
                <w:kern w:val="0"/>
                <w:sz w:val="22"/>
                <w:szCs w:val="22"/>
              </w:rPr>
              <w:t>學術交流合作案之經費結餘</w:t>
            </w:r>
            <w:r w:rsidR="00280B47"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35DE0" w:rsidRPr="00235DE0" w14:paraId="44308998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4"/>
        </w:trPr>
        <w:tc>
          <w:tcPr>
            <w:tcW w:w="598" w:type="dxa"/>
            <w:shd w:val="clear" w:color="auto" w:fill="auto"/>
            <w:vAlign w:val="center"/>
          </w:tcPr>
          <w:p w14:paraId="2CACB252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7841C396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0DF93C7E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14,404,044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2D926FF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7,666,146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65DD0C92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53.22</w:t>
            </w:r>
          </w:p>
        </w:tc>
        <w:tc>
          <w:tcPr>
            <w:tcW w:w="8845" w:type="dxa"/>
            <w:shd w:val="clear" w:color="auto" w:fill="auto"/>
            <w:vAlign w:val="center"/>
          </w:tcPr>
          <w:p w14:paraId="6C383AB1" w14:textId="43116213" w:rsidR="00653C1D" w:rsidRPr="00235DE0" w:rsidRDefault="00124833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235DE0" w:rsidRPr="00235DE0" w14:paraId="014D134B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4"/>
        </w:trPr>
        <w:tc>
          <w:tcPr>
            <w:tcW w:w="598" w:type="dxa"/>
            <w:shd w:val="clear" w:color="auto" w:fill="auto"/>
            <w:vAlign w:val="center"/>
          </w:tcPr>
          <w:p w14:paraId="151B5846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53" w:type="dxa"/>
            <w:shd w:val="clear" w:color="auto" w:fill="auto"/>
            <w:vAlign w:val="center"/>
          </w:tcPr>
          <w:p w14:paraId="551636EB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5045A5C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489,461,397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1AF54C9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83,809,987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4F87DE0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17.12</w:t>
            </w:r>
          </w:p>
        </w:tc>
        <w:tc>
          <w:tcPr>
            <w:tcW w:w="8845" w:type="dxa"/>
            <w:shd w:val="clear" w:color="auto" w:fill="auto"/>
            <w:vAlign w:val="center"/>
          </w:tcPr>
          <w:p w14:paraId="2A5E5E1C" w14:textId="4720AC36" w:rsidR="00653C1D" w:rsidRPr="00235DE0" w:rsidRDefault="00640273" w:rsidP="002C6A35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補捐助</w:t>
            </w:r>
            <w:r w:rsidR="001D33F0" w:rsidRPr="00235DE0">
              <w:rPr>
                <w:rFonts w:hAnsi="標楷體" w:hint="eastAsia"/>
                <w:noProof/>
                <w:sz w:val="22"/>
                <w:szCs w:val="22"/>
              </w:rPr>
              <w:t>經費結餘。</w:t>
            </w:r>
          </w:p>
        </w:tc>
      </w:tr>
      <w:tr w:rsidR="00235DE0" w:rsidRPr="00235DE0" w14:paraId="54A53DC4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4"/>
        </w:trPr>
        <w:tc>
          <w:tcPr>
            <w:tcW w:w="598" w:type="dxa"/>
            <w:shd w:val="clear" w:color="auto" w:fill="auto"/>
            <w:vAlign w:val="center"/>
          </w:tcPr>
          <w:p w14:paraId="04E9E3CA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53" w:type="dxa"/>
            <w:shd w:val="clear" w:color="auto" w:fill="auto"/>
            <w:vAlign w:val="center"/>
          </w:tcPr>
          <w:p w14:paraId="1BD47110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40022606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7,350,593,991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2D797901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686,149,025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2823DBCE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9.33</w:t>
            </w:r>
          </w:p>
        </w:tc>
        <w:tc>
          <w:tcPr>
            <w:tcW w:w="8845" w:type="dxa"/>
            <w:shd w:val="clear" w:color="auto" w:fill="auto"/>
            <w:vAlign w:val="center"/>
          </w:tcPr>
          <w:p w14:paraId="02B42968" w14:textId="7B44639D" w:rsidR="00653C1D" w:rsidRPr="00235DE0" w:rsidRDefault="005E79B5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sz w:val="22"/>
                <w:szCs w:val="22"/>
              </w:rPr>
              <w:t>原規劃</w:t>
            </w:r>
            <w:r w:rsidR="00453F2C" w:rsidRPr="00235DE0">
              <w:rPr>
                <w:rFonts w:hAnsi="標楷體" w:hint="eastAsia"/>
                <w:sz w:val="22"/>
                <w:szCs w:val="22"/>
              </w:rPr>
              <w:t>與</w:t>
            </w:r>
            <w:r w:rsidRPr="00235DE0">
              <w:rPr>
                <w:rFonts w:hAnsi="標楷體" w:hint="eastAsia"/>
                <w:sz w:val="22"/>
                <w:szCs w:val="22"/>
              </w:rPr>
              <w:t>美洲開發銀行（I</w:t>
            </w:r>
            <w:r w:rsidRPr="00235DE0">
              <w:rPr>
                <w:rFonts w:hAnsi="標楷體"/>
                <w:sz w:val="22"/>
                <w:szCs w:val="22"/>
              </w:rPr>
              <w:t>DB</w:t>
            </w:r>
            <w:r w:rsidRPr="00235DE0">
              <w:rPr>
                <w:rFonts w:hAnsi="標楷體" w:hint="eastAsia"/>
                <w:sz w:val="22"/>
                <w:szCs w:val="22"/>
              </w:rPr>
              <w:t>）合作</w:t>
            </w:r>
            <w:r w:rsidR="00453F2C" w:rsidRPr="00235DE0">
              <w:rPr>
                <w:rFonts w:hAnsi="標楷體" w:hint="eastAsia"/>
                <w:sz w:val="22"/>
                <w:szCs w:val="22"/>
              </w:rPr>
              <w:t>設立</w:t>
            </w:r>
            <w:r w:rsidRPr="00235DE0">
              <w:rPr>
                <w:rFonts w:hAnsi="標楷體" w:hint="eastAsia"/>
                <w:sz w:val="22"/>
                <w:szCs w:val="22"/>
              </w:rPr>
              <w:t>基金</w:t>
            </w:r>
            <w:r w:rsidR="00453F2C" w:rsidRPr="00235DE0">
              <w:rPr>
                <w:rFonts w:hAnsi="標楷體" w:hint="eastAsia"/>
                <w:sz w:val="22"/>
                <w:szCs w:val="22"/>
              </w:rPr>
              <w:t>，相關計畫</w:t>
            </w:r>
            <w:r w:rsidRPr="00235DE0">
              <w:rPr>
                <w:rFonts w:hAnsi="標楷體" w:hint="eastAsia"/>
                <w:sz w:val="22"/>
                <w:szCs w:val="22"/>
              </w:rPr>
              <w:t>停止推動之結餘。</w:t>
            </w:r>
          </w:p>
        </w:tc>
      </w:tr>
      <w:tr w:rsidR="00235DE0" w:rsidRPr="00235DE0" w14:paraId="6A58D011" w14:textId="77777777" w:rsidTr="00974E2A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514"/>
        </w:trPr>
        <w:tc>
          <w:tcPr>
            <w:tcW w:w="598" w:type="dxa"/>
            <w:shd w:val="clear" w:color="auto" w:fill="auto"/>
            <w:vAlign w:val="center"/>
          </w:tcPr>
          <w:p w14:paraId="623F70E1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53" w:type="dxa"/>
            <w:shd w:val="clear" w:color="auto" w:fill="auto"/>
            <w:vAlign w:val="center"/>
          </w:tcPr>
          <w:p w14:paraId="36DA4F11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282" w:type="dxa"/>
            <w:shd w:val="clear" w:color="auto" w:fill="auto"/>
            <w:vAlign w:val="center"/>
          </w:tcPr>
          <w:p w14:paraId="7018052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405,530,600</w:t>
            </w:r>
          </w:p>
        </w:tc>
        <w:tc>
          <w:tcPr>
            <w:tcW w:w="3281" w:type="dxa"/>
            <w:shd w:val="clear" w:color="auto" w:fill="auto"/>
            <w:vAlign w:val="center"/>
          </w:tcPr>
          <w:p w14:paraId="648AC265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137,792,879</w:t>
            </w:r>
          </w:p>
        </w:tc>
        <w:tc>
          <w:tcPr>
            <w:tcW w:w="1284" w:type="dxa"/>
            <w:shd w:val="clear" w:color="auto" w:fill="auto"/>
            <w:vAlign w:val="center"/>
          </w:tcPr>
          <w:p w14:paraId="3A508810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33.98</w:t>
            </w:r>
          </w:p>
        </w:tc>
        <w:tc>
          <w:tcPr>
            <w:tcW w:w="8845" w:type="dxa"/>
            <w:shd w:val="clear" w:color="auto" w:fill="auto"/>
            <w:vAlign w:val="center"/>
          </w:tcPr>
          <w:p w14:paraId="3E80B2D1" w14:textId="3C03802C" w:rsidR="00653C1D" w:rsidRPr="00235DE0" w:rsidRDefault="00DA3DDD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</w:tbl>
    <w:p w14:paraId="6C331BB4" w14:textId="77777777" w:rsidR="00653C1D" w:rsidRPr="00235DE0" w:rsidRDefault="00653C1D" w:rsidP="00653C1D">
      <w:pPr>
        <w:pStyle w:val="aa"/>
      </w:pPr>
      <w:r w:rsidRPr="00235DE0">
        <w:rPr>
          <w:rFonts w:hint="eastAsia"/>
        </w:rPr>
        <w:t>註</w:t>
      </w:r>
      <w:r w:rsidRPr="00235DE0">
        <w:t>：</w:t>
      </w:r>
      <w:r w:rsidRPr="00235DE0">
        <w:rPr>
          <w:rFonts w:hint="eastAsia"/>
        </w:rPr>
        <w:t>本表所列項目係指減免（註銷）數達20％</w:t>
      </w:r>
      <w:r w:rsidRPr="00235DE0">
        <w:t>，</w:t>
      </w:r>
      <w:r w:rsidRPr="00235DE0">
        <w:rPr>
          <w:rFonts w:hint="eastAsia"/>
        </w:rPr>
        <w:t>或3千萬元以上者</w:t>
      </w:r>
      <w:r w:rsidRPr="00235DE0">
        <w:t>。</w:t>
      </w:r>
    </w:p>
    <w:p w14:paraId="7FBAA812" w14:textId="77777777" w:rsidR="00653C1D" w:rsidRPr="00235DE0" w:rsidRDefault="00653C1D" w:rsidP="00653C1D">
      <w:pPr>
        <w:jc w:val="left"/>
      </w:pPr>
    </w:p>
    <w:p w14:paraId="1C8CE421" w14:textId="77777777" w:rsidR="00653C1D" w:rsidRPr="00235DE0" w:rsidRDefault="00653C1D" w:rsidP="00653C1D">
      <w:pPr>
        <w:pStyle w:val="10"/>
        <w:ind w:left="128" w:right="16"/>
        <w:jc w:val="right"/>
      </w:pPr>
    </w:p>
    <w:tbl>
      <w:tblPr>
        <w:tblW w:w="20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845"/>
        <w:gridCol w:w="3272"/>
        <w:gridCol w:w="3271"/>
        <w:gridCol w:w="1281"/>
        <w:gridCol w:w="8833"/>
      </w:tblGrid>
      <w:tr w:rsidR="00235DE0" w:rsidRPr="00235DE0" w14:paraId="12919A0A" w14:textId="77777777" w:rsidTr="002759A1">
        <w:trPr>
          <w:cantSplit/>
          <w:trHeight w:val="362"/>
          <w:tblHeader/>
        </w:trPr>
        <w:tc>
          <w:tcPr>
            <w:tcW w:w="20097" w:type="dxa"/>
            <w:gridSpan w:val="6"/>
            <w:tcBorders>
              <w:top w:val="nil"/>
              <w:left w:val="nil"/>
              <w:right w:val="nil"/>
            </w:tcBorders>
            <w:vAlign w:val="center"/>
          </w:tcPr>
          <w:p w14:paraId="64188A19" w14:textId="77777777" w:rsidR="00653C1D" w:rsidRPr="00235DE0" w:rsidRDefault="00653C1D" w:rsidP="00032A0A">
            <w:pPr>
              <w:pStyle w:val="10"/>
              <w:ind w:left="128" w:right="16"/>
              <w:rPr>
                <w:rFonts w:hAnsi="標楷體"/>
                <w:sz w:val="28"/>
              </w:rPr>
            </w:pPr>
            <w:r w:rsidRPr="00235DE0">
              <w:rPr>
                <w:rFonts w:hAnsi="標楷體"/>
                <w:sz w:val="28"/>
              </w:rPr>
              <w:lastRenderedPageBreak/>
              <w:t>4</w:t>
            </w:r>
            <w:r w:rsidRPr="00235DE0">
              <w:rPr>
                <w:rFonts w:hAnsi="標楷體" w:hint="eastAsia"/>
                <w:sz w:val="28"/>
              </w:rPr>
              <w:t xml:space="preserve">. </w:t>
            </w:r>
            <w:r w:rsidRPr="00235DE0">
              <w:rPr>
                <w:rFonts w:hAnsi="標楷體"/>
                <w:sz w:val="28"/>
              </w:rPr>
              <w:t xml:space="preserve"> </w:t>
            </w:r>
            <w:r w:rsidRPr="00235DE0">
              <w:rPr>
                <w:rFonts w:hAnsi="標楷體" w:hint="eastAsia"/>
                <w:sz w:val="28"/>
              </w:rPr>
              <w:t>以前年度應付保留數簡明表</w:t>
            </w:r>
          </w:p>
          <w:p w14:paraId="1C76BF32" w14:textId="77777777" w:rsidR="00653C1D" w:rsidRPr="00235DE0" w:rsidRDefault="00653C1D" w:rsidP="00032A0A">
            <w:pPr>
              <w:pStyle w:val="a8"/>
              <w:ind w:left="48" w:right="48"/>
              <w:jc w:val="right"/>
              <w:rPr>
                <w:rFonts w:ascii="標楷體" w:hAnsi="標楷體"/>
                <w:sz w:val="24"/>
                <w:szCs w:val="24"/>
              </w:rPr>
            </w:pPr>
            <w:r w:rsidRPr="00235DE0">
              <w:rPr>
                <w:rFonts w:ascii="標楷體" w:hAnsi="標楷體" w:hint="eastAsia"/>
                <w:sz w:val="24"/>
                <w:szCs w:val="24"/>
              </w:rPr>
              <w:t>單位</w:t>
            </w:r>
            <w:r w:rsidRPr="00235DE0">
              <w:rPr>
                <w:rFonts w:ascii="標楷體" w:hAnsi="標楷體"/>
                <w:sz w:val="24"/>
                <w:szCs w:val="24"/>
              </w:rPr>
              <w:t>：</w:t>
            </w:r>
            <w:r w:rsidRPr="00235DE0">
              <w:rPr>
                <w:rFonts w:ascii="標楷體" w:hAnsi="標楷體" w:hint="eastAsia"/>
                <w:sz w:val="24"/>
                <w:szCs w:val="24"/>
              </w:rPr>
              <w:t>新臺幣元</w:t>
            </w:r>
          </w:p>
        </w:tc>
      </w:tr>
      <w:tr w:rsidR="00235DE0" w:rsidRPr="00235DE0" w14:paraId="444030F1" w14:textId="77777777" w:rsidTr="002759A1">
        <w:trPr>
          <w:cantSplit/>
          <w:trHeight w:val="362"/>
          <w:tblHeader/>
        </w:trPr>
        <w:tc>
          <w:tcPr>
            <w:tcW w:w="595" w:type="dxa"/>
            <w:vMerge w:val="restart"/>
            <w:tcBorders>
              <w:left w:val="nil"/>
            </w:tcBorders>
            <w:vAlign w:val="center"/>
          </w:tcPr>
          <w:p w14:paraId="76CF1FEF" w14:textId="77777777" w:rsidR="00653C1D" w:rsidRPr="00235DE0" w:rsidRDefault="00653C1D" w:rsidP="00032A0A">
            <w:pPr>
              <w:pStyle w:val="a8"/>
              <w:ind w:leftChars="0" w:left="0" w:rightChars="0" w:right="0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年度</w:t>
            </w:r>
          </w:p>
        </w:tc>
        <w:tc>
          <w:tcPr>
            <w:tcW w:w="2845" w:type="dxa"/>
            <w:vMerge w:val="restart"/>
            <w:tcBorders>
              <w:left w:val="nil"/>
              <w:bottom w:val="single" w:sz="4" w:space="0" w:color="auto"/>
            </w:tcBorders>
            <w:vAlign w:val="center"/>
          </w:tcPr>
          <w:p w14:paraId="03091DC5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科目</w:t>
            </w:r>
          </w:p>
        </w:tc>
        <w:tc>
          <w:tcPr>
            <w:tcW w:w="3272" w:type="dxa"/>
            <w:vMerge w:val="restart"/>
            <w:vAlign w:val="center"/>
          </w:tcPr>
          <w:p w14:paraId="0FC7D17B" w14:textId="77777777" w:rsidR="00653C1D" w:rsidRPr="00235DE0" w:rsidRDefault="00653C1D" w:rsidP="00032A0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235DE0">
              <w:rPr>
                <w:rFonts w:hint="eastAsia"/>
                <w:spacing w:val="-20"/>
                <w:sz w:val="22"/>
                <w:szCs w:val="22"/>
              </w:rPr>
              <w:t>以前年度</w:t>
            </w:r>
          </w:p>
          <w:p w14:paraId="7FBC1707" w14:textId="77777777" w:rsidR="00653C1D" w:rsidRPr="00235DE0" w:rsidRDefault="00653C1D" w:rsidP="00032A0A">
            <w:pPr>
              <w:pStyle w:val="a8"/>
              <w:ind w:leftChars="0" w:left="0" w:rightChars="20" w:right="32"/>
              <w:rPr>
                <w:spacing w:val="-20"/>
                <w:sz w:val="22"/>
                <w:szCs w:val="22"/>
              </w:rPr>
            </w:pPr>
            <w:r w:rsidRPr="00235DE0">
              <w:rPr>
                <w:rFonts w:hint="eastAsia"/>
                <w:spacing w:val="-20"/>
                <w:sz w:val="22"/>
                <w:szCs w:val="22"/>
              </w:rPr>
              <w:t>轉入數</w:t>
            </w:r>
          </w:p>
        </w:tc>
        <w:tc>
          <w:tcPr>
            <w:tcW w:w="4552" w:type="dxa"/>
            <w:gridSpan w:val="2"/>
            <w:tcBorders>
              <w:bottom w:val="single" w:sz="4" w:space="0" w:color="auto"/>
            </w:tcBorders>
            <w:vAlign w:val="center"/>
          </w:tcPr>
          <w:p w14:paraId="6DCC52FD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應付保留數</w:t>
            </w:r>
          </w:p>
        </w:tc>
        <w:tc>
          <w:tcPr>
            <w:tcW w:w="8832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298A008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原因分析</w:t>
            </w:r>
          </w:p>
        </w:tc>
      </w:tr>
      <w:tr w:rsidR="00235DE0" w:rsidRPr="00235DE0" w14:paraId="29945502" w14:textId="77777777" w:rsidTr="002759A1">
        <w:trPr>
          <w:cantSplit/>
          <w:trHeight w:val="362"/>
          <w:tblHeader/>
        </w:trPr>
        <w:tc>
          <w:tcPr>
            <w:tcW w:w="59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DA265D0" w14:textId="77777777" w:rsidR="00653C1D" w:rsidRPr="00235DE0" w:rsidRDefault="00653C1D" w:rsidP="00032A0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284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A28DBB8" w14:textId="77777777" w:rsidR="00653C1D" w:rsidRPr="00235DE0" w:rsidRDefault="00653C1D" w:rsidP="00032A0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  <w:tc>
          <w:tcPr>
            <w:tcW w:w="3272" w:type="dxa"/>
            <w:vMerge/>
            <w:tcBorders>
              <w:bottom w:val="single" w:sz="4" w:space="0" w:color="auto"/>
            </w:tcBorders>
            <w:vAlign w:val="center"/>
          </w:tcPr>
          <w:p w14:paraId="5C81DEC2" w14:textId="77777777" w:rsidR="00653C1D" w:rsidRPr="00235DE0" w:rsidRDefault="00653C1D" w:rsidP="00032A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271" w:type="dxa"/>
            <w:tcBorders>
              <w:bottom w:val="single" w:sz="4" w:space="0" w:color="auto"/>
            </w:tcBorders>
            <w:vAlign w:val="center"/>
          </w:tcPr>
          <w:p w14:paraId="7D4BAC2A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金額</w:t>
            </w:r>
          </w:p>
        </w:tc>
        <w:tc>
          <w:tcPr>
            <w:tcW w:w="1281" w:type="dxa"/>
            <w:tcBorders>
              <w:bottom w:val="single" w:sz="4" w:space="0" w:color="auto"/>
            </w:tcBorders>
            <w:vAlign w:val="center"/>
          </w:tcPr>
          <w:p w14:paraId="5B18B27B" w14:textId="77777777" w:rsidR="00653C1D" w:rsidRPr="00235DE0" w:rsidRDefault="00653C1D" w:rsidP="00032A0A">
            <w:pPr>
              <w:pStyle w:val="a8"/>
              <w:ind w:left="48" w:right="48"/>
              <w:rPr>
                <w:sz w:val="22"/>
                <w:szCs w:val="22"/>
              </w:rPr>
            </w:pPr>
            <w:r w:rsidRPr="00235DE0">
              <w:rPr>
                <w:rFonts w:hint="eastAsia"/>
                <w:sz w:val="22"/>
                <w:szCs w:val="22"/>
              </w:rPr>
              <w:t>％</w:t>
            </w:r>
          </w:p>
        </w:tc>
        <w:tc>
          <w:tcPr>
            <w:tcW w:w="8832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5D83EFD3" w14:textId="77777777" w:rsidR="00653C1D" w:rsidRPr="00235DE0" w:rsidRDefault="00653C1D" w:rsidP="00032A0A">
            <w:pPr>
              <w:ind w:left="70" w:right="60"/>
              <w:jc w:val="center"/>
              <w:rPr>
                <w:sz w:val="22"/>
                <w:szCs w:val="22"/>
              </w:rPr>
            </w:pPr>
          </w:p>
        </w:tc>
      </w:tr>
      <w:tr w:rsidR="00235DE0" w:rsidRPr="00235DE0" w14:paraId="33795A41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3A8E0206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74F060EA" w14:textId="77777777" w:rsidR="00653C1D" w:rsidRPr="00235DE0" w:rsidRDefault="00653C1D" w:rsidP="00032A0A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外交部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44C2EED0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71" w:type="dxa"/>
            <w:shd w:val="clear" w:color="auto" w:fill="auto"/>
            <w:vAlign w:val="center"/>
          </w:tcPr>
          <w:p w14:paraId="05507A82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7B7871A3" w14:textId="77777777" w:rsidR="00653C1D" w:rsidRPr="00235DE0" w:rsidRDefault="00653C1D" w:rsidP="00032A0A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32" w:type="dxa"/>
            <w:shd w:val="clear" w:color="auto" w:fill="auto"/>
            <w:vAlign w:val="center"/>
          </w:tcPr>
          <w:p w14:paraId="56AC850E" w14:textId="77777777" w:rsidR="00653C1D" w:rsidRPr="00235DE0" w:rsidRDefault="00653C1D" w:rsidP="00032A0A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35DE0" w:rsidRPr="00235DE0" w14:paraId="5130CE56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188463B" w14:textId="77777777" w:rsidR="00653C1D" w:rsidRPr="00235DE0" w:rsidRDefault="00653C1D" w:rsidP="00032A0A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hAnsi="標楷體"/>
                <w:noProof/>
                <w:sz w:val="22"/>
                <w:szCs w:val="22"/>
              </w:rPr>
              <w:t>109</w:t>
            </w:r>
          </w:p>
        </w:tc>
        <w:tc>
          <w:tcPr>
            <w:tcW w:w="2845" w:type="dxa"/>
            <w:shd w:val="clear" w:color="auto" w:fill="auto"/>
            <w:vAlign w:val="center"/>
          </w:tcPr>
          <w:p w14:paraId="73FB1E5F" w14:textId="77777777" w:rsidR="00653C1D" w:rsidRPr="00235DE0" w:rsidRDefault="00653C1D" w:rsidP="00032A0A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03C913A8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35,959,688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5403D24C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25,608,414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1A78547" w14:textId="77777777" w:rsidR="00653C1D" w:rsidRPr="00235DE0" w:rsidRDefault="00653C1D" w:rsidP="00032A0A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71.21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02B0BC34" w14:textId="00546C89" w:rsidR="00653C1D" w:rsidRPr="00235DE0" w:rsidRDefault="00E96693" w:rsidP="00032A0A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部分研究計畫</w:t>
            </w:r>
            <w:r w:rsidR="00120D36" w:rsidRPr="00235DE0">
              <w:rPr>
                <w:rFonts w:hAnsi="標楷體" w:hint="eastAsia"/>
                <w:noProof/>
                <w:sz w:val="22"/>
                <w:szCs w:val="22"/>
              </w:rPr>
              <w:t>合約期程跨年度，須保留繼續執行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35DE0" w:rsidRPr="00235DE0" w14:paraId="198E1C15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868A2F8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hAnsi="標楷體"/>
                <w:noProof/>
                <w:sz w:val="22"/>
                <w:szCs w:val="22"/>
              </w:rPr>
              <w:t>110</w:t>
            </w:r>
          </w:p>
        </w:tc>
        <w:tc>
          <w:tcPr>
            <w:tcW w:w="2845" w:type="dxa"/>
            <w:shd w:val="clear" w:color="auto" w:fill="auto"/>
            <w:vAlign w:val="center"/>
          </w:tcPr>
          <w:p w14:paraId="4140D9E3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6FF3B27A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1,348,967,633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7312EA6D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1,032,527,223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7B85E65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76.54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370A19D7" w14:textId="3CEF926A" w:rsidR="00D12674" w:rsidRPr="00235DE0" w:rsidRDefault="00044929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援助友邦國家雙邊合作計畫</w:t>
            </w:r>
            <w:r w:rsidR="005A2856" w:rsidRPr="00235DE0">
              <w:rPr>
                <w:rFonts w:hAnsi="標楷體" w:hint="eastAsia"/>
                <w:noProof/>
                <w:sz w:val="22"/>
                <w:szCs w:val="22"/>
              </w:rPr>
              <w:t>尚在辦理中，須保留繼續執行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35DE0" w:rsidRPr="00235DE0" w14:paraId="644CCF0F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7BD81656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2BDDD0BD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779DA0EC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158,113,159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75337BC3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98,789,710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31FD5C2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62.48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07585F4D" w14:textId="2563C7CE" w:rsidR="00D12674" w:rsidRPr="00235DE0" w:rsidRDefault="005B5AFA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致遠新村職務宿舍及檔案大樓新建工程因機電</w:t>
            </w:r>
            <w:r w:rsidR="0051603A">
              <w:rPr>
                <w:rFonts w:hAnsi="標楷體" w:hint="eastAsia"/>
                <w:noProof/>
                <w:sz w:val="22"/>
                <w:szCs w:val="22"/>
              </w:rPr>
              <w:t>分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包商倒閉等，影響工程及撥款進度，</w:t>
            </w:r>
            <w:r w:rsidR="003720DA" w:rsidRPr="00235DE0">
              <w:rPr>
                <w:rFonts w:hAnsi="標楷體" w:hint="eastAsia"/>
                <w:noProof/>
                <w:sz w:val="22"/>
                <w:szCs w:val="22"/>
              </w:rPr>
              <w:t>須保留繼續執行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35DE0" w:rsidRPr="00235DE0" w14:paraId="15103750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71B0543A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hAnsi="標楷體"/>
                <w:noProof/>
                <w:sz w:val="22"/>
                <w:szCs w:val="22"/>
              </w:rPr>
              <w:t>111</w:t>
            </w:r>
          </w:p>
        </w:tc>
        <w:tc>
          <w:tcPr>
            <w:tcW w:w="2845" w:type="dxa"/>
            <w:shd w:val="clear" w:color="auto" w:fill="auto"/>
            <w:vAlign w:val="center"/>
          </w:tcPr>
          <w:p w14:paraId="149C36D9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外交管理業務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47F0ED63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550,794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00CFBE8B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550,794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CCD8A3A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100.00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343CA199" w14:textId="07C36E68" w:rsidR="00D12674" w:rsidRPr="00235DE0" w:rsidRDefault="000E52B8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外交領事人員進修經費</w:t>
            </w:r>
            <w:r w:rsidR="00D728E0" w:rsidRPr="00235DE0">
              <w:rPr>
                <w:rFonts w:hAnsi="標楷體" w:hint="eastAsia"/>
                <w:noProof/>
                <w:sz w:val="22"/>
                <w:szCs w:val="22"/>
              </w:rPr>
              <w:t>仍待補正單據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35DE0" w:rsidRPr="00235DE0" w14:paraId="4BABE8B9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2A26AB8A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288F9ECE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8CC1E3A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8,352,819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39B0654C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2,389,696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F2AE05D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28.61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6AEE1BC3" w14:textId="2AE56C61" w:rsidR="00D12674" w:rsidRPr="00235DE0" w:rsidRDefault="00972D36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部分</w:t>
            </w:r>
            <w:r w:rsidR="00CD75E2" w:rsidRPr="00235DE0">
              <w:rPr>
                <w:rFonts w:hAnsi="標楷體" w:hint="eastAsia"/>
                <w:noProof/>
                <w:sz w:val="22"/>
                <w:szCs w:val="22"/>
              </w:rPr>
              <w:t>駐外館處業務</w:t>
            </w:r>
            <w:r>
              <w:rPr>
                <w:rFonts w:hAnsi="標楷體" w:hint="eastAsia"/>
                <w:noProof/>
                <w:sz w:val="22"/>
                <w:szCs w:val="22"/>
              </w:rPr>
              <w:t>工作尚在進行中</w:t>
            </w:r>
            <w:r w:rsidR="00CD75E2"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35DE0" w:rsidRPr="00235DE0" w14:paraId="5984A19B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1D0BD5CE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6A15F615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678E70F2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34,497,444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5E8FF4A4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12,052,839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53A913AA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34.94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186443AA" w14:textId="002BB0A4" w:rsidR="00D12674" w:rsidRPr="00235DE0" w:rsidRDefault="00F54926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補助辦理國際交流活動尚在進行中</w:t>
            </w:r>
            <w:r w:rsidR="003160E7" w:rsidRPr="00235DE0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235DE0" w:rsidRPr="00235DE0" w14:paraId="2EE79DF2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03890C6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2516D120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77618041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2,670,505,050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72823053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1,920,959,678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0784E3F4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71.93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1029CE9A" w14:textId="271598FA" w:rsidR="00D12674" w:rsidRPr="00235DE0" w:rsidRDefault="008E09F9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援助友邦國家雙邊合作計畫尚在辦理中，須保留繼續執行。</w:t>
            </w:r>
          </w:p>
        </w:tc>
      </w:tr>
      <w:tr w:rsidR="00235DE0" w:rsidRPr="00235DE0" w14:paraId="3BF225BA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06A32901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3C68C7E8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1AC9E022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14,404,044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4DA82B74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6,162,937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797D655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42.79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270668E0" w14:textId="06E28A39" w:rsidR="00D12674" w:rsidRPr="00235DE0" w:rsidRDefault="00D12674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235DE0" w:rsidRPr="00235DE0" w14:paraId="2616C3C3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39E2DEE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45" w:type="dxa"/>
            <w:shd w:val="clear" w:color="auto" w:fill="auto"/>
            <w:vAlign w:val="center"/>
          </w:tcPr>
          <w:p w14:paraId="7654E9BC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駐外機構業務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3297CF2D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187,276,267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04F3D12F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46,109,442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8ACB7C4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24.62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35129CD1" w14:textId="3490371B" w:rsidR="00D12674" w:rsidRPr="00235DE0" w:rsidRDefault="005260C5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>
              <w:rPr>
                <w:rFonts w:hAnsi="標楷體" w:hint="eastAsia"/>
                <w:noProof/>
                <w:sz w:val="22"/>
                <w:szCs w:val="22"/>
              </w:rPr>
              <w:t>部分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駐外館處業務</w:t>
            </w:r>
            <w:r>
              <w:rPr>
                <w:rFonts w:hAnsi="標楷體" w:hint="eastAsia"/>
                <w:noProof/>
                <w:sz w:val="22"/>
                <w:szCs w:val="22"/>
              </w:rPr>
              <w:t>工作尚在進行中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35DE0" w:rsidRPr="00235DE0" w14:paraId="067E7A51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260CE67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66DB38F5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國際會議及交流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0324EC4B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489,461,397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3A89B231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55,431,853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4F85DD71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11.33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5D8D0826" w14:textId="459C795E" w:rsidR="00D12674" w:rsidRPr="00235DE0" w:rsidRDefault="00E053BA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補助辦理國際交流活動尚在進行中</w:t>
            </w:r>
            <w:r w:rsidR="00563BDD" w:rsidRPr="00235DE0">
              <w:rPr>
                <w:rFonts w:hAnsi="標楷體" w:hint="eastAsia"/>
                <w:noProof/>
                <w:sz w:val="22"/>
                <w:szCs w:val="22"/>
              </w:rPr>
              <w:t>，須保留繼續執行。</w:t>
            </w:r>
          </w:p>
        </w:tc>
      </w:tr>
      <w:tr w:rsidR="00235DE0" w:rsidRPr="00235DE0" w14:paraId="3FF2B319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3D27271B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2213FAB2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國際合作及關懷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738547DE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7,350,593,991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5B22FB3E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4,412,030,128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680D736E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60.02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6712311A" w14:textId="347D6268" w:rsidR="00D12674" w:rsidRPr="00235DE0" w:rsidRDefault="007F6C73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援助友邦國家雙邊合作計畫尚在辦理中，須保留繼續執行。</w:t>
            </w:r>
          </w:p>
        </w:tc>
      </w:tr>
      <w:tr w:rsidR="00235DE0" w:rsidRPr="00235DE0" w14:paraId="29581C90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5CCD9B33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56C7DA8D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一般建築及設備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4C184A0F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612,663,073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5ADDFE6F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346,414,599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1176D220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56.54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1667DB63" w14:textId="44EEA76D" w:rsidR="00D12674" w:rsidRPr="00235DE0" w:rsidRDefault="00780D4E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致遠新村職務宿舍及檔案大樓新建工程因機電</w:t>
            </w:r>
            <w:r w:rsidR="005750A1">
              <w:rPr>
                <w:rFonts w:hAnsi="標楷體" w:hint="eastAsia"/>
                <w:noProof/>
                <w:sz w:val="22"/>
                <w:szCs w:val="22"/>
              </w:rPr>
              <w:t>分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包商倒閉等，影響工程及撥款進度，</w:t>
            </w:r>
            <w:r w:rsidR="006507CA" w:rsidRPr="00235DE0">
              <w:rPr>
                <w:rFonts w:hAnsi="標楷體" w:hint="eastAsia"/>
                <w:noProof/>
                <w:sz w:val="22"/>
                <w:szCs w:val="22"/>
              </w:rPr>
              <w:t>須保留繼續執行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  <w:tr w:rsidR="00235DE0" w:rsidRPr="00235DE0" w14:paraId="62DF84A6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344C919C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787AEA94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外交支出機密預算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1E8638F6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405,530,600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1E43FF53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218,386,887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31A6D158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53.85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67B9EDAA" w14:textId="3FDBB2A0" w:rsidR="00D12674" w:rsidRPr="00235DE0" w:rsidRDefault="00D12674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密不錄由。</w:t>
            </w:r>
          </w:p>
        </w:tc>
      </w:tr>
      <w:tr w:rsidR="00235DE0" w:rsidRPr="00235DE0" w14:paraId="54EF216C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33F0B1BE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b/>
                <w:sz w:val="22"/>
                <w:szCs w:val="22"/>
              </w:rPr>
            </w:pPr>
          </w:p>
        </w:tc>
        <w:tc>
          <w:tcPr>
            <w:tcW w:w="2845" w:type="dxa"/>
            <w:shd w:val="clear" w:color="auto" w:fill="auto"/>
            <w:vAlign w:val="center"/>
          </w:tcPr>
          <w:p w14:paraId="33DF8CE8" w14:textId="77777777" w:rsidR="00D12674" w:rsidRPr="00235DE0" w:rsidRDefault="00D12674" w:rsidP="00D12674">
            <w:pPr>
              <w:pStyle w:val="2"/>
              <w:rPr>
                <w:rFonts w:ascii="標楷體"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領事事務局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222D73AE" w14:textId="77777777" w:rsidR="00D12674" w:rsidRPr="00235DE0" w:rsidRDefault="00D12674" w:rsidP="00D1267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3271" w:type="dxa"/>
            <w:shd w:val="clear" w:color="auto" w:fill="auto"/>
            <w:vAlign w:val="center"/>
          </w:tcPr>
          <w:p w14:paraId="44BB940E" w14:textId="77777777" w:rsidR="00D12674" w:rsidRPr="00235DE0" w:rsidRDefault="00D12674" w:rsidP="00D1267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1281" w:type="dxa"/>
            <w:shd w:val="clear" w:color="auto" w:fill="auto"/>
            <w:vAlign w:val="center"/>
          </w:tcPr>
          <w:p w14:paraId="6B2BBF9D" w14:textId="77777777" w:rsidR="00D12674" w:rsidRPr="00235DE0" w:rsidRDefault="00D12674" w:rsidP="00D12674">
            <w:pPr>
              <w:pStyle w:val="3"/>
              <w:rPr>
                <w:rFonts w:hAnsi="細明體"/>
                <w:b/>
                <w:sz w:val="22"/>
                <w:szCs w:val="22"/>
              </w:rPr>
            </w:pPr>
          </w:p>
        </w:tc>
        <w:tc>
          <w:tcPr>
            <w:tcW w:w="8832" w:type="dxa"/>
            <w:shd w:val="clear" w:color="auto" w:fill="auto"/>
            <w:vAlign w:val="center"/>
          </w:tcPr>
          <w:p w14:paraId="0862E4C5" w14:textId="77777777" w:rsidR="00D12674" w:rsidRPr="00235DE0" w:rsidRDefault="00D12674" w:rsidP="00D12674">
            <w:pPr>
              <w:pStyle w:val="4"/>
              <w:rPr>
                <w:rFonts w:hAnsi="標楷體"/>
                <w:b/>
                <w:sz w:val="22"/>
                <w:szCs w:val="22"/>
              </w:rPr>
            </w:pPr>
          </w:p>
        </w:tc>
      </w:tr>
      <w:tr w:rsidR="00235DE0" w:rsidRPr="00235DE0" w14:paraId="265B36C3" w14:textId="77777777" w:rsidTr="002759A1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trHeight w:val="397"/>
        </w:trPr>
        <w:tc>
          <w:tcPr>
            <w:tcW w:w="595" w:type="dxa"/>
            <w:shd w:val="clear" w:color="auto" w:fill="auto"/>
            <w:vAlign w:val="center"/>
          </w:tcPr>
          <w:p w14:paraId="74E20D7D" w14:textId="77777777" w:rsidR="00D12674" w:rsidRPr="00235DE0" w:rsidRDefault="00D12674" w:rsidP="00D12674">
            <w:pPr>
              <w:pStyle w:val="3"/>
              <w:jc w:val="center"/>
              <w:rPr>
                <w:rFonts w:ascii="標楷體" w:eastAsia="標楷體" w:hAnsi="標楷體"/>
                <w:sz w:val="22"/>
                <w:szCs w:val="22"/>
              </w:rPr>
            </w:pPr>
            <w:r w:rsidRPr="00235DE0">
              <w:rPr>
                <w:rFonts w:hAnsi="標楷體"/>
                <w:noProof/>
                <w:sz w:val="22"/>
                <w:szCs w:val="22"/>
              </w:rPr>
              <w:t>112</w:t>
            </w:r>
          </w:p>
        </w:tc>
        <w:tc>
          <w:tcPr>
            <w:tcW w:w="2845" w:type="dxa"/>
            <w:shd w:val="clear" w:color="auto" w:fill="auto"/>
            <w:vAlign w:val="center"/>
          </w:tcPr>
          <w:p w14:paraId="1F2C6BC6" w14:textId="77777777" w:rsidR="00D12674" w:rsidRPr="00235DE0" w:rsidRDefault="00D12674" w:rsidP="00D12674">
            <w:pPr>
              <w:pStyle w:val="2"/>
              <w:ind w:leftChars="100" w:left="160"/>
              <w:rPr>
                <w:rFonts w:ascii="標楷體" w:hAnsi="標楷體"/>
                <w:b w:val="0"/>
                <w:sz w:val="22"/>
                <w:szCs w:val="22"/>
              </w:rPr>
            </w:pPr>
            <w:r w:rsidRPr="00235DE0">
              <w:rPr>
                <w:rFonts w:hAnsi="標楷體" w:hint="eastAsia"/>
                <w:b w:val="0"/>
                <w:noProof/>
                <w:sz w:val="22"/>
                <w:szCs w:val="22"/>
              </w:rPr>
              <w:t>一般行政</w:t>
            </w:r>
          </w:p>
        </w:tc>
        <w:tc>
          <w:tcPr>
            <w:tcW w:w="3272" w:type="dxa"/>
            <w:shd w:val="clear" w:color="auto" w:fill="auto"/>
            <w:vAlign w:val="center"/>
          </w:tcPr>
          <w:p w14:paraId="062F4C0C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31,804,536</w:t>
            </w:r>
          </w:p>
        </w:tc>
        <w:tc>
          <w:tcPr>
            <w:tcW w:w="3271" w:type="dxa"/>
            <w:shd w:val="clear" w:color="auto" w:fill="auto"/>
            <w:vAlign w:val="center"/>
          </w:tcPr>
          <w:p w14:paraId="5F8515EA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16,173,688</w:t>
            </w:r>
          </w:p>
        </w:tc>
        <w:tc>
          <w:tcPr>
            <w:tcW w:w="1281" w:type="dxa"/>
            <w:shd w:val="clear" w:color="auto" w:fill="auto"/>
            <w:vAlign w:val="center"/>
          </w:tcPr>
          <w:p w14:paraId="0FA69CA2" w14:textId="77777777" w:rsidR="00D12674" w:rsidRPr="00235DE0" w:rsidRDefault="00D12674" w:rsidP="00D12674">
            <w:pPr>
              <w:pStyle w:val="3"/>
              <w:rPr>
                <w:rFonts w:hAnsi="細明體"/>
                <w:sz w:val="22"/>
                <w:szCs w:val="22"/>
              </w:rPr>
            </w:pPr>
            <w:r w:rsidRPr="00235DE0">
              <w:rPr>
                <w:rFonts w:hAnsi="細明體"/>
                <w:noProof/>
                <w:sz w:val="22"/>
                <w:szCs w:val="22"/>
              </w:rPr>
              <w:t>50.85</w:t>
            </w:r>
          </w:p>
        </w:tc>
        <w:tc>
          <w:tcPr>
            <w:tcW w:w="8832" w:type="dxa"/>
            <w:shd w:val="clear" w:color="auto" w:fill="auto"/>
            <w:vAlign w:val="center"/>
          </w:tcPr>
          <w:p w14:paraId="05D3B88A" w14:textId="51158D89" w:rsidR="00D12674" w:rsidRPr="00235DE0" w:rsidRDefault="00B6628C" w:rsidP="00D12674">
            <w:pPr>
              <w:pStyle w:val="4"/>
              <w:rPr>
                <w:rFonts w:hAnsi="標楷體"/>
                <w:sz w:val="22"/>
                <w:szCs w:val="22"/>
              </w:rPr>
            </w:pPr>
            <w:r w:rsidRPr="00235DE0">
              <w:rPr>
                <w:rFonts w:hAnsi="標楷體" w:hint="eastAsia"/>
                <w:noProof/>
                <w:sz w:val="22"/>
                <w:szCs w:val="22"/>
              </w:rPr>
              <w:t>電梯及電扶梯設備更新採購案</w:t>
            </w:r>
            <w:r w:rsidR="000017E5" w:rsidRPr="00235DE0">
              <w:rPr>
                <w:rFonts w:hAnsi="標楷體" w:hint="eastAsia"/>
                <w:noProof/>
                <w:sz w:val="22"/>
                <w:szCs w:val="22"/>
              </w:rPr>
              <w:t>合約期程跨年度，須保留繼續執行</w:t>
            </w:r>
            <w:r w:rsidRPr="00235DE0">
              <w:rPr>
                <w:rFonts w:hAnsi="標楷體" w:hint="eastAsia"/>
                <w:noProof/>
                <w:sz w:val="22"/>
                <w:szCs w:val="22"/>
              </w:rPr>
              <w:t>。</w:t>
            </w:r>
          </w:p>
        </w:tc>
      </w:tr>
    </w:tbl>
    <w:p w14:paraId="1450AC43" w14:textId="77777777" w:rsidR="00653C1D" w:rsidRPr="00235DE0" w:rsidRDefault="00653C1D" w:rsidP="00653C1D">
      <w:pPr>
        <w:pStyle w:val="aa"/>
      </w:pPr>
      <w:r w:rsidRPr="00235DE0">
        <w:rPr>
          <w:rFonts w:hint="eastAsia"/>
        </w:rPr>
        <w:t>註</w:t>
      </w:r>
      <w:r w:rsidRPr="00235DE0">
        <w:t>：</w:t>
      </w:r>
      <w:r w:rsidRPr="00235DE0">
        <w:rPr>
          <w:rFonts w:hint="eastAsia"/>
        </w:rPr>
        <w:t>本表所列項目係指應付保留數達20％</w:t>
      </w:r>
      <w:r w:rsidRPr="00235DE0">
        <w:t>，</w:t>
      </w:r>
      <w:r w:rsidRPr="00235DE0">
        <w:rPr>
          <w:rFonts w:hint="eastAsia"/>
        </w:rPr>
        <w:t>或3千萬元以上者</w:t>
      </w:r>
      <w:r w:rsidRPr="00235DE0">
        <w:t>。</w:t>
      </w:r>
    </w:p>
    <w:p w14:paraId="75ED3C83" w14:textId="77777777" w:rsidR="00653C1D" w:rsidRPr="00235DE0" w:rsidRDefault="00653C1D" w:rsidP="00653C1D">
      <w:pPr>
        <w:pStyle w:val="aa"/>
      </w:pPr>
    </w:p>
    <w:p w14:paraId="293753F2" w14:textId="77777777" w:rsidR="00653C1D" w:rsidRPr="00235DE0" w:rsidRDefault="00653C1D" w:rsidP="00653C1D">
      <w:pPr>
        <w:jc w:val="left"/>
      </w:pPr>
    </w:p>
    <w:sectPr w:rsidR="00653C1D" w:rsidRPr="00235DE0" w:rsidSect="00B0271E">
      <w:footerReference w:type="default" r:id="rId7"/>
      <w:pgSz w:w="23814" w:h="16840" w:orient="landscape" w:code="8"/>
      <w:pgMar w:top="1440" w:right="1797" w:bottom="1440" w:left="1797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60947" w14:textId="77777777" w:rsidR="00653C1D" w:rsidRDefault="00653C1D" w:rsidP="005F138F">
      <w:r>
        <w:separator/>
      </w:r>
    </w:p>
  </w:endnote>
  <w:endnote w:type="continuationSeparator" w:id="0">
    <w:p w14:paraId="4C5DD8FD" w14:textId="77777777" w:rsidR="00653C1D" w:rsidRDefault="00653C1D" w:rsidP="005F1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楷書體W5">
    <w:altName w:val="Arial Unicode MS"/>
    <w:panose1 w:val="020B0604020202020204"/>
    <w:charset w:val="88"/>
    <w:family w:val="modern"/>
    <w:pitch w:val="fixed"/>
    <w:sig w:usb0="00000001" w:usb1="08080000" w:usb2="00000010" w:usb3="00000000" w:csb0="00100000" w:csb1="00000000"/>
  </w:font>
  <w:font w:name="Arial Narrow">
    <w:panose1 w:val="020B05060202020A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3EEA0" w14:textId="15A853E6" w:rsidR="00552AAA" w:rsidRPr="00552AAA" w:rsidRDefault="00723349">
    <w:pPr>
      <w:pStyle w:val="a5"/>
      <w:jc w:val="center"/>
      <w:rPr>
        <w:sz w:val="22"/>
      </w:rPr>
    </w:pPr>
    <w:r>
      <w:rPr>
        <w:rFonts w:hint="eastAsia"/>
        <w:sz w:val="22"/>
      </w:rPr>
      <w:t>16-8-</w:t>
    </w:r>
    <w:r w:rsidR="00552AAA" w:rsidRPr="00552AAA">
      <w:rPr>
        <w:sz w:val="22"/>
      </w:rPr>
      <w:fldChar w:fldCharType="begin"/>
    </w:r>
    <w:r w:rsidR="00552AAA" w:rsidRPr="00552AAA">
      <w:rPr>
        <w:sz w:val="22"/>
      </w:rPr>
      <w:instrText>PAGE   \* MERGEFORMAT</w:instrText>
    </w:r>
    <w:r w:rsidR="00552AAA" w:rsidRPr="00552AAA">
      <w:rPr>
        <w:sz w:val="22"/>
      </w:rPr>
      <w:fldChar w:fldCharType="separate"/>
    </w:r>
    <w:r w:rsidR="00552AAA" w:rsidRPr="00552AAA">
      <w:rPr>
        <w:noProof/>
        <w:sz w:val="22"/>
        <w:lang w:val="zh-TW"/>
      </w:rPr>
      <w:t>1</w:t>
    </w:r>
    <w:r w:rsidR="00552AAA" w:rsidRPr="00552AAA">
      <w:rPr>
        <w:sz w:val="22"/>
      </w:rPr>
      <w:fldChar w:fldCharType="end"/>
    </w:r>
  </w:p>
  <w:p w14:paraId="10A65282" w14:textId="77777777" w:rsidR="00552AAA" w:rsidRDefault="00552AA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DEA3D" w14:textId="77777777" w:rsidR="00653C1D" w:rsidRDefault="00653C1D" w:rsidP="005F138F">
      <w:r>
        <w:separator/>
      </w:r>
    </w:p>
  </w:footnote>
  <w:footnote w:type="continuationSeparator" w:id="0">
    <w:p w14:paraId="40ADC62E" w14:textId="77777777" w:rsidR="00653C1D" w:rsidRDefault="00653C1D" w:rsidP="005F1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proofState w:spelling="clean" w:grammar="clean"/>
  <w:attachedTemplate r:id="rId1"/>
  <w:mailMerge>
    <w:mainDocumentType w:val="catalog"/>
    <w:linkToQuery/>
    <w:dataType w:val="textFile"/>
    <w:query w:val="SELECT * FROM C:\Users\shuya\Downloads\TBA第26個控制點1120526.docx"/>
    <w:activeRecord w:val="-1"/>
  </w:mailMerge>
  <w:defaultTabStop w:val="480"/>
  <w:drawingGridHorizontalSpacing w:val="8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C1D"/>
    <w:rsid w:val="000017E5"/>
    <w:rsid w:val="00044929"/>
    <w:rsid w:val="000C1183"/>
    <w:rsid w:val="000D4195"/>
    <w:rsid w:val="000E52B8"/>
    <w:rsid w:val="0011573F"/>
    <w:rsid w:val="00120D36"/>
    <w:rsid w:val="001233E3"/>
    <w:rsid w:val="00124833"/>
    <w:rsid w:val="00143EE3"/>
    <w:rsid w:val="001810C8"/>
    <w:rsid w:val="001848BC"/>
    <w:rsid w:val="00190EE0"/>
    <w:rsid w:val="00193C85"/>
    <w:rsid w:val="001D1F0D"/>
    <w:rsid w:val="001D2099"/>
    <w:rsid w:val="001D33F0"/>
    <w:rsid w:val="00225EC1"/>
    <w:rsid w:val="002307B1"/>
    <w:rsid w:val="00235DE0"/>
    <w:rsid w:val="00240C83"/>
    <w:rsid w:val="00247CFD"/>
    <w:rsid w:val="0026573E"/>
    <w:rsid w:val="00267C44"/>
    <w:rsid w:val="002759A1"/>
    <w:rsid w:val="00280B47"/>
    <w:rsid w:val="002C0AB3"/>
    <w:rsid w:val="002C6A35"/>
    <w:rsid w:val="002F6F2E"/>
    <w:rsid w:val="003160E7"/>
    <w:rsid w:val="00322B00"/>
    <w:rsid w:val="003465F7"/>
    <w:rsid w:val="003538AC"/>
    <w:rsid w:val="00364528"/>
    <w:rsid w:val="003720DA"/>
    <w:rsid w:val="003B2502"/>
    <w:rsid w:val="00402AAD"/>
    <w:rsid w:val="00453F2C"/>
    <w:rsid w:val="00470F99"/>
    <w:rsid w:val="00472256"/>
    <w:rsid w:val="004B7E3F"/>
    <w:rsid w:val="004C5128"/>
    <w:rsid w:val="004E3452"/>
    <w:rsid w:val="004F48C3"/>
    <w:rsid w:val="004F68AD"/>
    <w:rsid w:val="0051603A"/>
    <w:rsid w:val="005260C5"/>
    <w:rsid w:val="00526A2C"/>
    <w:rsid w:val="00551222"/>
    <w:rsid w:val="00552AAA"/>
    <w:rsid w:val="00563BDD"/>
    <w:rsid w:val="00566294"/>
    <w:rsid w:val="005750A1"/>
    <w:rsid w:val="005A2856"/>
    <w:rsid w:val="005B5AFA"/>
    <w:rsid w:val="005E79B5"/>
    <w:rsid w:val="005F138F"/>
    <w:rsid w:val="0062478A"/>
    <w:rsid w:val="00640273"/>
    <w:rsid w:val="006507CA"/>
    <w:rsid w:val="00653C1D"/>
    <w:rsid w:val="006714D6"/>
    <w:rsid w:val="00683907"/>
    <w:rsid w:val="00693CAD"/>
    <w:rsid w:val="006A0291"/>
    <w:rsid w:val="006C3430"/>
    <w:rsid w:val="00723349"/>
    <w:rsid w:val="007545D2"/>
    <w:rsid w:val="00761C7F"/>
    <w:rsid w:val="00767633"/>
    <w:rsid w:val="00772057"/>
    <w:rsid w:val="00780D4E"/>
    <w:rsid w:val="007A60CD"/>
    <w:rsid w:val="007C43FB"/>
    <w:rsid w:val="007E2EB3"/>
    <w:rsid w:val="007F6C73"/>
    <w:rsid w:val="0083673F"/>
    <w:rsid w:val="00845D9C"/>
    <w:rsid w:val="0085353D"/>
    <w:rsid w:val="00866197"/>
    <w:rsid w:val="008B4E5E"/>
    <w:rsid w:val="008D2BD5"/>
    <w:rsid w:val="008E09F9"/>
    <w:rsid w:val="008E0E42"/>
    <w:rsid w:val="008F1837"/>
    <w:rsid w:val="008F6259"/>
    <w:rsid w:val="00910889"/>
    <w:rsid w:val="00954E3F"/>
    <w:rsid w:val="00956D1E"/>
    <w:rsid w:val="00962D55"/>
    <w:rsid w:val="00972D36"/>
    <w:rsid w:val="00974E2A"/>
    <w:rsid w:val="00975B76"/>
    <w:rsid w:val="009854BC"/>
    <w:rsid w:val="009960FE"/>
    <w:rsid w:val="009A0F1E"/>
    <w:rsid w:val="009F0725"/>
    <w:rsid w:val="00A27DD2"/>
    <w:rsid w:val="00A311E9"/>
    <w:rsid w:val="00A32101"/>
    <w:rsid w:val="00A33E7A"/>
    <w:rsid w:val="00A343F8"/>
    <w:rsid w:val="00A4129E"/>
    <w:rsid w:val="00A70D8E"/>
    <w:rsid w:val="00A86114"/>
    <w:rsid w:val="00AF78AD"/>
    <w:rsid w:val="00B0271E"/>
    <w:rsid w:val="00B05B67"/>
    <w:rsid w:val="00B14B16"/>
    <w:rsid w:val="00B33253"/>
    <w:rsid w:val="00B55A84"/>
    <w:rsid w:val="00B56A88"/>
    <w:rsid w:val="00B6628C"/>
    <w:rsid w:val="00B77BAE"/>
    <w:rsid w:val="00BA0A16"/>
    <w:rsid w:val="00C01634"/>
    <w:rsid w:val="00C05943"/>
    <w:rsid w:val="00C05EC2"/>
    <w:rsid w:val="00C23154"/>
    <w:rsid w:val="00C3041B"/>
    <w:rsid w:val="00C701C4"/>
    <w:rsid w:val="00CB4980"/>
    <w:rsid w:val="00CD75E2"/>
    <w:rsid w:val="00CE7707"/>
    <w:rsid w:val="00CF1D77"/>
    <w:rsid w:val="00D12674"/>
    <w:rsid w:val="00D45EB7"/>
    <w:rsid w:val="00D55B77"/>
    <w:rsid w:val="00D728E0"/>
    <w:rsid w:val="00D72ADF"/>
    <w:rsid w:val="00D76056"/>
    <w:rsid w:val="00D93FFA"/>
    <w:rsid w:val="00DA3DDD"/>
    <w:rsid w:val="00DB324C"/>
    <w:rsid w:val="00DE0D5E"/>
    <w:rsid w:val="00E005BE"/>
    <w:rsid w:val="00E053BA"/>
    <w:rsid w:val="00E13F71"/>
    <w:rsid w:val="00E34D36"/>
    <w:rsid w:val="00E35F55"/>
    <w:rsid w:val="00E367B6"/>
    <w:rsid w:val="00E41524"/>
    <w:rsid w:val="00E659D6"/>
    <w:rsid w:val="00E67DFF"/>
    <w:rsid w:val="00E87430"/>
    <w:rsid w:val="00E96693"/>
    <w:rsid w:val="00EB5F19"/>
    <w:rsid w:val="00EB6EB2"/>
    <w:rsid w:val="00EC1D80"/>
    <w:rsid w:val="00EC2D64"/>
    <w:rsid w:val="00ED407B"/>
    <w:rsid w:val="00EE534F"/>
    <w:rsid w:val="00EE74AE"/>
    <w:rsid w:val="00EF2E38"/>
    <w:rsid w:val="00EF3BC8"/>
    <w:rsid w:val="00F019A1"/>
    <w:rsid w:val="00F05871"/>
    <w:rsid w:val="00F15328"/>
    <w:rsid w:val="00F24E34"/>
    <w:rsid w:val="00F25207"/>
    <w:rsid w:val="00F54926"/>
    <w:rsid w:val="00F82295"/>
    <w:rsid w:val="00FF342A"/>
    <w:rsid w:val="00FF46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79254A9E"/>
  <w15:chartTrackingRefBased/>
  <w15:docId w15:val="{0055149E-6CD3-4593-BD95-5C18A67BCB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right"/>
    </w:pPr>
    <w:rPr>
      <w:rFonts w:ascii="標楷體" w:eastAsia="標楷體"/>
      <w:kern w:val="2"/>
      <w:sz w:val="16"/>
    </w:rPr>
  </w:style>
  <w:style w:type="paragraph" w:styleId="1">
    <w:name w:val="heading 1"/>
    <w:basedOn w:val="a"/>
    <w:next w:val="a"/>
    <w:qFormat/>
    <w:pPr>
      <w:keepNext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link w:val="a3"/>
    <w:uiPriority w:val="99"/>
    <w:rsid w:val="005F138F"/>
    <w:rPr>
      <w:rFonts w:ascii="標楷體" w:eastAsia="標楷體"/>
      <w:kern w:val="2"/>
    </w:rPr>
  </w:style>
  <w:style w:type="paragraph" w:styleId="a5">
    <w:name w:val="footer"/>
    <w:basedOn w:val="a"/>
    <w:link w:val="a6"/>
    <w:uiPriority w:val="99"/>
    <w:unhideWhenUsed/>
    <w:rsid w:val="005F138F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5F138F"/>
    <w:rPr>
      <w:rFonts w:ascii="標楷體" w:eastAsia="標楷體"/>
      <w:kern w:val="2"/>
    </w:rPr>
  </w:style>
  <w:style w:type="paragraph" w:customStyle="1" w:styleId="a7">
    <w:name w:val="標題一、"/>
    <w:basedOn w:val="a"/>
    <w:rsid w:val="008B4E5E"/>
    <w:pPr>
      <w:spacing w:beforeLines="20" w:before="20" w:afterLines="20" w:after="20" w:line="400" w:lineRule="exact"/>
      <w:ind w:leftChars="100" w:left="310" w:hangingChars="210" w:hanging="210"/>
      <w:jc w:val="both"/>
    </w:pPr>
    <w:rPr>
      <w:rFonts w:ascii="Times New Roman" w:cs="新細明體"/>
      <w:b/>
      <w:bCs/>
      <w:sz w:val="32"/>
      <w:szCs w:val="32"/>
    </w:rPr>
  </w:style>
  <w:style w:type="paragraph" w:customStyle="1" w:styleId="10">
    <w:name w:val="表說1."/>
    <w:basedOn w:val="a"/>
    <w:rsid w:val="008B4E5E"/>
    <w:pPr>
      <w:spacing w:line="400" w:lineRule="exact"/>
      <w:jc w:val="both"/>
    </w:pPr>
    <w:rPr>
      <w:rFonts w:cs="新細明體"/>
      <w:sz w:val="24"/>
      <w:szCs w:val="24"/>
    </w:rPr>
  </w:style>
  <w:style w:type="paragraph" w:customStyle="1" w:styleId="3">
    <w:name w:val="表格欄3數字"/>
    <w:basedOn w:val="a"/>
    <w:rsid w:val="00653C1D"/>
    <w:rPr>
      <w:rFonts w:ascii="細明體" w:eastAsia="細明體" w:hAnsi="Arial"/>
      <w:bCs/>
      <w:w w:val="90"/>
      <w:sz w:val="18"/>
    </w:rPr>
  </w:style>
  <w:style w:type="paragraph" w:customStyle="1" w:styleId="a8">
    <w:name w:val="表頭"/>
    <w:basedOn w:val="a"/>
    <w:rsid w:val="00653C1D"/>
    <w:pPr>
      <w:ind w:leftChars="30" w:left="30" w:rightChars="30" w:right="30"/>
      <w:jc w:val="distribute"/>
    </w:pPr>
    <w:rPr>
      <w:rFonts w:ascii="華康楷書體W5"/>
      <w:sz w:val="20"/>
    </w:rPr>
  </w:style>
  <w:style w:type="paragraph" w:customStyle="1" w:styleId="22">
    <w:name w:val="二、2行宋體退2"/>
    <w:basedOn w:val="a"/>
    <w:rsid w:val="00653C1D"/>
    <w:pPr>
      <w:ind w:leftChars="150" w:left="150" w:rightChars="10" w:right="10"/>
      <w:jc w:val="distribute"/>
    </w:pPr>
    <w:rPr>
      <w:rFonts w:ascii="Times New Roman" w:cs="新細明體"/>
      <w:spacing w:val="-8"/>
      <w:sz w:val="18"/>
      <w:szCs w:val="18"/>
    </w:rPr>
  </w:style>
  <w:style w:type="paragraph" w:customStyle="1" w:styleId="a9">
    <w:name w:val="單元"/>
    <w:basedOn w:val="a"/>
    <w:rsid w:val="00653C1D"/>
    <w:pPr>
      <w:snapToGrid w:val="0"/>
      <w:ind w:rightChars="100" w:right="100"/>
    </w:pPr>
    <w:rPr>
      <w:rFonts w:hAnsi="Arial Narrow"/>
      <w:w w:val="95"/>
      <w:sz w:val="20"/>
    </w:rPr>
  </w:style>
  <w:style w:type="paragraph" w:customStyle="1" w:styleId="2">
    <w:name w:val="二、2行主管黑體"/>
    <w:basedOn w:val="a"/>
    <w:rsid w:val="00653C1D"/>
    <w:pPr>
      <w:jc w:val="distribute"/>
    </w:pPr>
    <w:rPr>
      <w:rFonts w:ascii="Times New Roman" w:cs="新細明體"/>
      <w:b/>
      <w:spacing w:val="-6"/>
      <w:sz w:val="20"/>
    </w:rPr>
  </w:style>
  <w:style w:type="paragraph" w:customStyle="1" w:styleId="4">
    <w:name w:val="欄4（原因分析）"/>
    <w:basedOn w:val="a"/>
    <w:rsid w:val="00653C1D"/>
    <w:pPr>
      <w:jc w:val="both"/>
    </w:pPr>
    <w:rPr>
      <w:rFonts w:cs="新細明體"/>
      <w:w w:val="90"/>
      <w:sz w:val="18"/>
      <w:szCs w:val="18"/>
    </w:rPr>
  </w:style>
  <w:style w:type="paragraph" w:customStyle="1" w:styleId="1-1">
    <w:name w:val="表格欄1-1主管"/>
    <w:basedOn w:val="a"/>
    <w:rsid w:val="00653C1D"/>
    <w:pPr>
      <w:jc w:val="distribute"/>
    </w:pPr>
    <w:rPr>
      <w:rFonts w:ascii="Times New Roman" w:cs="新細明體"/>
      <w:b/>
      <w:sz w:val="20"/>
    </w:rPr>
  </w:style>
  <w:style w:type="paragraph" w:customStyle="1" w:styleId="aa">
    <w:name w:val="註"/>
    <w:basedOn w:val="a"/>
    <w:rsid w:val="00653C1D"/>
    <w:pPr>
      <w:spacing w:line="320" w:lineRule="exact"/>
      <w:jc w:val="both"/>
    </w:pPr>
    <w:rPr>
      <w:sz w:val="20"/>
    </w:rPr>
  </w:style>
  <w:style w:type="paragraph" w:customStyle="1" w:styleId="21">
    <w:name w:val="二、2行宋體退1"/>
    <w:basedOn w:val="a"/>
    <w:rsid w:val="00653C1D"/>
    <w:pPr>
      <w:ind w:leftChars="80" w:left="192" w:rightChars="10" w:right="10"/>
      <w:jc w:val="both"/>
    </w:pPr>
    <w:rPr>
      <w:rFonts w:ascii="Times New Roman" w:cs="新細明體"/>
      <w:spacing w:val="-8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Report\ZZblVquQ8Wtb7&#27506;&#20837;&#27231;&#38364;&#21029;&#27770;&#31639;&#23529;&#23450;&#26126;&#32048;&#34920;A3_1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82F13-8478-4C9F-A662-15848C960D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 (x86)\NAO\Report\ZZblVquQ8Wtb7歲入機關別決算審定明細表A3_1.dot</Template>
  <TotalTime>469</TotalTime>
  <Pages>6</Pages>
  <Words>2992</Words>
  <Characters>5634</Characters>
  <Application>Microsoft Office Word</Application>
  <DocSecurity>0</DocSecurity>
  <Lines>46</Lines>
  <Paragraphs>17</Paragraphs>
  <ScaleCrop>false</ScaleCrop>
  <Company>N.A.O.</Company>
  <LinksUpToDate>false</LinksUpToDate>
  <CharactersWithSpaces>8609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AcdName</dc:title>
  <dc:subject/>
  <dc:creator>蔡容韶</dc:creator>
  <cp:keywords/>
  <dc:description/>
  <cp:lastModifiedBy>羿每 陳</cp:lastModifiedBy>
  <cp:revision>212</cp:revision>
  <dcterms:created xsi:type="dcterms:W3CDTF">2025-06-12T05:40:00Z</dcterms:created>
  <dcterms:modified xsi:type="dcterms:W3CDTF">2025-06-27T08:49:00Z</dcterms:modified>
</cp:coreProperties>
</file>