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C7E43" w14:textId="77777777" w:rsidR="00BB5CE3" w:rsidRPr="002069FF" w:rsidRDefault="00BB5CE3" w:rsidP="00BB5CE3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sz w:val="36"/>
        </w:rPr>
        <w:t>監察院主管</w:t>
      </w:r>
    </w:p>
    <w:p w14:paraId="25B4CB4D" w14:textId="77777777" w:rsidR="00BB5CE3" w:rsidRDefault="00BB5CE3" w:rsidP="00BB5CE3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 w:rsidRPr="002069FF">
        <w:rPr>
          <w:rFonts w:hint="eastAsia"/>
          <w:sz w:val="36"/>
        </w:rPr>
        <w:t>一、</w:t>
      </w:r>
      <w:r>
        <w:rPr>
          <w:rFonts w:hint="eastAsia"/>
          <w:sz w:val="36"/>
        </w:rPr>
        <w:t>決算審定數簡明表</w:t>
      </w:r>
    </w:p>
    <w:p w14:paraId="23E7FF39" w14:textId="77777777" w:rsidR="00BB5CE3" w:rsidRDefault="00BB5CE3" w:rsidP="00BB5CE3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2127"/>
        <w:gridCol w:w="1984"/>
        <w:gridCol w:w="2608"/>
        <w:gridCol w:w="2609"/>
        <w:gridCol w:w="1890"/>
        <w:gridCol w:w="1890"/>
        <w:gridCol w:w="2060"/>
        <w:gridCol w:w="1842"/>
        <w:gridCol w:w="993"/>
      </w:tblGrid>
      <w:tr w:rsidR="00BB5CE3" w14:paraId="37BF9959" w14:textId="77777777" w:rsidTr="009C4D91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36F4AB" w14:textId="77777777" w:rsidR="00BB5CE3" w:rsidRPr="002069FF" w:rsidRDefault="00BB5CE3" w:rsidP="009C4D91">
            <w:pPr>
              <w:pStyle w:val="a7"/>
              <w:spacing w:beforeLines="0" w:before="0" w:afterLines="0" w:after="0"/>
              <w:ind w:leftChars="0" w:left="0" w:firstLineChars="0" w:firstLine="0"/>
              <w:jc w:val="left"/>
              <w:rPr>
                <w:rFonts w:ascii="標楷體" w:hAnsi="標楷體"/>
                <w:b w:val="0"/>
              </w:rPr>
            </w:pPr>
            <w:r w:rsidRPr="002069FF">
              <w:rPr>
                <w:rFonts w:ascii="標楷體" w:hAnsi="標楷體" w:hint="eastAsia"/>
                <w:b w:val="0"/>
                <w:sz w:val="28"/>
              </w:rPr>
              <w:t xml:space="preserve">1.　</w:t>
            </w:r>
            <w:r>
              <w:rPr>
                <w:rFonts w:ascii="標楷體" w:hAnsi="標楷體" w:hint="eastAsia"/>
                <w:b w:val="0"/>
                <w:sz w:val="28"/>
              </w:rPr>
              <w:t>113</w:t>
            </w:r>
            <w:r w:rsidRPr="002069FF">
              <w:rPr>
                <w:rFonts w:ascii="標楷體" w:hAnsi="標楷體" w:hint="eastAsia"/>
                <w:b w:val="0"/>
                <w:sz w:val="28"/>
              </w:rPr>
              <w:t>年度部分</w:t>
            </w:r>
          </w:p>
          <w:p w14:paraId="5554F81F" w14:textId="77777777" w:rsidR="00BB5CE3" w:rsidRPr="00A27DD2" w:rsidRDefault="00BB5CE3" w:rsidP="009C4D91">
            <w:pPr>
              <w:jc w:val="distribute"/>
              <w:rPr>
                <w:sz w:val="24"/>
                <w:szCs w:val="24"/>
              </w:rPr>
            </w:pPr>
          </w:p>
        </w:tc>
      </w:tr>
      <w:tr w:rsidR="00BB5CE3" w14:paraId="3876CB02" w14:textId="77777777" w:rsidTr="009C4D91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4C6ACE3D" w14:textId="77777777" w:rsidR="00BB5CE3" w:rsidRPr="00A27DD2" w:rsidRDefault="00BB5CE3" w:rsidP="009C4D91">
            <w:pPr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BB5CE3" w14:paraId="660BCC65" w14:textId="77777777" w:rsidTr="009C4D91">
        <w:trPr>
          <w:cantSplit/>
          <w:tblHeader/>
        </w:trPr>
        <w:tc>
          <w:tcPr>
            <w:tcW w:w="2296" w:type="dxa"/>
            <w:vMerge w:val="restart"/>
            <w:tcBorders>
              <w:left w:val="nil"/>
            </w:tcBorders>
            <w:vAlign w:val="center"/>
          </w:tcPr>
          <w:p w14:paraId="4056E531" w14:textId="77777777" w:rsidR="00BB5CE3" w:rsidRPr="00A27DD2" w:rsidRDefault="00BB5CE3" w:rsidP="009C4D91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7" w:type="dxa"/>
            <w:vMerge w:val="restart"/>
            <w:vAlign w:val="center"/>
          </w:tcPr>
          <w:p w14:paraId="60A35DFE" w14:textId="77777777" w:rsidR="00BB5CE3" w:rsidRPr="00A27DD2" w:rsidRDefault="00BB5CE3" w:rsidP="009C4D91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1984" w:type="dxa"/>
            <w:vMerge w:val="restart"/>
            <w:vAlign w:val="center"/>
          </w:tcPr>
          <w:p w14:paraId="7659C744" w14:textId="77777777" w:rsidR="00BB5CE3" w:rsidRPr="00A27DD2" w:rsidRDefault="00BB5CE3" w:rsidP="009C4D91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5217" w:type="dxa"/>
            <w:gridSpan w:val="2"/>
            <w:vAlign w:val="center"/>
          </w:tcPr>
          <w:p w14:paraId="6D3E6E6A" w14:textId="77777777" w:rsidR="00BB5CE3" w:rsidRPr="00A27DD2" w:rsidRDefault="00BB5CE3" w:rsidP="009C4D91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5840" w:type="dxa"/>
            <w:gridSpan w:val="3"/>
            <w:vAlign w:val="center"/>
          </w:tcPr>
          <w:p w14:paraId="0F1EDC4F" w14:textId="77777777" w:rsidR="00BB5CE3" w:rsidRPr="00A27DD2" w:rsidRDefault="00BB5CE3" w:rsidP="009C4D91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14:paraId="2DF689A8" w14:textId="77777777" w:rsidR="00BB5CE3" w:rsidRPr="00A27DD2" w:rsidRDefault="00BB5CE3" w:rsidP="009C4D91">
            <w:pPr>
              <w:jc w:val="distribute"/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BB5CE3" w14:paraId="07AFE0CE" w14:textId="77777777" w:rsidTr="009C4D91">
        <w:trPr>
          <w:cantSplit/>
          <w:tblHeader/>
        </w:trPr>
        <w:tc>
          <w:tcPr>
            <w:tcW w:w="2296" w:type="dxa"/>
            <w:vMerge/>
            <w:tcBorders>
              <w:left w:val="nil"/>
            </w:tcBorders>
            <w:vAlign w:val="center"/>
          </w:tcPr>
          <w:p w14:paraId="6DAD1AC7" w14:textId="77777777" w:rsidR="00BB5CE3" w:rsidRPr="00A27DD2" w:rsidRDefault="00BB5CE3" w:rsidP="009C4D91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24E92733" w14:textId="77777777" w:rsidR="00BB5CE3" w:rsidRPr="00A27DD2" w:rsidRDefault="00BB5CE3" w:rsidP="009C4D91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1F91A061" w14:textId="77777777" w:rsidR="00BB5CE3" w:rsidRPr="00A27DD2" w:rsidRDefault="00BB5CE3" w:rsidP="009C4D91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608" w:type="dxa"/>
            <w:vAlign w:val="center"/>
          </w:tcPr>
          <w:p w14:paraId="30C25C57" w14:textId="77777777" w:rsidR="00BB5CE3" w:rsidRPr="00A27DD2" w:rsidRDefault="00BB5CE3" w:rsidP="009C4D91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609" w:type="dxa"/>
            <w:vAlign w:val="center"/>
          </w:tcPr>
          <w:p w14:paraId="2B5D4ACD" w14:textId="77777777" w:rsidR="00BB5CE3" w:rsidRPr="00A27DD2" w:rsidRDefault="00BB5CE3" w:rsidP="009C4D91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1890" w:type="dxa"/>
            <w:vAlign w:val="center"/>
          </w:tcPr>
          <w:p w14:paraId="350B621B" w14:textId="77777777" w:rsidR="00BB5CE3" w:rsidRPr="00A27DD2" w:rsidRDefault="00BB5CE3" w:rsidP="009C4D91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1890" w:type="dxa"/>
            <w:vAlign w:val="center"/>
          </w:tcPr>
          <w:p w14:paraId="10BF722A" w14:textId="77777777" w:rsidR="00BB5CE3" w:rsidRPr="00A27DD2" w:rsidRDefault="00BB5CE3" w:rsidP="009C4D91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060" w:type="dxa"/>
            <w:vAlign w:val="center"/>
          </w:tcPr>
          <w:p w14:paraId="1B8B6C42" w14:textId="77777777" w:rsidR="00BB5CE3" w:rsidRPr="00A27DD2" w:rsidRDefault="00BB5CE3" w:rsidP="009C4D91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1842" w:type="dxa"/>
            <w:vAlign w:val="center"/>
          </w:tcPr>
          <w:p w14:paraId="4EC4DFE4" w14:textId="77777777" w:rsidR="00BB5CE3" w:rsidRPr="00A27DD2" w:rsidRDefault="00BB5CE3" w:rsidP="009C4D91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14:paraId="71CE0557" w14:textId="77777777" w:rsidR="00BB5CE3" w:rsidRPr="00A27DD2" w:rsidRDefault="00BB5CE3" w:rsidP="009C4D91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BB5CE3" w:rsidRPr="00746FDA" w14:paraId="685255BC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014FFE9B" w14:textId="77777777" w:rsidR="00BB5CE3" w:rsidRPr="00746FDA" w:rsidRDefault="00BB5CE3" w:rsidP="009C4D91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746FDA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監察院主管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4E72386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30,316,000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24AB3C1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46,662,689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6DEE407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0FDED67C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2D702C6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31,566,338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D925AD1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15,096,351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2B2EB8E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46,662,689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5036215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16,346,689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D67BA6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53.92</w:t>
            </w:r>
          </w:p>
        </w:tc>
      </w:tr>
      <w:tr w:rsidR="00BB5CE3" w:rsidRPr="00746FDA" w14:paraId="3895B26F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39B0039C" w14:textId="77777777" w:rsidR="00BB5CE3" w:rsidRPr="00746FDA" w:rsidRDefault="00BB5CE3" w:rsidP="009C4D91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746FDA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監察院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0874A3E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28,020,000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1380CCE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42,865,449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E502455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138EC77E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787F4ED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27,769,098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5CC253A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15,096,351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3BD08F2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42,865,449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60D14D0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14,845,449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EE454CB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52.98</w:t>
            </w:r>
          </w:p>
        </w:tc>
      </w:tr>
      <w:tr w:rsidR="00BB5CE3" w14:paraId="21E624C7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61EB1920" w14:textId="77777777" w:rsidR="00BB5CE3" w:rsidRPr="00A27DD2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32FC16F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z w:val="22"/>
                <w:szCs w:val="22"/>
              </w:rPr>
              <w:t>26,600,000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1C8CE0" w14:textId="77777777" w:rsidR="00BB5CE3" w:rsidRPr="00A27DD2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41,263,604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4554724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696FAC7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91FA82B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26,167,253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E834778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z w:val="22"/>
                <w:szCs w:val="22"/>
              </w:rPr>
              <w:t>15,096,351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D59BC3B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41,263,604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697042B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14,663,604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A87AC34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55.13</w:t>
            </w:r>
          </w:p>
        </w:tc>
      </w:tr>
      <w:tr w:rsidR="00BB5CE3" w14:paraId="797B06EA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151DB0A0" w14:textId="77777777" w:rsidR="00BB5CE3" w:rsidRPr="00A27DD2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F0DA4CC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z w:val="22"/>
                <w:szCs w:val="22"/>
              </w:rPr>
              <w:t>1,184,000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977E234" w14:textId="77777777" w:rsidR="00BB5CE3" w:rsidRPr="00A27DD2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1,179,693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72DB24B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F1DB313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16BB2D8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1,179,693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BB90B98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4FE9B44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1,179,693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6973967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- 4,307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281D2A5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- 0.36</w:t>
            </w:r>
          </w:p>
        </w:tc>
      </w:tr>
      <w:tr w:rsidR="00BB5CE3" w14:paraId="40BD5F39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7FC52C53" w14:textId="77777777" w:rsidR="00BB5CE3" w:rsidRPr="00A27DD2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A426CF4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z w:val="22"/>
                <w:szCs w:val="22"/>
              </w:rPr>
              <w:t>236,000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5AAFC5" w14:textId="77777777" w:rsidR="00BB5CE3" w:rsidRPr="00A27DD2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422,152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3F15FE52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49CA5D0A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3602CE2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422,152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BA6DBA7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B4571C1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422,152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229DC06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186,152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AEA7CA9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78.88</w:t>
            </w:r>
          </w:p>
        </w:tc>
      </w:tr>
      <w:tr w:rsidR="00BB5CE3" w:rsidRPr="00746FDA" w14:paraId="7F6D4AE3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3BFAE30D" w14:textId="77777777" w:rsidR="00BB5CE3" w:rsidRPr="00746FDA" w:rsidRDefault="00BB5CE3" w:rsidP="009C4D91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746FDA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審計部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2E53F4B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2,100,000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FB9E45B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2,668,538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97A552C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52231DB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BDF733B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2,668,538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6545BA6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D4CD881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2,668,538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81AA79B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568,538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9C9783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27.07</w:t>
            </w:r>
          </w:p>
        </w:tc>
      </w:tr>
      <w:tr w:rsidR="00BB5CE3" w14:paraId="4816D0CC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1EDEDF8D" w14:textId="77777777" w:rsidR="00BB5CE3" w:rsidRPr="00A27DD2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732EC14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7979C86" w14:textId="77777777" w:rsidR="00BB5CE3" w:rsidRPr="00A27DD2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21,486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E5C91AC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404D8140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8644133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21,486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9263046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916B2E4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21,486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6D996EA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21,486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47F70CB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BB5CE3" w14:paraId="1C4FAD75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2E54ECAA" w14:textId="77777777" w:rsidR="00BB5CE3" w:rsidRPr="00A27DD2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B080556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DC163F9" w14:textId="77777777" w:rsidR="00BB5CE3" w:rsidRPr="00A27DD2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F2515FC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1CC925D0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BBC580E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38AF378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4AB0919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089015C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061B3D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BB5CE3" w14:paraId="58A0AFCE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37BE211F" w14:textId="77777777" w:rsidR="00BB5CE3" w:rsidRPr="00A27DD2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40974E9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z w:val="22"/>
                <w:szCs w:val="22"/>
              </w:rPr>
              <w:t>1,190,000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9D6CF88" w14:textId="77777777" w:rsidR="00BB5CE3" w:rsidRPr="00A27DD2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1,319,404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50E479C9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6820E4A4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0F05280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1,319,404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E99DA0F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F4F37F5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1,319,404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D2288EB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129,404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EB9430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10.87</w:t>
            </w:r>
          </w:p>
        </w:tc>
      </w:tr>
      <w:tr w:rsidR="00BB5CE3" w14:paraId="3A16F484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27855EC9" w14:textId="77777777" w:rsidR="00BB5CE3" w:rsidRPr="00A27DD2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291FC8B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z w:val="22"/>
                <w:szCs w:val="22"/>
              </w:rPr>
              <w:t>910,000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5922AD2" w14:textId="77777777" w:rsidR="00BB5CE3" w:rsidRPr="00A27DD2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1,327,644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381C1B0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23F0391B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1CB952D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1,327,644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A26CD6C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DA35532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1,327,644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E08120A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417,644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A8F049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45.89</w:t>
            </w:r>
          </w:p>
        </w:tc>
      </w:tr>
      <w:tr w:rsidR="00BB5CE3" w:rsidRPr="00746FDA" w14:paraId="20D2A746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1DAF372F" w14:textId="77777777" w:rsidR="00BB5CE3" w:rsidRPr="00746FDA" w:rsidRDefault="00BB5CE3" w:rsidP="009C4D91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746FDA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審計部臺北市審計處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5E4C7A2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43,000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4CB8F96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57,937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0501906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BDCE979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4F5AF2E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57,937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04E6B07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B6CB3ED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57,937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43F5068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14,937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FC804B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34.74</w:t>
            </w:r>
          </w:p>
        </w:tc>
      </w:tr>
      <w:tr w:rsidR="00BB5CE3" w14:paraId="0921E112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4C67DCCE" w14:textId="77777777" w:rsidR="00BB5CE3" w:rsidRPr="00A27DD2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78EA367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1F74B8" w14:textId="77777777" w:rsidR="00BB5CE3" w:rsidRPr="00A27DD2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285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3FCD8991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4B234788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37C0DAA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285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92503C1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C0DEA84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285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CEA96E7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285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AC0AA9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BB5CE3" w14:paraId="7730E4CE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73C423B0" w14:textId="77777777" w:rsidR="00BB5CE3" w:rsidRPr="00A27DD2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69A00F6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z w:val="22"/>
                <w:szCs w:val="22"/>
              </w:rPr>
              <w:t>27,000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D23B81C" w14:textId="77777777" w:rsidR="00BB5CE3" w:rsidRPr="00A27DD2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41,552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E5ABC5F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9F97D2C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343FA24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41,552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1E02C58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011E9C8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41,552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A42983E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14,552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D73C4B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53.90</w:t>
            </w:r>
          </w:p>
        </w:tc>
      </w:tr>
      <w:tr w:rsidR="00BB5CE3" w14:paraId="714A820B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29C6B1B1" w14:textId="77777777" w:rsidR="00BB5CE3" w:rsidRPr="00A27DD2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69B9AB5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z w:val="22"/>
                <w:szCs w:val="22"/>
              </w:rPr>
              <w:t>16,000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8AEF90" w14:textId="77777777" w:rsidR="00BB5CE3" w:rsidRPr="00A27DD2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16,100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1F15510A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0FD2AB6D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0073051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16,100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ED56459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B778AC3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16,100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4135246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44835F3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0.63</w:t>
            </w:r>
          </w:p>
        </w:tc>
      </w:tr>
      <w:tr w:rsidR="00BB5CE3" w:rsidRPr="00746FDA" w14:paraId="1D784E57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526BC6DF" w14:textId="77777777" w:rsidR="00BB5CE3" w:rsidRPr="00746FDA" w:rsidRDefault="00BB5CE3" w:rsidP="009C4D91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746FDA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審計部新北市審計處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BB941FD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16,000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D254CBE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274,333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AFDF9F3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C6AD2D0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926795D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274,333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40AABBE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86B7263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274,333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D101C0C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258,333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1101A0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1,614.58</w:t>
            </w:r>
          </w:p>
        </w:tc>
      </w:tr>
      <w:tr w:rsidR="00BB5CE3" w14:paraId="45B45659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2B6212C8" w14:textId="77777777" w:rsidR="00BB5CE3" w:rsidRPr="00A27DD2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C775ED1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7D61CD" w14:textId="77777777" w:rsidR="00BB5CE3" w:rsidRPr="00A27DD2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4,063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71DC245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4BB2D83D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71E69B6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4,063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4CA44E1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EC15CCD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4,063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B12285A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4,063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A2AC2F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BB5CE3" w14:paraId="70C0D7D7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326174EA" w14:textId="77777777" w:rsidR="00BB5CE3" w:rsidRPr="00A27DD2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FCF1404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63FC395" w14:textId="77777777" w:rsidR="00BB5CE3" w:rsidRPr="00A27DD2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125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73EF4B5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453EABD4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052C966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304F850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0B6FFFD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787481B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E5FA51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BB5CE3" w14:paraId="6FA7F271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3125569B" w14:textId="77777777" w:rsidR="00BB5CE3" w:rsidRPr="00A27DD2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07849C3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z w:val="22"/>
                <w:szCs w:val="22"/>
              </w:rPr>
              <w:t>8,000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B25BF7" w14:textId="77777777" w:rsidR="00BB5CE3" w:rsidRPr="00A27DD2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12,690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527EC6F5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64A37B22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EB7AC81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12,690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761B2F2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A1ABEEA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12,690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F1AD80D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4,690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DF1150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58.63</w:t>
            </w:r>
          </w:p>
        </w:tc>
      </w:tr>
      <w:tr w:rsidR="00BB5CE3" w14:paraId="799FA249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190CC4BA" w14:textId="77777777" w:rsidR="00BB5CE3" w:rsidRPr="00A27DD2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9E3C7CC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z w:val="22"/>
                <w:szCs w:val="22"/>
              </w:rPr>
              <w:t>8,000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274A7BD" w14:textId="77777777" w:rsidR="00BB5CE3" w:rsidRPr="00A27DD2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257,455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053D433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0B00A0DE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2280D30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257,455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58EA82E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CD6B9F7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257,455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4A8F6A0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249,455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10A0CF4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3,118.19</w:t>
            </w:r>
          </w:p>
        </w:tc>
      </w:tr>
      <w:tr w:rsidR="00BB5CE3" w:rsidRPr="00746FDA" w14:paraId="0ED75B53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7C21CCD1" w14:textId="77777777" w:rsidR="00BB5CE3" w:rsidRPr="00746FDA" w:rsidRDefault="00BB5CE3" w:rsidP="009C4D91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746FDA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審計部桃園市審計處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7BB74DF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7F6E19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16,418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CAF7BD1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432DC662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E20860D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16,418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0C38281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7726A46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16,418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B63F058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14,418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0855FB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720.90</w:t>
            </w:r>
          </w:p>
        </w:tc>
      </w:tr>
      <w:tr w:rsidR="00BB5CE3" w14:paraId="3B0F00A5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76D72A28" w14:textId="77777777" w:rsidR="00BB5CE3" w:rsidRPr="00A27DD2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7794AC6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3366CB7" w14:textId="77777777" w:rsidR="00BB5CE3" w:rsidRPr="00A27DD2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2,426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19F579B5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94AC455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45AD7D5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2,426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C16D008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237B1F3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2,426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DB2989B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2,426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9570A2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BB5CE3" w14:paraId="725160E9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49989547" w14:textId="77777777" w:rsidR="00BB5CE3" w:rsidRPr="00A27DD2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DA3AEBD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z w:val="22"/>
                <w:szCs w:val="22"/>
              </w:rPr>
              <w:t>2,000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7382B9" w14:textId="77777777" w:rsidR="00BB5CE3" w:rsidRPr="00A27DD2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5,592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96AA2A2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AEE203B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C57492E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5,592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B9F4A12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8E95EA5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5,592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BE0AC12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3,592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35F6FF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179.60</w:t>
            </w:r>
          </w:p>
        </w:tc>
      </w:tr>
      <w:tr w:rsidR="00BB5CE3" w14:paraId="725FCCD8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36FFC767" w14:textId="77777777" w:rsidR="00BB5CE3" w:rsidRPr="00A27DD2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D917E88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AFDF28" w14:textId="77777777" w:rsidR="00BB5CE3" w:rsidRPr="00A27DD2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8,400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310BA66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63CBD616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DE0EDB9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8,400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90CA2FB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4D549AE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8,400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5787187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8,400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A80F4D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BB5CE3" w:rsidRPr="00746FDA" w14:paraId="48389CB1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60426C6F" w14:textId="77777777" w:rsidR="00BB5CE3" w:rsidRPr="00746FDA" w:rsidRDefault="00BB5CE3" w:rsidP="009C4D91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746FDA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審計部臺中市審計處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F46C2CD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8AC2292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23,741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EB6E453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9622136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4A10563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23,741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058689A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AB1BA47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23,741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F4429EF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18,741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097E22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374.82</w:t>
            </w:r>
          </w:p>
        </w:tc>
      </w:tr>
      <w:tr w:rsidR="00BB5CE3" w14:paraId="1044B200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3EE010F0" w14:textId="77777777" w:rsidR="00BB5CE3" w:rsidRPr="00A27DD2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4F68A79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2B2224" w14:textId="77777777" w:rsidR="00BB5CE3" w:rsidRPr="00A27DD2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2,520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1EC9A548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8D68BB4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9BA5C59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2,520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D7581A6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FFB8370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2,520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EEE3A21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2,520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38C0AF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BB5CE3" w14:paraId="20394B8A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366D54DC" w14:textId="77777777" w:rsidR="00BB5CE3" w:rsidRPr="00A27DD2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B5D51DE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z w:val="22"/>
                <w:szCs w:val="22"/>
              </w:rPr>
              <w:t>5,000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1A723C" w14:textId="77777777" w:rsidR="00BB5CE3" w:rsidRPr="00A27DD2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17,360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1F9D57AB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238F5DD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E3D08B6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17,360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683F779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FB9B021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17,360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1A6AD4B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12,360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52DEC6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247.20</w:t>
            </w:r>
          </w:p>
        </w:tc>
      </w:tr>
      <w:tr w:rsidR="00BB5CE3" w14:paraId="0F342459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5113BF67" w14:textId="77777777" w:rsidR="00BB5CE3" w:rsidRPr="00A27DD2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DA2BD30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740D46B" w14:textId="77777777" w:rsidR="00BB5CE3" w:rsidRPr="00A27DD2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3,861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3D2201FC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CB2F6B7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8AF9FF9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3,861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498F6F6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B471D99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3,861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2475571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3,861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A5A83F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BB5CE3" w:rsidRPr="00746FDA" w14:paraId="649896FE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5E632B4B" w14:textId="77777777" w:rsidR="00BB5CE3" w:rsidRPr="00746FDA" w:rsidRDefault="00BB5CE3" w:rsidP="009C4D91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746FDA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審計部臺南市審計處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D80C898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127,000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9C3BB8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259,974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34ABED24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42B55C1D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29B9CCD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259,974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6DB3D43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3CA168D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259,974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ACFBF37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132,974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E79054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104.70</w:t>
            </w:r>
          </w:p>
        </w:tc>
      </w:tr>
      <w:tr w:rsidR="00BB5CE3" w14:paraId="175A1A31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4CE57C1E" w14:textId="77777777" w:rsidR="00BB5CE3" w:rsidRPr="00A27DD2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AD76FAE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5E42573" w14:textId="77777777" w:rsidR="00BB5CE3" w:rsidRPr="00A27DD2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96,794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C7D924F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686298E5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9906BE0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96,794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4872C52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0BC0540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96,794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82262AE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96,794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A30A5EB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BB5CE3" w14:paraId="2862527B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76AB79E7" w14:textId="77777777" w:rsidR="00BB5CE3" w:rsidRPr="00A27DD2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B708449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z w:val="22"/>
                <w:szCs w:val="22"/>
              </w:rPr>
              <w:t>127,000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68FB79E" w14:textId="77777777" w:rsidR="00BB5CE3" w:rsidRPr="00A27DD2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154,780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283ECBC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A1DB4F3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0B3A126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154,780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63A0499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ACF3A99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154,780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B07D155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27,780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F663E0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21.87</w:t>
            </w:r>
          </w:p>
        </w:tc>
      </w:tr>
      <w:tr w:rsidR="00BB5CE3" w14:paraId="09EF1615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5F0304CF" w14:textId="77777777" w:rsidR="00BB5CE3" w:rsidRPr="00A27DD2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1DC6805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F8F5418" w14:textId="77777777" w:rsidR="00BB5CE3" w:rsidRPr="00A27DD2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8,400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899F31C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5106392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0C8AF2E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8,400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DF55B10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8B36F9F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8,400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6CDF571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8,400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4D98E3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BB5CE3" w:rsidRPr="00746FDA" w14:paraId="3BEF42AC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342EE066" w14:textId="77777777" w:rsidR="00BB5CE3" w:rsidRPr="00746FDA" w:rsidRDefault="00BB5CE3" w:rsidP="009C4D91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746FDA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審計部高雄市審計處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5636873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1AAAA84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496,299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1B5C6046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41E61A7F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3935567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496,299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6400D09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240EA16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496,299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F612356" w14:textId="77777777" w:rsidR="00BB5CE3" w:rsidRPr="00746FDA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46FDA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493,299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C956FCF" w14:textId="77777777" w:rsidR="00BB5CE3" w:rsidRPr="003353C0" w:rsidRDefault="00BB5CE3" w:rsidP="009C4D91">
            <w:pPr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3353C0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16,443.30</w:t>
            </w:r>
          </w:p>
        </w:tc>
      </w:tr>
      <w:tr w:rsidR="00BB5CE3" w14:paraId="6CF16A1B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64DD9EAB" w14:textId="77777777" w:rsidR="00BB5CE3" w:rsidRPr="00A27DD2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51CEC53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z w:val="22"/>
                <w:szCs w:val="22"/>
              </w:rPr>
              <w:t>3,000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1A2FCB3" w14:textId="77777777" w:rsidR="00BB5CE3" w:rsidRPr="00A27DD2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5,599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4C542FB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EA77CDC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A6DF06B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5,599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6AD134F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8CAA0C0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5,599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085EAE7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2,599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914AD9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86.63</w:t>
            </w:r>
          </w:p>
        </w:tc>
      </w:tr>
      <w:tr w:rsidR="00BB5CE3" w14:paraId="1A49BFB8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048070A5" w14:textId="77777777" w:rsidR="00BB5CE3" w:rsidRPr="00A27DD2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E6E0D88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F09FEF5" w14:textId="77777777" w:rsidR="00BB5CE3" w:rsidRPr="00A27DD2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490,700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D86F410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6D4DFBC7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3C0E5C5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490,700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A3BA6BB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D7850EA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490,700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BC4F9F2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490,700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B5AA0D" w14:textId="77777777" w:rsidR="00BB5CE3" w:rsidRPr="00A27DD2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</w:tbl>
    <w:p w14:paraId="5A1A0D48" w14:textId="77777777" w:rsidR="00BB5CE3" w:rsidRPr="00252B93" w:rsidRDefault="00BB5CE3" w:rsidP="00BB5CE3">
      <w:pPr>
        <w:pStyle w:val="10"/>
        <w:ind w:right="1440"/>
        <w:rPr>
          <w:sz w:val="36"/>
          <w:szCs w:val="36"/>
        </w:rPr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559"/>
        <w:gridCol w:w="567"/>
        <w:gridCol w:w="1985"/>
        <w:gridCol w:w="2362"/>
        <w:gridCol w:w="2362"/>
        <w:gridCol w:w="2363"/>
        <w:gridCol w:w="2552"/>
        <w:gridCol w:w="2410"/>
        <w:gridCol w:w="2409"/>
        <w:gridCol w:w="993"/>
      </w:tblGrid>
      <w:tr w:rsidR="00BB5CE3" w14:paraId="7C1E0D13" w14:textId="77777777" w:rsidTr="009C4D91">
        <w:trPr>
          <w:cantSplit/>
          <w:trHeight w:val="284"/>
          <w:tblHeader/>
        </w:trPr>
        <w:tc>
          <w:tcPr>
            <w:tcW w:w="22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47C65EA" w14:textId="77777777" w:rsidR="00BB5CE3" w:rsidRPr="00706545" w:rsidRDefault="00BB5CE3" w:rsidP="009C4D91">
            <w:pPr>
              <w:rPr>
                <w:rFonts w:hAnsi="標楷體"/>
                <w:sz w:val="28"/>
              </w:rPr>
            </w:pPr>
            <w:r w:rsidRPr="006D07D9">
              <w:rPr>
                <w:rFonts w:hAnsi="標楷體" w:hint="eastAsia"/>
                <w:sz w:val="28"/>
              </w:rPr>
              <w:lastRenderedPageBreak/>
              <w:t>2.　以前年度部分</w:t>
            </w:r>
          </w:p>
        </w:tc>
        <w:tc>
          <w:tcPr>
            <w:tcW w:w="18003" w:type="dxa"/>
            <w:gridSpan w:val="9"/>
            <w:tcBorders>
              <w:top w:val="nil"/>
              <w:left w:val="nil"/>
              <w:bottom w:val="nil"/>
            </w:tcBorders>
            <w:vAlign w:val="center"/>
          </w:tcPr>
          <w:p w14:paraId="235E84EC" w14:textId="77777777" w:rsidR="00BB5CE3" w:rsidRPr="006D07D9" w:rsidRDefault="00BB5CE3" w:rsidP="009C4D91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BB5CE3" w14:paraId="1F6AF0DE" w14:textId="77777777" w:rsidTr="009C4D91">
        <w:trPr>
          <w:cantSplit/>
          <w:trHeight w:val="284"/>
          <w:tblHeader/>
        </w:trPr>
        <w:tc>
          <w:tcPr>
            <w:tcW w:w="20299" w:type="dxa"/>
            <w:gridSpan w:val="11"/>
            <w:tcBorders>
              <w:top w:val="nil"/>
            </w:tcBorders>
            <w:vAlign w:val="center"/>
          </w:tcPr>
          <w:p w14:paraId="27E88CB6" w14:textId="77777777" w:rsidR="00BB5CE3" w:rsidRPr="006D07D9" w:rsidRDefault="00BB5CE3" w:rsidP="009C4D91">
            <w:pPr>
              <w:pStyle w:val="a8"/>
              <w:ind w:left="48" w:right="48"/>
              <w:jc w:val="right"/>
              <w:rPr>
                <w:sz w:val="22"/>
                <w:szCs w:val="22"/>
              </w:rPr>
            </w:pPr>
            <w:r w:rsidRPr="006D07D9">
              <w:rPr>
                <w:rFonts w:ascii="標楷體" w:hAnsi="標楷體" w:hint="eastAsia"/>
                <w:sz w:val="24"/>
                <w:szCs w:val="24"/>
              </w:rPr>
              <w:t>單位：新臺幣元</w:t>
            </w:r>
          </w:p>
        </w:tc>
      </w:tr>
      <w:tr w:rsidR="00BB5CE3" w14:paraId="25FE689A" w14:textId="77777777" w:rsidTr="009C4D91">
        <w:trPr>
          <w:cantSplit/>
          <w:trHeight w:val="284"/>
          <w:tblHeader/>
        </w:trPr>
        <w:tc>
          <w:tcPr>
            <w:tcW w:w="737" w:type="dxa"/>
            <w:vMerge w:val="restart"/>
            <w:vAlign w:val="center"/>
          </w:tcPr>
          <w:p w14:paraId="64A74AD0" w14:textId="77777777" w:rsidR="00BB5CE3" w:rsidRPr="006D07D9" w:rsidRDefault="00BB5CE3" w:rsidP="009C4D91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14:paraId="00EE096C" w14:textId="77777777" w:rsidR="00BB5CE3" w:rsidRPr="006D07D9" w:rsidRDefault="00BB5CE3" w:rsidP="009C4D91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1985" w:type="dxa"/>
            <w:vMerge w:val="restart"/>
            <w:vAlign w:val="center"/>
          </w:tcPr>
          <w:p w14:paraId="46EC3160" w14:textId="77777777" w:rsidR="00BB5CE3" w:rsidRPr="006D07D9" w:rsidRDefault="00BB5CE3" w:rsidP="009C4D91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D07D9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7087" w:type="dxa"/>
            <w:gridSpan w:val="3"/>
          </w:tcPr>
          <w:p w14:paraId="6E2F121B" w14:textId="77777777" w:rsidR="00BB5CE3" w:rsidRPr="006D07D9" w:rsidRDefault="00BB5CE3" w:rsidP="009C4D91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364" w:type="dxa"/>
            <w:gridSpan w:val="4"/>
            <w:vAlign w:val="center"/>
          </w:tcPr>
          <w:p w14:paraId="1ED68022" w14:textId="77777777" w:rsidR="00BB5CE3" w:rsidRPr="006D07D9" w:rsidRDefault="00BB5CE3" w:rsidP="009C4D91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BB5CE3" w14:paraId="32D0234D" w14:textId="77777777" w:rsidTr="009C4D91">
        <w:trPr>
          <w:cantSplit/>
          <w:trHeight w:val="284"/>
          <w:tblHeader/>
        </w:trPr>
        <w:tc>
          <w:tcPr>
            <w:tcW w:w="737" w:type="dxa"/>
            <w:vMerge/>
            <w:vAlign w:val="center"/>
          </w:tcPr>
          <w:p w14:paraId="2BFFA407" w14:textId="77777777" w:rsidR="00BB5CE3" w:rsidRPr="006D07D9" w:rsidRDefault="00BB5CE3" w:rsidP="009C4D9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14:paraId="09447058" w14:textId="77777777" w:rsidR="00BB5CE3" w:rsidRPr="006D07D9" w:rsidRDefault="00BB5CE3" w:rsidP="009C4D9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14:paraId="2196A49B" w14:textId="77777777" w:rsidR="00BB5CE3" w:rsidRPr="006D07D9" w:rsidRDefault="00BB5CE3" w:rsidP="009C4D9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 w:val="restart"/>
            <w:vAlign w:val="center"/>
          </w:tcPr>
          <w:p w14:paraId="2B359079" w14:textId="77777777" w:rsidR="00BB5CE3" w:rsidRPr="006D07D9" w:rsidRDefault="00BB5CE3" w:rsidP="009C4D91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362" w:type="dxa"/>
            <w:vMerge w:val="restart"/>
            <w:vAlign w:val="center"/>
          </w:tcPr>
          <w:p w14:paraId="40F43458" w14:textId="77777777" w:rsidR="00BB5CE3" w:rsidRPr="006D07D9" w:rsidRDefault="00BB5CE3" w:rsidP="009C4D91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363" w:type="dxa"/>
            <w:vMerge w:val="restart"/>
            <w:vAlign w:val="center"/>
          </w:tcPr>
          <w:p w14:paraId="7388EB42" w14:textId="77777777" w:rsidR="00BB5CE3" w:rsidRPr="006D07D9" w:rsidRDefault="00BB5CE3" w:rsidP="009C4D91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552" w:type="dxa"/>
            <w:vMerge w:val="restart"/>
            <w:vAlign w:val="center"/>
          </w:tcPr>
          <w:p w14:paraId="66B63444" w14:textId="77777777" w:rsidR="00BB5CE3" w:rsidRPr="006D07D9" w:rsidRDefault="00BB5CE3" w:rsidP="009C4D91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10" w:type="dxa"/>
            <w:vMerge w:val="restart"/>
            <w:vAlign w:val="center"/>
          </w:tcPr>
          <w:p w14:paraId="7700071E" w14:textId="77777777" w:rsidR="00BB5CE3" w:rsidRPr="006D07D9" w:rsidRDefault="00BB5CE3" w:rsidP="009C4D91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402" w:type="dxa"/>
            <w:gridSpan w:val="2"/>
            <w:vAlign w:val="center"/>
          </w:tcPr>
          <w:p w14:paraId="571DF1BF" w14:textId="77777777" w:rsidR="00BB5CE3" w:rsidRPr="006D07D9" w:rsidRDefault="00BB5CE3" w:rsidP="009C4D91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</w:tr>
      <w:tr w:rsidR="00BB5CE3" w14:paraId="101F8CA2" w14:textId="77777777" w:rsidTr="009C4D91">
        <w:trPr>
          <w:cantSplit/>
          <w:trHeight w:val="284"/>
          <w:tblHeader/>
        </w:trPr>
        <w:tc>
          <w:tcPr>
            <w:tcW w:w="737" w:type="dxa"/>
            <w:vMerge/>
            <w:tcBorders>
              <w:bottom w:val="single" w:sz="4" w:space="0" w:color="auto"/>
            </w:tcBorders>
            <w:vAlign w:val="center"/>
          </w:tcPr>
          <w:p w14:paraId="75E6FE90" w14:textId="77777777" w:rsidR="00BB5CE3" w:rsidRPr="006D07D9" w:rsidRDefault="00BB5CE3" w:rsidP="009C4D9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9C0BFFE" w14:textId="77777777" w:rsidR="00BB5CE3" w:rsidRPr="006D07D9" w:rsidRDefault="00BB5CE3" w:rsidP="009C4D9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3292397B" w14:textId="77777777" w:rsidR="00BB5CE3" w:rsidRPr="006D07D9" w:rsidRDefault="00BB5CE3" w:rsidP="009C4D9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14:paraId="2EB40517" w14:textId="77777777" w:rsidR="00BB5CE3" w:rsidRPr="006D07D9" w:rsidRDefault="00BB5CE3" w:rsidP="009C4D9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14:paraId="4B34224A" w14:textId="77777777" w:rsidR="00BB5CE3" w:rsidRPr="006D07D9" w:rsidRDefault="00BB5CE3" w:rsidP="009C4D9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3" w:type="dxa"/>
            <w:vMerge/>
            <w:tcBorders>
              <w:bottom w:val="single" w:sz="4" w:space="0" w:color="auto"/>
            </w:tcBorders>
          </w:tcPr>
          <w:p w14:paraId="2A14500B" w14:textId="77777777" w:rsidR="00BB5CE3" w:rsidRPr="006D07D9" w:rsidRDefault="00BB5CE3" w:rsidP="009C4D9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14:paraId="684F83B2" w14:textId="77777777" w:rsidR="00BB5CE3" w:rsidRPr="006D07D9" w:rsidRDefault="00BB5CE3" w:rsidP="009C4D9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14:paraId="4D7C2B5D" w14:textId="77777777" w:rsidR="00BB5CE3" w:rsidRPr="006D07D9" w:rsidRDefault="00BB5CE3" w:rsidP="009C4D9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2F98779C" w14:textId="77777777" w:rsidR="00BB5CE3" w:rsidRPr="006D07D9" w:rsidRDefault="00BB5CE3" w:rsidP="009C4D91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73179EF" w14:textId="77777777" w:rsidR="00BB5CE3" w:rsidRPr="006D07D9" w:rsidRDefault="00BB5CE3" w:rsidP="009C4D91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BB5CE3" w:rsidRPr="004B3F05" w14:paraId="4F49B656" w14:textId="77777777" w:rsidTr="009C4D91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2562EF48" w14:textId="77777777" w:rsidR="00BB5CE3" w:rsidRPr="004B3F05" w:rsidRDefault="00BB5CE3" w:rsidP="009C4D91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F825B1F" w14:textId="77777777" w:rsidR="00BB5CE3" w:rsidRPr="004B3F05" w:rsidRDefault="00BB5CE3" w:rsidP="009C4D91">
            <w:pPr>
              <w:pStyle w:val="22"/>
              <w:ind w:leftChars="0" w:left="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4B3F05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監察院主管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EE966B" w14:textId="77777777" w:rsidR="00BB5CE3" w:rsidRPr="004B3F05" w:rsidRDefault="00BB5CE3" w:rsidP="009C4D9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4B3F05">
              <w:rPr>
                <w:rFonts w:hAnsi="細明體"/>
                <w:b/>
                <w:noProof/>
                <w:sz w:val="22"/>
                <w:szCs w:val="22"/>
              </w:rPr>
              <w:t>23,025,208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A0D5EC3" w14:textId="77777777" w:rsidR="00BB5CE3" w:rsidRPr="004B3F05" w:rsidRDefault="00BB5CE3" w:rsidP="009C4D9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4B3F0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DF93B26" w14:textId="77777777" w:rsidR="00BB5CE3" w:rsidRPr="004B3F05" w:rsidRDefault="00BB5CE3" w:rsidP="009C4D9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4B3F0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3D5F189E" w14:textId="77777777" w:rsidR="00BB5CE3" w:rsidRPr="004B3F05" w:rsidRDefault="00BB5CE3" w:rsidP="009C4D9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4B3F0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44029E3" w14:textId="77777777" w:rsidR="00BB5CE3" w:rsidRPr="004B3F05" w:rsidRDefault="00BB5CE3" w:rsidP="009C4D9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4B3F05">
              <w:rPr>
                <w:rFonts w:hAnsi="細明體"/>
                <w:b/>
                <w:noProof/>
                <w:sz w:val="22"/>
                <w:szCs w:val="22"/>
              </w:rPr>
              <w:t>598,659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C939DB1" w14:textId="77777777" w:rsidR="00BB5CE3" w:rsidRPr="004B3F05" w:rsidRDefault="00BB5CE3" w:rsidP="009C4D9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4B3F05">
              <w:rPr>
                <w:rFonts w:hAnsi="細明體"/>
                <w:b/>
                <w:noProof/>
                <w:sz w:val="22"/>
                <w:szCs w:val="22"/>
              </w:rPr>
              <w:t>6,932,844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61559EE" w14:textId="77777777" w:rsidR="00BB5CE3" w:rsidRPr="004B3F05" w:rsidRDefault="00BB5CE3" w:rsidP="009C4D9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4B3F05">
              <w:rPr>
                <w:rFonts w:hAnsi="細明體"/>
                <w:b/>
                <w:noProof/>
                <w:sz w:val="22"/>
                <w:szCs w:val="22"/>
              </w:rPr>
              <w:t>15,493,705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C27D600" w14:textId="77777777" w:rsidR="00BB5CE3" w:rsidRPr="004B3F05" w:rsidRDefault="00BB5CE3" w:rsidP="009C4D9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4B3F05">
              <w:rPr>
                <w:rFonts w:hAnsi="細明體"/>
                <w:b/>
                <w:noProof/>
                <w:sz w:val="22"/>
                <w:szCs w:val="22"/>
              </w:rPr>
              <w:t>67.29</w:t>
            </w:r>
          </w:p>
        </w:tc>
      </w:tr>
      <w:tr w:rsidR="00BB5CE3" w:rsidRPr="004B3F05" w14:paraId="020C0492" w14:textId="77777777" w:rsidTr="009C4D91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59E4D04A" w14:textId="77777777" w:rsidR="00BB5CE3" w:rsidRPr="004B3F05" w:rsidRDefault="00BB5CE3" w:rsidP="009C4D91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A1798ED" w14:textId="77777777" w:rsidR="00BB5CE3" w:rsidRPr="004B3F05" w:rsidRDefault="00BB5CE3" w:rsidP="009C4D91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4B3F05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監察院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652811C" w14:textId="77777777" w:rsidR="00BB5CE3" w:rsidRPr="004B3F05" w:rsidRDefault="00BB5CE3" w:rsidP="009C4D9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4B3F05">
              <w:rPr>
                <w:rFonts w:hAnsi="細明體"/>
                <w:b/>
                <w:noProof/>
                <w:sz w:val="22"/>
                <w:szCs w:val="22"/>
              </w:rPr>
              <w:t>23,025,208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62FCDD1" w14:textId="77777777" w:rsidR="00BB5CE3" w:rsidRPr="004B3F05" w:rsidRDefault="00BB5CE3" w:rsidP="009C4D9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4B3F0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2F778B5" w14:textId="77777777" w:rsidR="00BB5CE3" w:rsidRPr="004B3F05" w:rsidRDefault="00BB5CE3" w:rsidP="009C4D9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4B3F0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2ADE90EC" w14:textId="77777777" w:rsidR="00BB5CE3" w:rsidRPr="004B3F05" w:rsidRDefault="00BB5CE3" w:rsidP="009C4D9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4B3F0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76A670E" w14:textId="77777777" w:rsidR="00BB5CE3" w:rsidRPr="004B3F05" w:rsidRDefault="00BB5CE3" w:rsidP="009C4D9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4B3F05">
              <w:rPr>
                <w:rFonts w:hAnsi="細明體"/>
                <w:b/>
                <w:noProof/>
                <w:sz w:val="22"/>
                <w:szCs w:val="22"/>
              </w:rPr>
              <w:t>598,659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8005C35" w14:textId="77777777" w:rsidR="00BB5CE3" w:rsidRPr="004B3F05" w:rsidRDefault="00BB5CE3" w:rsidP="009C4D9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4B3F05">
              <w:rPr>
                <w:rFonts w:hAnsi="細明體"/>
                <w:b/>
                <w:noProof/>
                <w:sz w:val="22"/>
                <w:szCs w:val="22"/>
              </w:rPr>
              <w:t>6,932,844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0DE01BF" w14:textId="77777777" w:rsidR="00BB5CE3" w:rsidRPr="004B3F05" w:rsidRDefault="00BB5CE3" w:rsidP="009C4D9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4B3F05">
              <w:rPr>
                <w:rFonts w:hAnsi="細明體"/>
                <w:b/>
                <w:noProof/>
                <w:sz w:val="22"/>
                <w:szCs w:val="22"/>
              </w:rPr>
              <w:t>15,493,705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F5C179" w14:textId="77777777" w:rsidR="00BB5CE3" w:rsidRPr="004B3F05" w:rsidRDefault="00BB5CE3" w:rsidP="009C4D9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4B3F05">
              <w:rPr>
                <w:rFonts w:hAnsi="細明體"/>
                <w:b/>
                <w:noProof/>
                <w:sz w:val="22"/>
                <w:szCs w:val="22"/>
              </w:rPr>
              <w:t>67.29</w:t>
            </w:r>
          </w:p>
        </w:tc>
      </w:tr>
      <w:tr w:rsidR="00BB5CE3" w:rsidRPr="004B3F05" w14:paraId="3B151D1B" w14:textId="77777777" w:rsidTr="009C4D91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2217FEB4" w14:textId="77777777" w:rsidR="00BB5CE3" w:rsidRPr="004B3F05" w:rsidRDefault="00BB5CE3" w:rsidP="009C4D91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B3F05">
              <w:rPr>
                <w:rFonts w:ascii="標楷體" w:eastAsia="標楷體" w:hAnsi="標楷體"/>
                <w:noProof/>
                <w:sz w:val="22"/>
                <w:szCs w:val="22"/>
              </w:rPr>
              <w:t>104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D92F293" w14:textId="77777777" w:rsidR="00BB5CE3" w:rsidRPr="004B3F05" w:rsidRDefault="00BB5CE3" w:rsidP="009C4D91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4B3F05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97097D7" w14:textId="77777777" w:rsidR="00BB5CE3" w:rsidRPr="004B3F05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4B3F05">
              <w:rPr>
                <w:rFonts w:hAnsi="細明體"/>
                <w:noProof/>
                <w:sz w:val="22"/>
                <w:szCs w:val="22"/>
              </w:rPr>
              <w:t>143,533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F7DF3EA" w14:textId="77777777" w:rsidR="00BB5CE3" w:rsidRPr="004B3F05" w:rsidRDefault="00BB5CE3" w:rsidP="009C4D9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4B3F0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E03258F" w14:textId="77777777" w:rsidR="00BB5CE3" w:rsidRPr="004B3F05" w:rsidRDefault="00BB5CE3" w:rsidP="009C4D9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4B3F0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49C4B8B7" w14:textId="77777777" w:rsidR="00BB5CE3" w:rsidRPr="004B3F05" w:rsidRDefault="00BB5CE3" w:rsidP="009C4D9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4B3F0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AEF0F30" w14:textId="77777777" w:rsidR="00BB5CE3" w:rsidRPr="004B3F05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4B3F05">
              <w:rPr>
                <w:rFonts w:hAnsi="細明體"/>
                <w:noProof/>
                <w:sz w:val="22"/>
                <w:szCs w:val="22"/>
              </w:rPr>
              <w:t>34,614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0265B95" w14:textId="77777777" w:rsidR="00BB5CE3" w:rsidRPr="004B3F05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4B3F05">
              <w:rPr>
                <w:rFonts w:hAnsi="細明體"/>
                <w:noProof/>
                <w:sz w:val="22"/>
                <w:szCs w:val="22"/>
              </w:rPr>
              <w:t>108,919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A945758" w14:textId="77777777" w:rsidR="00BB5CE3" w:rsidRPr="004B3F05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4B3F0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E79A3E" w14:textId="77777777" w:rsidR="00BB5CE3" w:rsidRPr="004B3F05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4B3F0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BB5CE3" w:rsidRPr="004B3F05" w14:paraId="09593C5A" w14:textId="77777777" w:rsidTr="009C4D91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340A73D2" w14:textId="77777777" w:rsidR="00BB5CE3" w:rsidRPr="004B3F05" w:rsidRDefault="00BB5CE3" w:rsidP="009C4D91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B3F05">
              <w:rPr>
                <w:rFonts w:ascii="標楷體" w:eastAsia="標楷體" w:hAnsi="標楷體"/>
                <w:noProof/>
                <w:sz w:val="22"/>
                <w:szCs w:val="22"/>
              </w:rPr>
              <w:t>105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009FF0E" w14:textId="77777777" w:rsidR="00BB5CE3" w:rsidRPr="004B3F05" w:rsidRDefault="00BB5CE3" w:rsidP="009C4D91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4B3F05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A8A85AA" w14:textId="77777777" w:rsidR="00BB5CE3" w:rsidRPr="004B3F05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4B3F05">
              <w:rPr>
                <w:rFonts w:hAnsi="細明體"/>
                <w:noProof/>
                <w:sz w:val="22"/>
                <w:szCs w:val="22"/>
              </w:rPr>
              <w:t>1,809,994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F36B2D5" w14:textId="77777777" w:rsidR="00BB5CE3" w:rsidRPr="004B3F05" w:rsidRDefault="00BB5CE3" w:rsidP="009C4D9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4B3F0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0777AAE" w14:textId="77777777" w:rsidR="00BB5CE3" w:rsidRPr="004B3F05" w:rsidRDefault="00BB5CE3" w:rsidP="009C4D9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4B3F0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12AA553B" w14:textId="77777777" w:rsidR="00BB5CE3" w:rsidRPr="004B3F05" w:rsidRDefault="00BB5CE3" w:rsidP="009C4D9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4B3F0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B94811E" w14:textId="77777777" w:rsidR="00BB5CE3" w:rsidRPr="004B3F05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4B3F0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2A16B7" w14:textId="77777777" w:rsidR="00BB5CE3" w:rsidRPr="004B3F05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4B3F05">
              <w:rPr>
                <w:rFonts w:hAnsi="細明體"/>
                <w:noProof/>
                <w:sz w:val="22"/>
                <w:szCs w:val="22"/>
              </w:rPr>
              <w:t>1,154,691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8B65AE0" w14:textId="77777777" w:rsidR="00BB5CE3" w:rsidRPr="004B3F05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4B3F05">
              <w:rPr>
                <w:rFonts w:hAnsi="細明體"/>
                <w:noProof/>
                <w:sz w:val="22"/>
                <w:szCs w:val="22"/>
              </w:rPr>
              <w:t>655,303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C90889" w14:textId="77777777" w:rsidR="00BB5CE3" w:rsidRPr="004B3F05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4B3F05">
              <w:rPr>
                <w:rFonts w:hAnsi="細明體"/>
                <w:noProof/>
                <w:sz w:val="22"/>
                <w:szCs w:val="22"/>
              </w:rPr>
              <w:t>36.20</w:t>
            </w:r>
          </w:p>
        </w:tc>
      </w:tr>
      <w:tr w:rsidR="00BB5CE3" w:rsidRPr="004B3F05" w14:paraId="7CAF520C" w14:textId="77777777" w:rsidTr="009C4D91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3F6CEE3C" w14:textId="77777777" w:rsidR="00BB5CE3" w:rsidRPr="004B3F05" w:rsidRDefault="00BB5CE3" w:rsidP="009C4D91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B3F05">
              <w:rPr>
                <w:rFonts w:ascii="標楷體" w:eastAsia="標楷體" w:hAnsi="標楷體"/>
                <w:noProof/>
                <w:sz w:val="22"/>
                <w:szCs w:val="22"/>
              </w:rPr>
              <w:t>107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0FC4DB6" w14:textId="77777777" w:rsidR="00BB5CE3" w:rsidRPr="004B3F05" w:rsidRDefault="00BB5CE3" w:rsidP="009C4D91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4B3F05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A3E17C1" w14:textId="77777777" w:rsidR="00BB5CE3" w:rsidRPr="004B3F05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4B3F05">
              <w:rPr>
                <w:rFonts w:hAnsi="細明體"/>
                <w:noProof/>
                <w:sz w:val="22"/>
                <w:szCs w:val="22"/>
              </w:rPr>
              <w:t>3,313,000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B2242BF" w14:textId="77777777" w:rsidR="00BB5CE3" w:rsidRPr="004B3F05" w:rsidRDefault="00BB5CE3" w:rsidP="009C4D9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4B3F0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C676823" w14:textId="77777777" w:rsidR="00BB5CE3" w:rsidRPr="004B3F05" w:rsidRDefault="00BB5CE3" w:rsidP="009C4D9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4B3F0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1612DCE3" w14:textId="77777777" w:rsidR="00BB5CE3" w:rsidRPr="004B3F05" w:rsidRDefault="00BB5CE3" w:rsidP="009C4D9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4B3F0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CB09F98" w14:textId="77777777" w:rsidR="00BB5CE3" w:rsidRPr="004B3F05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4B3F0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EE76DB9" w14:textId="77777777" w:rsidR="00BB5CE3" w:rsidRPr="004B3F05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4B3F05">
              <w:rPr>
                <w:rFonts w:hAnsi="細明體"/>
                <w:noProof/>
                <w:sz w:val="22"/>
                <w:szCs w:val="22"/>
              </w:rPr>
              <w:t>600,000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F693471" w14:textId="77777777" w:rsidR="00BB5CE3" w:rsidRPr="004B3F05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4B3F05">
              <w:rPr>
                <w:rFonts w:hAnsi="細明體"/>
                <w:noProof/>
                <w:sz w:val="22"/>
                <w:szCs w:val="22"/>
              </w:rPr>
              <w:t>2,713,000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0D8B8D" w14:textId="77777777" w:rsidR="00BB5CE3" w:rsidRPr="004B3F05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4B3F05">
              <w:rPr>
                <w:rFonts w:hAnsi="細明體"/>
                <w:noProof/>
                <w:sz w:val="22"/>
                <w:szCs w:val="22"/>
              </w:rPr>
              <w:t>81.89</w:t>
            </w:r>
          </w:p>
        </w:tc>
      </w:tr>
      <w:tr w:rsidR="00BB5CE3" w:rsidRPr="004B3F05" w14:paraId="7CFBB0F1" w14:textId="77777777" w:rsidTr="009C4D91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6CEB8E8B" w14:textId="77777777" w:rsidR="00BB5CE3" w:rsidRPr="004B3F05" w:rsidRDefault="00BB5CE3" w:rsidP="009C4D91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B3F05">
              <w:rPr>
                <w:rFonts w:ascii="標楷體" w:eastAsia="標楷體"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3C851D3" w14:textId="77777777" w:rsidR="00BB5CE3" w:rsidRPr="004B3F05" w:rsidRDefault="00BB5CE3" w:rsidP="009C4D91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4B3F05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6F7D1B6" w14:textId="77777777" w:rsidR="00BB5CE3" w:rsidRPr="004B3F05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4B3F05">
              <w:rPr>
                <w:rFonts w:hAnsi="細明體"/>
                <w:noProof/>
                <w:sz w:val="22"/>
                <w:szCs w:val="22"/>
              </w:rPr>
              <w:t>890,353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C350695" w14:textId="77777777" w:rsidR="00BB5CE3" w:rsidRPr="004B3F05" w:rsidRDefault="00BB5CE3" w:rsidP="009C4D9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4B3F0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94A8FAC" w14:textId="77777777" w:rsidR="00BB5CE3" w:rsidRPr="004B3F05" w:rsidRDefault="00BB5CE3" w:rsidP="009C4D9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4B3F0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5C76719B" w14:textId="77777777" w:rsidR="00BB5CE3" w:rsidRPr="004B3F05" w:rsidRDefault="00BB5CE3" w:rsidP="009C4D9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4B3F0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6F12305" w14:textId="77777777" w:rsidR="00BB5CE3" w:rsidRPr="004B3F05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4B3F05">
              <w:rPr>
                <w:rFonts w:hAnsi="細明體"/>
                <w:noProof/>
                <w:sz w:val="22"/>
                <w:szCs w:val="22"/>
              </w:rPr>
              <w:t>564,045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BD95D3F" w14:textId="77777777" w:rsidR="00BB5CE3" w:rsidRPr="004B3F05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4B3F05">
              <w:rPr>
                <w:rFonts w:hAnsi="細明體"/>
                <w:noProof/>
                <w:sz w:val="22"/>
                <w:szCs w:val="22"/>
              </w:rPr>
              <w:t>326,308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CDAF8FA" w14:textId="77777777" w:rsidR="00BB5CE3" w:rsidRPr="004B3F05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4B3F0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8E666A" w14:textId="77777777" w:rsidR="00BB5CE3" w:rsidRPr="004B3F05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4B3F0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BB5CE3" w:rsidRPr="004B3F05" w14:paraId="55947B22" w14:textId="77777777" w:rsidTr="009C4D91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5EC015D8" w14:textId="77777777" w:rsidR="00BB5CE3" w:rsidRPr="004B3F05" w:rsidRDefault="00BB5CE3" w:rsidP="009C4D91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B3F05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A12E8E5" w14:textId="77777777" w:rsidR="00BB5CE3" w:rsidRPr="004B3F05" w:rsidRDefault="00BB5CE3" w:rsidP="009C4D91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4B3F05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27D6279" w14:textId="77777777" w:rsidR="00BB5CE3" w:rsidRPr="004B3F05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4B3F05">
              <w:rPr>
                <w:rFonts w:hAnsi="細明體"/>
                <w:noProof/>
                <w:sz w:val="22"/>
                <w:szCs w:val="22"/>
              </w:rPr>
              <w:t>3,973,062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F378828" w14:textId="77777777" w:rsidR="00BB5CE3" w:rsidRPr="004B3F05" w:rsidRDefault="00BB5CE3" w:rsidP="009C4D9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4B3F0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06F5C52" w14:textId="77777777" w:rsidR="00BB5CE3" w:rsidRPr="004B3F05" w:rsidRDefault="00BB5CE3" w:rsidP="009C4D9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4B3F0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0B357DF3" w14:textId="77777777" w:rsidR="00BB5CE3" w:rsidRPr="004B3F05" w:rsidRDefault="00BB5CE3" w:rsidP="009C4D9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4B3F0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E2D83AF" w14:textId="77777777" w:rsidR="00BB5CE3" w:rsidRPr="004B3F05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4B3F0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3219116" w14:textId="77777777" w:rsidR="00BB5CE3" w:rsidRPr="004B3F05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4B3F05">
              <w:rPr>
                <w:rFonts w:hAnsi="細明體"/>
                <w:noProof/>
                <w:sz w:val="22"/>
                <w:szCs w:val="22"/>
              </w:rPr>
              <w:t>2,335,339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9C7E1E4" w14:textId="77777777" w:rsidR="00BB5CE3" w:rsidRPr="004B3F05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4B3F05">
              <w:rPr>
                <w:rFonts w:hAnsi="細明體"/>
                <w:noProof/>
                <w:sz w:val="22"/>
                <w:szCs w:val="22"/>
              </w:rPr>
              <w:t>1,637,723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31CD0F" w14:textId="77777777" w:rsidR="00BB5CE3" w:rsidRPr="004B3F05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4B3F05">
              <w:rPr>
                <w:rFonts w:hAnsi="細明體"/>
                <w:noProof/>
                <w:sz w:val="22"/>
                <w:szCs w:val="22"/>
              </w:rPr>
              <w:t>41.22</w:t>
            </w:r>
          </w:p>
        </w:tc>
      </w:tr>
      <w:tr w:rsidR="00BB5CE3" w:rsidRPr="004B3F05" w14:paraId="37AE6F03" w14:textId="77777777" w:rsidTr="009C4D91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3C44BA84" w14:textId="77777777" w:rsidR="00BB5CE3" w:rsidRPr="004B3F05" w:rsidRDefault="00BB5CE3" w:rsidP="009C4D91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B3F05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3B43AC3" w14:textId="77777777" w:rsidR="00BB5CE3" w:rsidRPr="004B3F05" w:rsidRDefault="00BB5CE3" w:rsidP="009C4D91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4B3F05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43F1865" w14:textId="77777777" w:rsidR="00BB5CE3" w:rsidRPr="004B3F05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4B3F05">
              <w:rPr>
                <w:rFonts w:hAnsi="細明體"/>
                <w:noProof/>
                <w:sz w:val="22"/>
                <w:szCs w:val="22"/>
              </w:rPr>
              <w:t>6,970,019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3978E18" w14:textId="77777777" w:rsidR="00BB5CE3" w:rsidRPr="004B3F05" w:rsidRDefault="00BB5CE3" w:rsidP="009C4D9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4B3F0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832F96D" w14:textId="77777777" w:rsidR="00BB5CE3" w:rsidRPr="004B3F05" w:rsidRDefault="00BB5CE3" w:rsidP="009C4D9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4B3F0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269781BF" w14:textId="77777777" w:rsidR="00BB5CE3" w:rsidRPr="004B3F05" w:rsidRDefault="00BB5CE3" w:rsidP="009C4D9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4B3F0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D594A3D" w14:textId="77777777" w:rsidR="00BB5CE3" w:rsidRPr="004B3F05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4B3F0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581D570" w14:textId="77777777" w:rsidR="00BB5CE3" w:rsidRPr="004B3F05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4B3F05">
              <w:rPr>
                <w:rFonts w:hAnsi="細明體"/>
                <w:noProof/>
                <w:sz w:val="22"/>
                <w:szCs w:val="22"/>
              </w:rPr>
              <w:t>492,000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0E5E3E8" w14:textId="77777777" w:rsidR="00BB5CE3" w:rsidRPr="004B3F05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4B3F05">
              <w:rPr>
                <w:rFonts w:hAnsi="細明體"/>
                <w:noProof/>
                <w:sz w:val="22"/>
                <w:szCs w:val="22"/>
              </w:rPr>
              <w:t>6,478,019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651A4A" w14:textId="77777777" w:rsidR="00BB5CE3" w:rsidRPr="004B3F05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4B3F05">
              <w:rPr>
                <w:rFonts w:hAnsi="細明體"/>
                <w:noProof/>
                <w:sz w:val="22"/>
                <w:szCs w:val="22"/>
              </w:rPr>
              <w:t>92.94</w:t>
            </w:r>
          </w:p>
        </w:tc>
      </w:tr>
      <w:tr w:rsidR="00BB5CE3" w:rsidRPr="004B3F05" w14:paraId="23DF62DE" w14:textId="77777777" w:rsidTr="009C4D91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39E58FBF" w14:textId="77777777" w:rsidR="00BB5CE3" w:rsidRPr="004B3F05" w:rsidRDefault="00BB5CE3" w:rsidP="009C4D91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B3F05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6C85B11" w14:textId="77777777" w:rsidR="00BB5CE3" w:rsidRPr="004B3F05" w:rsidRDefault="00BB5CE3" w:rsidP="009C4D91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4B3F05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F5A7C5C" w14:textId="77777777" w:rsidR="00BB5CE3" w:rsidRPr="004B3F05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4B3F05">
              <w:rPr>
                <w:rFonts w:hAnsi="細明體"/>
                <w:noProof/>
                <w:sz w:val="22"/>
                <w:szCs w:val="22"/>
              </w:rPr>
              <w:t>5,925,247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D619F74" w14:textId="77777777" w:rsidR="00BB5CE3" w:rsidRPr="004B3F05" w:rsidRDefault="00BB5CE3" w:rsidP="009C4D9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4B3F0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52EEA4C" w14:textId="77777777" w:rsidR="00BB5CE3" w:rsidRPr="004B3F05" w:rsidRDefault="00BB5CE3" w:rsidP="009C4D9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4B3F0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23DF588D" w14:textId="77777777" w:rsidR="00BB5CE3" w:rsidRPr="004B3F05" w:rsidRDefault="00BB5CE3" w:rsidP="009C4D9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4B3F0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A54E546" w14:textId="77777777" w:rsidR="00BB5CE3" w:rsidRPr="004B3F05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4B3F0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5EC9648" w14:textId="77777777" w:rsidR="00BB5CE3" w:rsidRPr="004B3F05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4B3F05">
              <w:rPr>
                <w:rFonts w:hAnsi="細明體"/>
                <w:noProof/>
                <w:sz w:val="22"/>
                <w:szCs w:val="22"/>
              </w:rPr>
              <w:t>1,915,587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04E188E" w14:textId="77777777" w:rsidR="00BB5CE3" w:rsidRPr="004B3F05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4B3F05">
              <w:rPr>
                <w:rFonts w:hAnsi="細明體"/>
                <w:noProof/>
                <w:sz w:val="22"/>
                <w:szCs w:val="22"/>
              </w:rPr>
              <w:t>4,009,660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F10D59A" w14:textId="77777777" w:rsidR="00BB5CE3" w:rsidRPr="004B3F05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4B3F05">
              <w:rPr>
                <w:rFonts w:hAnsi="細明體"/>
                <w:noProof/>
                <w:sz w:val="22"/>
                <w:szCs w:val="22"/>
              </w:rPr>
              <w:t>67.67</w:t>
            </w:r>
          </w:p>
        </w:tc>
      </w:tr>
    </w:tbl>
    <w:p w14:paraId="4BE0A408" w14:textId="77777777" w:rsidR="00BB5CE3" w:rsidRDefault="00BB5CE3" w:rsidP="00BB5CE3">
      <w:pPr>
        <w:rPr>
          <w:rFonts w:cs="新細明體"/>
          <w:b/>
          <w:bCs/>
          <w:sz w:val="32"/>
          <w:szCs w:val="28"/>
        </w:rPr>
      </w:pPr>
    </w:p>
    <w:p w14:paraId="7AE1AAE5" w14:textId="77777777" w:rsidR="00BB5CE3" w:rsidRPr="00AA056F" w:rsidRDefault="00BB5CE3" w:rsidP="00BB5CE3">
      <w:pPr>
        <w:jc w:val="left"/>
        <w:rPr>
          <w:rFonts w:hAnsi="標楷體" w:cs="新細明體"/>
          <w:b/>
          <w:bCs/>
          <w:sz w:val="56"/>
          <w:szCs w:val="28"/>
        </w:rPr>
      </w:pPr>
      <w:r>
        <w:rPr>
          <w:rFonts w:hAnsi="標楷體" w:hint="eastAsia"/>
          <w:b/>
          <w:sz w:val="32"/>
        </w:rPr>
        <w:t>（二</w:t>
      </w:r>
      <w:r w:rsidRPr="00FD0925">
        <w:rPr>
          <w:rFonts w:hAnsi="標楷體" w:hint="eastAsia"/>
          <w:b/>
          <w:sz w:val="32"/>
        </w:rPr>
        <w:t>）　歲</w:t>
      </w:r>
      <w:r>
        <w:rPr>
          <w:rFonts w:hAnsi="標楷體" w:hint="eastAsia"/>
          <w:b/>
          <w:sz w:val="32"/>
        </w:rPr>
        <w:t>出</w:t>
      </w:r>
      <w:r w:rsidRPr="00FD0925">
        <w:rPr>
          <w:rFonts w:hAnsi="標楷體" w:hint="eastAsia"/>
          <w:b/>
          <w:sz w:val="32"/>
        </w:rPr>
        <w:t>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2197"/>
        <w:gridCol w:w="2197"/>
        <w:gridCol w:w="2197"/>
        <w:gridCol w:w="2197"/>
        <w:gridCol w:w="2031"/>
        <w:gridCol w:w="2032"/>
        <w:gridCol w:w="2032"/>
        <w:gridCol w:w="2268"/>
        <w:gridCol w:w="993"/>
      </w:tblGrid>
      <w:tr w:rsidR="00BB5CE3" w14:paraId="6AD0EBFF" w14:textId="77777777" w:rsidTr="009C4D91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6072E" w14:textId="77777777" w:rsidR="00BB5CE3" w:rsidRDefault="00BB5CE3" w:rsidP="009C4D91">
            <w:pPr>
              <w:jc w:val="left"/>
              <w:rPr>
                <w:rFonts w:hAnsi="標楷體"/>
                <w:sz w:val="28"/>
              </w:rPr>
            </w:pPr>
            <w:r w:rsidRPr="00FD0925">
              <w:rPr>
                <w:rFonts w:hAnsi="標楷體" w:hint="eastAsia"/>
                <w:sz w:val="28"/>
              </w:rPr>
              <w:t xml:space="preserve">1.　</w:t>
            </w:r>
            <w:r>
              <w:rPr>
                <w:rFonts w:hAnsi="標楷體" w:hint="eastAsia"/>
                <w:sz w:val="28"/>
              </w:rPr>
              <w:t>113</w:t>
            </w:r>
            <w:r w:rsidRPr="00FD0925">
              <w:rPr>
                <w:rFonts w:hAnsi="標楷體" w:hint="eastAsia"/>
                <w:sz w:val="28"/>
              </w:rPr>
              <w:t>年度部分</w:t>
            </w:r>
          </w:p>
          <w:p w14:paraId="6B2E5071" w14:textId="77777777" w:rsidR="00BB5CE3" w:rsidRDefault="00BB5CE3" w:rsidP="009C4D91">
            <w:pPr>
              <w:jc w:val="distribute"/>
              <w:rPr>
                <w:spacing w:val="-16"/>
                <w:sz w:val="20"/>
              </w:rPr>
            </w:pPr>
          </w:p>
        </w:tc>
      </w:tr>
      <w:tr w:rsidR="00BB5CE3" w14:paraId="023465D4" w14:textId="77777777" w:rsidTr="009C4D91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6BFA73AB" w14:textId="77777777" w:rsidR="00BB5CE3" w:rsidRPr="00AA056F" w:rsidRDefault="00BB5CE3" w:rsidP="009C4D91">
            <w:pPr>
              <w:rPr>
                <w:spacing w:val="-16"/>
                <w:sz w:val="24"/>
                <w:szCs w:val="24"/>
              </w:rPr>
            </w:pPr>
            <w:r w:rsidRPr="00AA056F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BB5CE3" w14:paraId="395CC830" w14:textId="77777777" w:rsidTr="009C4D91">
        <w:trPr>
          <w:cantSplit/>
          <w:tblHeader/>
        </w:trPr>
        <w:tc>
          <w:tcPr>
            <w:tcW w:w="2155" w:type="dxa"/>
            <w:vMerge w:val="restart"/>
            <w:tcBorders>
              <w:left w:val="nil"/>
            </w:tcBorders>
            <w:vAlign w:val="center"/>
          </w:tcPr>
          <w:p w14:paraId="2F332F7D" w14:textId="77777777" w:rsidR="00BB5CE3" w:rsidRPr="00AA056F" w:rsidRDefault="00BB5CE3" w:rsidP="009C4D9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97" w:type="dxa"/>
            <w:vMerge w:val="restart"/>
            <w:vAlign w:val="center"/>
          </w:tcPr>
          <w:p w14:paraId="59B18E1A" w14:textId="77777777" w:rsidR="00BB5CE3" w:rsidRPr="00AA056F" w:rsidRDefault="00BB5CE3" w:rsidP="009C4D9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197" w:type="dxa"/>
            <w:vMerge w:val="restart"/>
            <w:vAlign w:val="center"/>
          </w:tcPr>
          <w:p w14:paraId="0BA55510" w14:textId="77777777" w:rsidR="00BB5CE3" w:rsidRPr="00AA056F" w:rsidRDefault="00BB5CE3" w:rsidP="009C4D9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4394" w:type="dxa"/>
            <w:gridSpan w:val="2"/>
            <w:vAlign w:val="center"/>
          </w:tcPr>
          <w:p w14:paraId="60BD0394" w14:textId="77777777" w:rsidR="00BB5CE3" w:rsidRPr="00AA056F" w:rsidRDefault="00BB5CE3" w:rsidP="009C4D9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6095" w:type="dxa"/>
            <w:gridSpan w:val="3"/>
            <w:vAlign w:val="center"/>
          </w:tcPr>
          <w:p w14:paraId="4E3F2A85" w14:textId="77777777" w:rsidR="00BB5CE3" w:rsidRPr="00AA056F" w:rsidRDefault="00BB5CE3" w:rsidP="009C4D91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3261" w:type="dxa"/>
            <w:gridSpan w:val="2"/>
            <w:tcBorders>
              <w:right w:val="nil"/>
            </w:tcBorders>
            <w:vAlign w:val="center"/>
          </w:tcPr>
          <w:p w14:paraId="684EFD6A" w14:textId="77777777" w:rsidR="00BB5CE3" w:rsidRPr="00AA056F" w:rsidRDefault="00BB5CE3" w:rsidP="009C4D91">
            <w:pPr>
              <w:jc w:val="distribute"/>
              <w:rPr>
                <w:spacing w:val="-16"/>
                <w:sz w:val="22"/>
                <w:szCs w:val="22"/>
              </w:rPr>
            </w:pPr>
            <w:r w:rsidRPr="00AA056F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BB5CE3" w14:paraId="4E792339" w14:textId="77777777" w:rsidTr="009C4D91">
        <w:trPr>
          <w:cantSplit/>
          <w:tblHeader/>
        </w:trPr>
        <w:tc>
          <w:tcPr>
            <w:tcW w:w="2155" w:type="dxa"/>
            <w:vMerge/>
            <w:tcBorders>
              <w:left w:val="nil"/>
            </w:tcBorders>
            <w:vAlign w:val="center"/>
          </w:tcPr>
          <w:p w14:paraId="3778BCDE" w14:textId="77777777" w:rsidR="00BB5CE3" w:rsidRPr="00AA056F" w:rsidRDefault="00BB5CE3" w:rsidP="009C4D91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  <w:vAlign w:val="center"/>
          </w:tcPr>
          <w:p w14:paraId="2DF26BEA" w14:textId="77777777" w:rsidR="00BB5CE3" w:rsidRPr="00AA056F" w:rsidRDefault="00BB5CE3" w:rsidP="009C4D91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</w:tcPr>
          <w:p w14:paraId="4822ACA0" w14:textId="77777777" w:rsidR="00BB5CE3" w:rsidRPr="00AA056F" w:rsidRDefault="00BB5CE3" w:rsidP="009C4D91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14:paraId="75454DF0" w14:textId="77777777" w:rsidR="00BB5CE3" w:rsidRPr="00AA056F" w:rsidRDefault="00BB5CE3" w:rsidP="009C4D9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97" w:type="dxa"/>
            <w:vAlign w:val="center"/>
          </w:tcPr>
          <w:p w14:paraId="7ECBEBE4" w14:textId="77777777" w:rsidR="00BB5CE3" w:rsidRPr="00AA056F" w:rsidRDefault="00BB5CE3" w:rsidP="009C4D9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1" w:type="dxa"/>
            <w:vAlign w:val="center"/>
          </w:tcPr>
          <w:p w14:paraId="702585D5" w14:textId="77777777" w:rsidR="00BB5CE3" w:rsidRPr="00AA056F" w:rsidRDefault="00BB5CE3" w:rsidP="009C4D9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032" w:type="dxa"/>
            <w:vAlign w:val="center"/>
          </w:tcPr>
          <w:p w14:paraId="6A8C2DE5" w14:textId="77777777" w:rsidR="00BB5CE3" w:rsidRPr="00AA056F" w:rsidRDefault="00BB5CE3" w:rsidP="009C4D9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2" w:type="dxa"/>
            <w:vAlign w:val="center"/>
          </w:tcPr>
          <w:p w14:paraId="1EC98B3A" w14:textId="77777777" w:rsidR="00BB5CE3" w:rsidRPr="00AA056F" w:rsidRDefault="00BB5CE3" w:rsidP="009C4D9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2268" w:type="dxa"/>
            <w:vAlign w:val="center"/>
          </w:tcPr>
          <w:p w14:paraId="34EEEC2A" w14:textId="77777777" w:rsidR="00BB5CE3" w:rsidRPr="00AA056F" w:rsidRDefault="00BB5CE3" w:rsidP="009C4D9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14:paraId="4CE6D4A9" w14:textId="77777777" w:rsidR="00BB5CE3" w:rsidRPr="00AA056F" w:rsidRDefault="00BB5CE3" w:rsidP="009C4D9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BB5CE3" w:rsidRPr="00926A35" w14:paraId="0353C4FB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184914A8" w14:textId="77777777" w:rsidR="00BB5CE3" w:rsidRPr="00926A35" w:rsidRDefault="00BB5CE3" w:rsidP="009C4D91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926A35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監察院主管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6AA276E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2,734,996,000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8B77BDC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2,722,111,995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21752AF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3CBBA0C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9AD3A39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2,678,328,558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59F81B7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43,783,437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33FF744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2,722,111,995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FD9E81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- 12,884,005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B69A8D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- 0.47</w:t>
            </w:r>
          </w:p>
        </w:tc>
      </w:tr>
      <w:tr w:rsidR="00BB5CE3" w:rsidRPr="00926A35" w14:paraId="60ACAFAB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3FB875AD" w14:textId="77777777" w:rsidR="00BB5CE3" w:rsidRPr="00926A35" w:rsidRDefault="00BB5CE3" w:rsidP="009C4D91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926A35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監察院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28732F0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1,053,933,000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7B9D770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1,045,518,991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F8AAAA4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5C1564E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518CA92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1,001,735,554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32033E2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43,783,437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5732DB4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1,045,518,991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AD52F7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- 8,414,009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54C23F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- 0.80</w:t>
            </w:r>
          </w:p>
        </w:tc>
      </w:tr>
      <w:tr w:rsidR="00BB5CE3" w14:paraId="6B0A6E63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5BDC2995" w14:textId="77777777" w:rsidR="00BB5CE3" w:rsidRPr="00AA056F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83419A3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z w:val="22"/>
                <w:szCs w:val="22"/>
              </w:rPr>
              <w:t>849,407,000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1C85A41" w14:textId="77777777" w:rsidR="00BB5CE3" w:rsidRPr="00AA056F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843,178,246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E3B59DD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5F33CA4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F6A32BF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843,108,526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829BB0E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z w:val="22"/>
                <w:szCs w:val="22"/>
              </w:rPr>
              <w:t>69,720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3F9D09E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843,178,246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C510A6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- 6,228,754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1C5C36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- 0.73</w:t>
            </w:r>
          </w:p>
        </w:tc>
      </w:tr>
      <w:tr w:rsidR="00BB5CE3" w14:paraId="18AE785D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0A39C5F4" w14:textId="77777777" w:rsidR="00BB5CE3" w:rsidRPr="00AA056F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議事業務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56BCA06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z w:val="22"/>
                <w:szCs w:val="22"/>
              </w:rPr>
              <w:t>8,911,000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33244B5" w14:textId="77777777" w:rsidR="00BB5CE3" w:rsidRPr="00AA056F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8,911,000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A82CF9C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7637741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DE2BB72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8,644,207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E3E0583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z w:val="22"/>
                <w:szCs w:val="22"/>
              </w:rPr>
              <w:t>266,793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C667198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8,911,000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120A98F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15CEE2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BB5CE3" w14:paraId="730A949B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784C4D77" w14:textId="77777777" w:rsidR="00BB5CE3" w:rsidRPr="00AA056F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調查巡察業務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244CB96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z w:val="22"/>
                <w:szCs w:val="22"/>
              </w:rPr>
              <w:t>17,642,000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4430EFC" w14:textId="77777777" w:rsidR="00BB5CE3" w:rsidRPr="00AA056F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17,635,734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BA2BD0D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D3B7DF5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E5BD880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16,040,117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48D7EB0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z w:val="22"/>
                <w:szCs w:val="22"/>
              </w:rPr>
              <w:t>1,595,617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3421E20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17,635,734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8A7297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- 6,266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C5AD0D6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- 0.04</w:t>
            </w:r>
          </w:p>
        </w:tc>
      </w:tr>
      <w:tr w:rsidR="00BB5CE3" w14:paraId="178DF202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77F3E9AE" w14:textId="77777777" w:rsidR="00BB5CE3" w:rsidRPr="00AA056F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財產申報業務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3589D4A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z w:val="22"/>
                <w:szCs w:val="22"/>
              </w:rPr>
              <w:t>8,103,000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996FB12" w14:textId="77777777" w:rsidR="00BB5CE3" w:rsidRPr="00AA056F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8,103,000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02ABD8E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2B6A629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41147DD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7,860,250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5FEC25F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z w:val="22"/>
                <w:szCs w:val="22"/>
              </w:rPr>
              <w:t>242,750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973B596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8,103,000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0A3E17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FCE947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BB5CE3" w14:paraId="445C53DC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3B89E675" w14:textId="77777777" w:rsidR="00BB5CE3" w:rsidRPr="00AA056F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國家人權業務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45AE508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z w:val="22"/>
                <w:szCs w:val="22"/>
              </w:rPr>
              <w:t>120,616,000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E11252C" w14:textId="77777777" w:rsidR="00BB5CE3" w:rsidRPr="00AA056F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119,745,269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2CBC47B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E3D5EB4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366E5D4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87,464,476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D8B9F9A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z w:val="22"/>
                <w:szCs w:val="22"/>
              </w:rPr>
              <w:t>32,280,793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076A985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119,745,269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520D3D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- 870,731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DD2A04B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- 0.72</w:t>
            </w:r>
          </w:p>
        </w:tc>
      </w:tr>
      <w:tr w:rsidR="00BB5CE3" w14:paraId="42B3A146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2509E714" w14:textId="77777777" w:rsidR="00BB5CE3" w:rsidRPr="00AA056F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一般建築及設備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7F2C109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z w:val="22"/>
                <w:szCs w:val="22"/>
              </w:rPr>
              <w:t>48,113,000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6E436C9" w14:textId="77777777" w:rsidR="00BB5CE3" w:rsidRPr="00AA056F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47,945,742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C167F8D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6284FD1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38AC7B0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38,617,978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E1B7EB6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z w:val="22"/>
                <w:szCs w:val="22"/>
              </w:rPr>
              <w:t>9,327,764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FD8C271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47,945,742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A836FA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- 167,258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51EB10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- 0.35</w:t>
            </w:r>
          </w:p>
        </w:tc>
      </w:tr>
      <w:tr w:rsidR="00BB5CE3" w14:paraId="1CD7F7A9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003ED9D1" w14:textId="77777777" w:rsidR="00BB5CE3" w:rsidRPr="00AA056F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636E32C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z w:val="22"/>
                <w:szCs w:val="22"/>
              </w:rPr>
              <w:t>1,141,000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2B5C3F7" w14:textId="77777777" w:rsidR="00BB5CE3" w:rsidRPr="00AA056F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22B8654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ACCFC88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500CA1D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A568098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3901AB0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5CB91E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- 1,141,000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366BF2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BB5CE3" w:rsidRPr="00926A35" w14:paraId="2C0004AC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2444D295" w14:textId="77777777" w:rsidR="00BB5CE3" w:rsidRPr="00926A35" w:rsidRDefault="00BB5CE3" w:rsidP="009C4D91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926A35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審計部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F4F5CD7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1,273,878,000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2A9A595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1,273,371,630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1421A2C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FF2EA0B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5097C97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1,273,371,630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7FD8978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48F878E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1,273,371,630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500696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- 506,370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198494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- 0.04</w:t>
            </w:r>
          </w:p>
        </w:tc>
      </w:tr>
      <w:tr w:rsidR="00BB5CE3" w14:paraId="3C52F40D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17C00B56" w14:textId="77777777" w:rsidR="00BB5CE3" w:rsidRPr="00AA056F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D7F9558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z w:val="22"/>
                <w:szCs w:val="22"/>
              </w:rPr>
              <w:t>1,161,360,000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2912629" w14:textId="77777777" w:rsidR="00BB5CE3" w:rsidRPr="00AA056F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1,160,936,919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571E0E3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CCD572E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C965D25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1,160,936,919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F8041B1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664D055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1,160,936,919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992D17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- 423,081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638786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- 0.04</w:t>
            </w:r>
          </w:p>
        </w:tc>
      </w:tr>
      <w:tr w:rsidR="00BB5CE3" w14:paraId="34FD529E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55695E6E" w14:textId="77777777" w:rsidR="00BB5CE3" w:rsidRPr="00AA056F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中央政府審計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6587548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z w:val="22"/>
                <w:szCs w:val="22"/>
              </w:rPr>
              <w:t>69,061,000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A982465" w14:textId="77777777" w:rsidR="00BB5CE3" w:rsidRPr="00AA056F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69,034,754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9B91D58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DA78CF6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FD7AAF4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69,034,754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FC660EF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88161E7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69,034,754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95B3C9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- 26,246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81EE9D4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- 0.04</w:t>
            </w:r>
          </w:p>
        </w:tc>
      </w:tr>
      <w:tr w:rsidR="00BB5CE3" w14:paraId="2D8B5269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755740C0" w14:textId="77777777" w:rsidR="00BB5CE3" w:rsidRPr="00AA056F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縣市地方審計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F5BFF49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z w:val="22"/>
                <w:szCs w:val="22"/>
              </w:rPr>
              <w:t>9,755,000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75D5EF8" w14:textId="77777777" w:rsidR="00BB5CE3" w:rsidRPr="00AA056F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9,749,413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4114CEC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6C0EB40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20DD736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9,749,413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805E7BF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598358B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9,749,413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4B0751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- 5,587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645E88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- 0.06</w:t>
            </w:r>
          </w:p>
        </w:tc>
      </w:tr>
      <w:tr w:rsidR="00BB5CE3" w14:paraId="48BFF0AA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54E5592A" w14:textId="77777777" w:rsidR="00BB5CE3" w:rsidRPr="00AA056F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一般建築及設備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D9A83FC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z w:val="22"/>
                <w:szCs w:val="22"/>
              </w:rPr>
              <w:t>33,702,000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BC651AF" w14:textId="77777777" w:rsidR="00BB5CE3" w:rsidRPr="00AA056F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33,650,544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2387938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B8F4097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1ADECBF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33,650,544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8603A05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E9EBB77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33,650,544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8AA26B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- 51,456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85A2B6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- 0.15</w:t>
            </w:r>
          </w:p>
        </w:tc>
      </w:tr>
      <w:tr w:rsidR="00BB5CE3" w:rsidRPr="00926A35" w14:paraId="2078B92F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06808DB7" w14:textId="77777777" w:rsidR="00BB5CE3" w:rsidRPr="00283AA0" w:rsidRDefault="00BB5CE3" w:rsidP="009C4D91">
            <w:pPr>
              <w:ind w:leftChars="100" w:left="160"/>
              <w:jc w:val="distribute"/>
              <w:rPr>
                <w:rFonts w:hAnsi="標楷體"/>
                <w:b/>
                <w:spacing w:val="-5"/>
                <w:sz w:val="22"/>
                <w:szCs w:val="22"/>
              </w:rPr>
            </w:pPr>
            <w:r w:rsidRPr="00283AA0">
              <w:rPr>
                <w:rFonts w:hAnsi="標楷體" w:hint="eastAsia"/>
                <w:b/>
                <w:noProof/>
                <w:spacing w:val="-5"/>
                <w:sz w:val="22"/>
                <w:szCs w:val="22"/>
              </w:rPr>
              <w:t>審計部臺北市審計處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CC964CC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74,630,000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52CAC3F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72,654,797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DD8A0F6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AA3E06C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BE56E05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72,654,797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BBA8709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DDB6093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72,654,797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14CE6F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- 1,975,203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402281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- 2.65</w:t>
            </w:r>
          </w:p>
        </w:tc>
      </w:tr>
      <w:tr w:rsidR="00BB5CE3" w14:paraId="6209A7A6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5264FF8A" w14:textId="77777777" w:rsidR="00BB5CE3" w:rsidRPr="00AA056F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7AC2535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z w:val="22"/>
                <w:szCs w:val="22"/>
              </w:rPr>
              <w:t>72,878,000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21C0E16" w14:textId="77777777" w:rsidR="00BB5CE3" w:rsidRPr="00AA056F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70,903,388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95545CC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7637ADA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E6CCB92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70,903,388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ECA79BB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8ACBEAC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70,903,388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1B87C0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- 1,974,612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933C497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- 2.71</w:t>
            </w:r>
          </w:p>
        </w:tc>
      </w:tr>
      <w:tr w:rsidR="00BB5CE3" w14:paraId="55D0D050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2771807F" w14:textId="77777777" w:rsidR="00BB5CE3" w:rsidRPr="00AA056F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審計業務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85B3EE9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z w:val="22"/>
                <w:szCs w:val="22"/>
              </w:rPr>
              <w:t>1,752,000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F894204" w14:textId="77777777" w:rsidR="00BB5CE3" w:rsidRPr="00AA056F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1,751,409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FB67754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60CD6AB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594090F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1,751,409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B2C3B00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AE02B78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1,751,409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F06479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- 591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54B538B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- 0.03</w:t>
            </w:r>
          </w:p>
        </w:tc>
      </w:tr>
      <w:tr w:rsidR="00BB5CE3" w:rsidRPr="00926A35" w14:paraId="24F8A287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46D47E94" w14:textId="77777777" w:rsidR="00BB5CE3" w:rsidRPr="00283AA0" w:rsidRDefault="00BB5CE3" w:rsidP="009C4D91">
            <w:pPr>
              <w:ind w:leftChars="100" w:left="160"/>
              <w:jc w:val="distribute"/>
              <w:rPr>
                <w:rFonts w:hAnsi="標楷體"/>
                <w:b/>
                <w:spacing w:val="-5"/>
                <w:sz w:val="22"/>
                <w:szCs w:val="22"/>
              </w:rPr>
            </w:pPr>
            <w:r w:rsidRPr="00283AA0">
              <w:rPr>
                <w:rFonts w:hAnsi="標楷體" w:hint="eastAsia"/>
                <w:b/>
                <w:noProof/>
                <w:spacing w:val="-5"/>
                <w:sz w:val="22"/>
                <w:szCs w:val="22"/>
              </w:rPr>
              <w:t>審計部新北市審計處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108D4B9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64,743,000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AD598B2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62,761,896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F4FB62F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00D1AE5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1CD734B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62,761,896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1CCF59D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EF75B0E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62,761,896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6D0BD2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- 1,981,104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6B21B3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- 3.06</w:t>
            </w:r>
          </w:p>
        </w:tc>
      </w:tr>
      <w:tr w:rsidR="00BB5CE3" w14:paraId="7840E1D3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717FDEFF" w14:textId="77777777" w:rsidR="00BB5CE3" w:rsidRPr="00AA056F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19AC131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z w:val="22"/>
                <w:szCs w:val="22"/>
              </w:rPr>
              <w:t>62,943,000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8F245A6" w14:textId="77777777" w:rsidR="00BB5CE3" w:rsidRPr="00AA056F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60,963,226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166CAC5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F7DBCC3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5BF4C79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60,963,226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6E58A50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EF7D610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60,963,226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DBE3B9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- 1,979,774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BC2E16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- 3.15</w:t>
            </w:r>
          </w:p>
        </w:tc>
      </w:tr>
      <w:tr w:rsidR="00BB5CE3" w14:paraId="40DA0044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6C2441B4" w14:textId="77777777" w:rsidR="00BB5CE3" w:rsidRPr="00AA056F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審計業務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5F97F84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z w:val="22"/>
                <w:szCs w:val="22"/>
              </w:rPr>
              <w:t>1,800,000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F9DBECD" w14:textId="77777777" w:rsidR="00BB5CE3" w:rsidRPr="00AA056F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1,798,670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1AD7BC4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771D801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5789B59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1,798,670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EEC57E8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BF5506C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1,798,670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1B23B6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- 1,330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535ED36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- 0.07</w:t>
            </w:r>
          </w:p>
        </w:tc>
      </w:tr>
      <w:tr w:rsidR="00BB5CE3" w:rsidRPr="00926A35" w14:paraId="7AC2821C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06490DC5" w14:textId="77777777" w:rsidR="00BB5CE3" w:rsidRPr="00283AA0" w:rsidRDefault="00BB5CE3" w:rsidP="009C4D91">
            <w:pPr>
              <w:ind w:leftChars="100" w:left="160"/>
              <w:jc w:val="distribute"/>
              <w:rPr>
                <w:rFonts w:hAnsi="標楷體"/>
                <w:b/>
                <w:spacing w:val="-5"/>
                <w:sz w:val="22"/>
                <w:szCs w:val="22"/>
              </w:rPr>
            </w:pPr>
            <w:r w:rsidRPr="00283AA0">
              <w:rPr>
                <w:rFonts w:hAnsi="標楷體" w:hint="eastAsia"/>
                <w:b/>
                <w:noProof/>
                <w:spacing w:val="-5"/>
                <w:sz w:val="22"/>
                <w:szCs w:val="22"/>
              </w:rPr>
              <w:t>審計部桃園市審計處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BA1E29C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59,196,000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C7F3C4F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59,194,238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8398109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118040B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16008AA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59,194,238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C394677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C50FB81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59,194,238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9CD4727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- 1,762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32F5AFD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- 0.00</w:t>
            </w:r>
          </w:p>
        </w:tc>
      </w:tr>
      <w:tr w:rsidR="00BB5CE3" w14:paraId="7940E7C5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13066316" w14:textId="77777777" w:rsidR="00BB5CE3" w:rsidRPr="00AA056F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71400A8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z w:val="22"/>
                <w:szCs w:val="22"/>
              </w:rPr>
              <w:t>58,146,000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56A19AD" w14:textId="77777777" w:rsidR="00BB5CE3" w:rsidRPr="00AA056F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58,144,238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267EA5F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7972743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CCA0CA2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58,144,238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E536DC8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1A75DB6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58,144,238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C2D09B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- 1,762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C99AB5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- 0.00</w:t>
            </w:r>
          </w:p>
        </w:tc>
      </w:tr>
      <w:tr w:rsidR="00BB5CE3" w14:paraId="4C07819D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4A085E7C" w14:textId="77777777" w:rsidR="00BB5CE3" w:rsidRPr="00AA056F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lastRenderedPageBreak/>
              <w:t>審計業務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E1DA6DE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z w:val="22"/>
                <w:szCs w:val="22"/>
              </w:rPr>
              <w:t>1,050,000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2977B1A" w14:textId="77777777" w:rsidR="00BB5CE3" w:rsidRPr="00AA056F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1,050,000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85A4FDD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BB6ACB3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A0C1995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1,050,000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D3E38B4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712277B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1,050,000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E818E92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475EAB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BB5CE3" w:rsidRPr="00926A35" w14:paraId="45F1F13D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5704466A" w14:textId="77777777" w:rsidR="00BB5CE3" w:rsidRPr="00283AA0" w:rsidRDefault="00BB5CE3" w:rsidP="009C4D91">
            <w:pPr>
              <w:ind w:leftChars="100" w:left="160"/>
              <w:jc w:val="distribute"/>
              <w:rPr>
                <w:rFonts w:hAnsi="標楷體"/>
                <w:b/>
                <w:spacing w:val="-5"/>
                <w:sz w:val="22"/>
                <w:szCs w:val="22"/>
              </w:rPr>
            </w:pPr>
            <w:r w:rsidRPr="00283AA0">
              <w:rPr>
                <w:rFonts w:hAnsi="標楷體" w:hint="eastAsia"/>
                <w:b/>
                <w:noProof/>
                <w:spacing w:val="-5"/>
                <w:sz w:val="22"/>
                <w:szCs w:val="22"/>
              </w:rPr>
              <w:t>審計部臺中市審計處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A0E3D4D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62,827,000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F52A948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62,825,632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1352817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F4FDAC9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5894875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62,825,632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EAD78A8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FFAC22A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62,825,632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F785EC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- 1,368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D97F35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- 0.00</w:t>
            </w:r>
          </w:p>
        </w:tc>
      </w:tr>
      <w:tr w:rsidR="00BB5CE3" w14:paraId="3F302CCD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6DC09AF5" w14:textId="77777777" w:rsidR="00BB5CE3" w:rsidRPr="00AA056F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1059521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z w:val="22"/>
                <w:szCs w:val="22"/>
              </w:rPr>
              <w:t>61,375,000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E36CAAA" w14:textId="77777777" w:rsidR="00BB5CE3" w:rsidRPr="00AA056F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61,373,845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7098DA9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48C6530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9129F48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61,373,845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A755383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211B7F0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61,373,845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CA22AA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- 1,155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1A0C19A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- 0.00</w:t>
            </w:r>
          </w:p>
        </w:tc>
      </w:tr>
      <w:tr w:rsidR="00BB5CE3" w14:paraId="712250BD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3633980E" w14:textId="77777777" w:rsidR="00BB5CE3" w:rsidRPr="00AA056F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審計業務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45D13EB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z w:val="22"/>
                <w:szCs w:val="22"/>
              </w:rPr>
              <w:t>1,452,000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1D21F79" w14:textId="77777777" w:rsidR="00BB5CE3" w:rsidRPr="00AA056F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1,451,787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50E3D98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E5DEBD9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42DD8CC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1,451,787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DE2D26B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1AF1136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1,451,787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342340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- 213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F3937E7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- 0.01</w:t>
            </w:r>
          </w:p>
        </w:tc>
      </w:tr>
      <w:tr w:rsidR="00BB5CE3" w:rsidRPr="00926A35" w14:paraId="71730729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4C8048DD" w14:textId="77777777" w:rsidR="00BB5CE3" w:rsidRPr="00283AA0" w:rsidRDefault="00BB5CE3" w:rsidP="009C4D91">
            <w:pPr>
              <w:ind w:leftChars="100" w:left="160"/>
              <w:jc w:val="distribute"/>
              <w:rPr>
                <w:rFonts w:hAnsi="標楷體"/>
                <w:b/>
                <w:spacing w:val="-5"/>
                <w:sz w:val="22"/>
                <w:szCs w:val="22"/>
              </w:rPr>
            </w:pPr>
            <w:r w:rsidRPr="00283AA0">
              <w:rPr>
                <w:rFonts w:hAnsi="標楷體" w:hint="eastAsia"/>
                <w:b/>
                <w:noProof/>
                <w:spacing w:val="-5"/>
                <w:sz w:val="22"/>
                <w:szCs w:val="22"/>
              </w:rPr>
              <w:t>審計部臺南市審計處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07816D5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71,841,000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A10CD55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71,839,100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1A21BB6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30DC2D3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1F7EADB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71,839,100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EF9761A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334932B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71,839,100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2FED3A7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- 1,900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0A9140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- 0.00</w:t>
            </w:r>
          </w:p>
        </w:tc>
      </w:tr>
      <w:tr w:rsidR="00BB5CE3" w14:paraId="681F28CB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64E69199" w14:textId="77777777" w:rsidR="00BB5CE3" w:rsidRPr="00AA056F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C6C9563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z w:val="22"/>
                <w:szCs w:val="22"/>
              </w:rPr>
              <w:t>70,235,000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CABEC00" w14:textId="77777777" w:rsidR="00BB5CE3" w:rsidRPr="00AA056F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70,233,122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A89B1B7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F737ABF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C38ACE0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70,233,122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54D161F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95669C6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70,233,122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24817C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- 1,878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88407F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- 0.00</w:t>
            </w:r>
          </w:p>
        </w:tc>
      </w:tr>
      <w:tr w:rsidR="00BB5CE3" w14:paraId="7838F5BF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0E6CD9BA" w14:textId="77777777" w:rsidR="00BB5CE3" w:rsidRPr="00AA056F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審計業務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0E97038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z w:val="22"/>
                <w:szCs w:val="22"/>
              </w:rPr>
              <w:t>1,606,000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682B7F0" w14:textId="77777777" w:rsidR="00BB5CE3" w:rsidRPr="00AA056F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1,605,978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FD73061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D67D56F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37403DD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1,605,978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4C5132B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77D4951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1,605,978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726319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50722D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- 0.00</w:t>
            </w:r>
          </w:p>
        </w:tc>
      </w:tr>
      <w:tr w:rsidR="00BB5CE3" w:rsidRPr="00926A35" w14:paraId="7872799E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3C389294" w14:textId="77777777" w:rsidR="00BB5CE3" w:rsidRPr="00283AA0" w:rsidRDefault="00BB5CE3" w:rsidP="009C4D91">
            <w:pPr>
              <w:ind w:leftChars="100" w:left="160"/>
              <w:jc w:val="distribute"/>
              <w:rPr>
                <w:rFonts w:hAnsi="標楷體"/>
                <w:b/>
                <w:spacing w:val="-5"/>
                <w:sz w:val="22"/>
                <w:szCs w:val="22"/>
              </w:rPr>
            </w:pPr>
            <w:r w:rsidRPr="00283AA0">
              <w:rPr>
                <w:rFonts w:hAnsi="標楷體" w:hint="eastAsia"/>
                <w:b/>
                <w:noProof/>
                <w:spacing w:val="-5"/>
                <w:sz w:val="22"/>
                <w:szCs w:val="22"/>
              </w:rPr>
              <w:t>審計部高雄市審計處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15C0AB6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73,948,000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313C4E1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73,945,711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874C0A2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20ED8F9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EA6A54B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73,945,711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A200A1B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A30A22C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73,945,711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CA4F31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- 2,289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A4D0980" w14:textId="77777777" w:rsidR="00BB5CE3" w:rsidRPr="00926A35" w:rsidRDefault="00BB5CE3" w:rsidP="009C4D9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26A3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- 0.00</w:t>
            </w:r>
          </w:p>
        </w:tc>
      </w:tr>
      <w:tr w:rsidR="00BB5CE3" w14:paraId="052AFEEC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5AB0A7FF" w14:textId="77777777" w:rsidR="00BB5CE3" w:rsidRPr="00AA056F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629B661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z w:val="22"/>
                <w:szCs w:val="22"/>
              </w:rPr>
              <w:t>72,410,000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94691C9" w14:textId="77777777" w:rsidR="00BB5CE3" w:rsidRPr="00AA056F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72,408,111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353B119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CBDE732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C5B3E36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72,408,111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36E5750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B186CA8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72,408,111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0D45A4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- 1,889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3591E6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- 0.00</w:t>
            </w:r>
          </w:p>
        </w:tc>
      </w:tr>
      <w:tr w:rsidR="00BB5CE3" w14:paraId="234BD6FC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5D825975" w14:textId="77777777" w:rsidR="00BB5CE3" w:rsidRPr="00AA056F" w:rsidRDefault="00BB5CE3" w:rsidP="009C4D9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4690D">
              <w:rPr>
                <w:rFonts w:hAnsi="標楷體" w:hint="eastAsia"/>
                <w:noProof/>
                <w:spacing w:val="-4"/>
                <w:sz w:val="22"/>
                <w:szCs w:val="22"/>
              </w:rPr>
              <w:t>審計業務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CAEC068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z w:val="22"/>
                <w:szCs w:val="22"/>
              </w:rPr>
              <w:t>1,538,000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7184CFF" w14:textId="77777777" w:rsidR="00BB5CE3" w:rsidRPr="00AA056F" w:rsidRDefault="00BB5CE3" w:rsidP="009C4D9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1,537,600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A4E85D0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17058B9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E089B16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1,537,600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B32415A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20219E6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1,537,600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A85E4D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369055" w14:textId="77777777" w:rsidR="00BB5CE3" w:rsidRPr="00AA056F" w:rsidRDefault="00BB5CE3" w:rsidP="009C4D9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4690D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- 0.03</w:t>
            </w:r>
          </w:p>
        </w:tc>
      </w:tr>
    </w:tbl>
    <w:p w14:paraId="2F834DAD" w14:textId="77777777" w:rsidR="00BB5CE3" w:rsidRDefault="00BB5CE3" w:rsidP="00BB5CE3">
      <w:pPr>
        <w:jc w:val="left"/>
      </w:pPr>
    </w:p>
    <w:p w14:paraId="01B559D9" w14:textId="77777777" w:rsidR="00BB5CE3" w:rsidRPr="000B5B89" w:rsidRDefault="00BB5CE3" w:rsidP="00BB5CE3">
      <w:pPr>
        <w:pStyle w:val="a9"/>
        <w:ind w:rightChars="-14" w:right="-22"/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701"/>
        <w:gridCol w:w="851"/>
        <w:gridCol w:w="2126"/>
        <w:gridCol w:w="2173"/>
        <w:gridCol w:w="2174"/>
        <w:gridCol w:w="2174"/>
        <w:gridCol w:w="2480"/>
        <w:gridCol w:w="2481"/>
        <w:gridCol w:w="2551"/>
        <w:gridCol w:w="993"/>
      </w:tblGrid>
      <w:tr w:rsidR="00BB5CE3" w14:paraId="4F39F7D8" w14:textId="77777777" w:rsidTr="009C4D91">
        <w:trPr>
          <w:cantSplit/>
          <w:trHeight w:val="284"/>
          <w:tblHeader/>
        </w:trPr>
        <w:tc>
          <w:tcPr>
            <w:tcW w:w="2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449434" w14:textId="77777777" w:rsidR="00BB5CE3" w:rsidRPr="006001BA" w:rsidRDefault="00BB5CE3" w:rsidP="009C4D91">
            <w:pPr>
              <w:rPr>
                <w:rFonts w:hAnsi="標楷體"/>
                <w:sz w:val="18"/>
                <w:szCs w:val="18"/>
              </w:rPr>
            </w:pPr>
            <w:r w:rsidRPr="006001BA">
              <w:rPr>
                <w:rFonts w:hAnsi="標楷體" w:hint="eastAsia"/>
                <w:sz w:val="28"/>
              </w:rPr>
              <w:t>2.　以前年度部分</w:t>
            </w:r>
          </w:p>
        </w:tc>
        <w:tc>
          <w:tcPr>
            <w:tcW w:w="1800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F65579" w14:textId="77777777" w:rsidR="00BB5CE3" w:rsidRPr="006001BA" w:rsidRDefault="00BB5CE3" w:rsidP="009C4D91">
            <w:pPr>
              <w:rPr>
                <w:rFonts w:hAnsi="標楷體"/>
                <w:sz w:val="18"/>
                <w:szCs w:val="18"/>
              </w:rPr>
            </w:pPr>
          </w:p>
        </w:tc>
      </w:tr>
      <w:tr w:rsidR="00BB5CE3" w14:paraId="7BC4D792" w14:textId="77777777" w:rsidTr="009C4D91">
        <w:trPr>
          <w:cantSplit/>
          <w:trHeight w:val="284"/>
          <w:tblHeader/>
        </w:trPr>
        <w:tc>
          <w:tcPr>
            <w:tcW w:w="20299" w:type="dxa"/>
            <w:gridSpan w:val="11"/>
            <w:tcBorders>
              <w:top w:val="nil"/>
            </w:tcBorders>
            <w:vAlign w:val="center"/>
          </w:tcPr>
          <w:p w14:paraId="7DE60117" w14:textId="77777777" w:rsidR="00BB5CE3" w:rsidRPr="006001BA" w:rsidRDefault="00BB5CE3" w:rsidP="009C4D91">
            <w:pPr>
              <w:pStyle w:val="a8"/>
              <w:ind w:left="48" w:right="48"/>
              <w:jc w:val="right"/>
              <w:rPr>
                <w:rFonts w:ascii="標楷體" w:hAnsi="標楷體"/>
              </w:rPr>
            </w:pPr>
            <w:r w:rsidRPr="006001BA">
              <w:rPr>
                <w:rFonts w:ascii="標楷體" w:hAnsi="標楷體" w:hint="eastAsia"/>
                <w:sz w:val="24"/>
              </w:rPr>
              <w:t>單位：新臺幣元</w:t>
            </w:r>
          </w:p>
        </w:tc>
      </w:tr>
      <w:tr w:rsidR="00BB5CE3" w14:paraId="7D142AEA" w14:textId="77777777" w:rsidTr="009C4D91">
        <w:trPr>
          <w:cantSplit/>
          <w:trHeight w:val="284"/>
          <w:tblHeader/>
        </w:trPr>
        <w:tc>
          <w:tcPr>
            <w:tcW w:w="595" w:type="dxa"/>
            <w:vMerge w:val="restart"/>
            <w:vAlign w:val="center"/>
          </w:tcPr>
          <w:p w14:paraId="498F04EF" w14:textId="77777777" w:rsidR="00BB5CE3" w:rsidRPr="006001BA" w:rsidRDefault="00BB5CE3" w:rsidP="009C4D91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14:paraId="0EBD1946" w14:textId="77777777" w:rsidR="00BB5CE3" w:rsidRPr="006001BA" w:rsidRDefault="00BB5CE3" w:rsidP="009C4D9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6" w:type="dxa"/>
            <w:vMerge w:val="restart"/>
            <w:vAlign w:val="center"/>
          </w:tcPr>
          <w:p w14:paraId="077F3ABF" w14:textId="77777777" w:rsidR="00BB5CE3" w:rsidRPr="006001BA" w:rsidRDefault="00BB5CE3" w:rsidP="009C4D91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001BA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6521" w:type="dxa"/>
            <w:gridSpan w:val="3"/>
          </w:tcPr>
          <w:p w14:paraId="36FD5A39" w14:textId="77777777" w:rsidR="00BB5CE3" w:rsidRPr="006001BA" w:rsidRDefault="00BB5CE3" w:rsidP="009C4D9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505" w:type="dxa"/>
            <w:gridSpan w:val="4"/>
            <w:vAlign w:val="center"/>
          </w:tcPr>
          <w:p w14:paraId="307B1653" w14:textId="77777777" w:rsidR="00BB5CE3" w:rsidRPr="006001BA" w:rsidRDefault="00BB5CE3" w:rsidP="009C4D9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BB5CE3" w14:paraId="0201D13C" w14:textId="77777777" w:rsidTr="009C4D91">
        <w:trPr>
          <w:cantSplit/>
          <w:trHeight w:val="284"/>
          <w:tblHeader/>
        </w:trPr>
        <w:tc>
          <w:tcPr>
            <w:tcW w:w="595" w:type="dxa"/>
            <w:vMerge/>
            <w:vAlign w:val="center"/>
          </w:tcPr>
          <w:p w14:paraId="09BF5F21" w14:textId="77777777" w:rsidR="00BB5CE3" w:rsidRPr="006001BA" w:rsidRDefault="00BB5CE3" w:rsidP="009C4D9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vMerge/>
            <w:vAlign w:val="center"/>
          </w:tcPr>
          <w:p w14:paraId="0DB11BE1" w14:textId="77777777" w:rsidR="00BB5CE3" w:rsidRPr="006001BA" w:rsidRDefault="00BB5CE3" w:rsidP="009C4D9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14:paraId="5E8744A1" w14:textId="77777777" w:rsidR="00BB5CE3" w:rsidRPr="006001BA" w:rsidRDefault="00BB5CE3" w:rsidP="009C4D9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 w:val="restart"/>
            <w:vAlign w:val="center"/>
          </w:tcPr>
          <w:p w14:paraId="0660AFAE" w14:textId="77777777" w:rsidR="00BB5CE3" w:rsidRPr="006001BA" w:rsidRDefault="00BB5CE3" w:rsidP="009C4D9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174" w:type="dxa"/>
            <w:vMerge w:val="restart"/>
            <w:vAlign w:val="center"/>
          </w:tcPr>
          <w:p w14:paraId="46405BDC" w14:textId="77777777" w:rsidR="00BB5CE3" w:rsidRPr="006001BA" w:rsidRDefault="00BB5CE3" w:rsidP="009C4D9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74" w:type="dxa"/>
            <w:vMerge w:val="restart"/>
            <w:vAlign w:val="center"/>
          </w:tcPr>
          <w:p w14:paraId="2E10E2DC" w14:textId="77777777" w:rsidR="00BB5CE3" w:rsidRPr="006001BA" w:rsidRDefault="00BB5CE3" w:rsidP="009C4D9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480" w:type="dxa"/>
            <w:vMerge w:val="restart"/>
            <w:vAlign w:val="center"/>
          </w:tcPr>
          <w:p w14:paraId="58DBE6E4" w14:textId="77777777" w:rsidR="00BB5CE3" w:rsidRPr="006001BA" w:rsidRDefault="00BB5CE3" w:rsidP="009C4D9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81" w:type="dxa"/>
            <w:vMerge w:val="restart"/>
            <w:vAlign w:val="center"/>
          </w:tcPr>
          <w:p w14:paraId="073591EC" w14:textId="77777777" w:rsidR="00BB5CE3" w:rsidRPr="006001BA" w:rsidRDefault="00BB5CE3" w:rsidP="009C4D9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544" w:type="dxa"/>
            <w:gridSpan w:val="2"/>
            <w:vAlign w:val="center"/>
          </w:tcPr>
          <w:p w14:paraId="2D2BBD16" w14:textId="77777777" w:rsidR="00BB5CE3" w:rsidRPr="006001BA" w:rsidRDefault="00BB5CE3" w:rsidP="009C4D9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</w:tr>
      <w:tr w:rsidR="00BB5CE3" w14:paraId="5EC492E3" w14:textId="77777777" w:rsidTr="009C4D91">
        <w:trPr>
          <w:cantSplit/>
          <w:trHeight w:val="284"/>
          <w:tblHeader/>
        </w:trPr>
        <w:tc>
          <w:tcPr>
            <w:tcW w:w="595" w:type="dxa"/>
            <w:vMerge/>
            <w:tcBorders>
              <w:bottom w:val="single" w:sz="4" w:space="0" w:color="auto"/>
            </w:tcBorders>
            <w:vAlign w:val="center"/>
          </w:tcPr>
          <w:p w14:paraId="1AC48EEA" w14:textId="77777777" w:rsidR="00BB5CE3" w:rsidRPr="006001BA" w:rsidRDefault="00BB5CE3" w:rsidP="009C4D9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1AB6F9F" w14:textId="77777777" w:rsidR="00BB5CE3" w:rsidRPr="006001BA" w:rsidRDefault="00BB5CE3" w:rsidP="009C4D9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28E5CB41" w14:textId="77777777" w:rsidR="00BB5CE3" w:rsidRPr="006001BA" w:rsidRDefault="00BB5CE3" w:rsidP="009C4D9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/>
            <w:tcBorders>
              <w:bottom w:val="single" w:sz="4" w:space="0" w:color="auto"/>
            </w:tcBorders>
          </w:tcPr>
          <w:p w14:paraId="12B341B4" w14:textId="77777777" w:rsidR="00BB5CE3" w:rsidRPr="006001BA" w:rsidRDefault="00BB5CE3" w:rsidP="009C4D9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14:paraId="01EC4CA5" w14:textId="77777777" w:rsidR="00BB5CE3" w:rsidRPr="006001BA" w:rsidRDefault="00BB5CE3" w:rsidP="009C4D9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14:paraId="6144F689" w14:textId="77777777" w:rsidR="00BB5CE3" w:rsidRPr="006001BA" w:rsidRDefault="00BB5CE3" w:rsidP="009C4D9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bottom w:val="single" w:sz="4" w:space="0" w:color="auto"/>
            </w:tcBorders>
            <w:vAlign w:val="center"/>
          </w:tcPr>
          <w:p w14:paraId="2DB2C023" w14:textId="77777777" w:rsidR="00BB5CE3" w:rsidRPr="006001BA" w:rsidRDefault="00BB5CE3" w:rsidP="009C4D9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1" w:type="dxa"/>
            <w:vMerge/>
            <w:tcBorders>
              <w:bottom w:val="single" w:sz="4" w:space="0" w:color="auto"/>
            </w:tcBorders>
            <w:vAlign w:val="center"/>
          </w:tcPr>
          <w:p w14:paraId="3D81CB71" w14:textId="77777777" w:rsidR="00BB5CE3" w:rsidRPr="006001BA" w:rsidRDefault="00BB5CE3" w:rsidP="009C4D9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376687E4" w14:textId="77777777" w:rsidR="00BB5CE3" w:rsidRPr="006001BA" w:rsidRDefault="00BB5CE3" w:rsidP="009C4D9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378077F" w14:textId="77777777" w:rsidR="00BB5CE3" w:rsidRPr="006001BA" w:rsidRDefault="00BB5CE3" w:rsidP="009C4D9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BB5CE3" w:rsidRPr="00A53EAF" w14:paraId="196A653C" w14:textId="77777777" w:rsidTr="009C4D91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36440321" w14:textId="77777777" w:rsidR="00BB5CE3" w:rsidRPr="00A53EAF" w:rsidRDefault="00BB5CE3" w:rsidP="009C4D91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A38DBB5" w14:textId="77777777" w:rsidR="00BB5CE3" w:rsidRPr="00A53EAF" w:rsidRDefault="00BB5CE3" w:rsidP="009C4D91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A53EAF">
              <w:rPr>
                <w:rFonts w:ascii="標楷體" w:hAnsi="標楷體" w:hint="eastAsia"/>
                <w:noProof/>
                <w:sz w:val="22"/>
                <w:szCs w:val="22"/>
              </w:rPr>
              <w:t>監察院主管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519CFA" w14:textId="77777777" w:rsidR="00BB5CE3" w:rsidRPr="00A53EAF" w:rsidRDefault="00BB5CE3" w:rsidP="009C4D9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53EAF">
              <w:rPr>
                <w:rFonts w:hAnsi="細明體"/>
                <w:b/>
                <w:noProof/>
                <w:sz w:val="22"/>
                <w:szCs w:val="22"/>
              </w:rPr>
              <w:t>20,096,471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FFFDDB7" w14:textId="77777777" w:rsidR="00BB5CE3" w:rsidRPr="00A53EAF" w:rsidRDefault="00BB5CE3" w:rsidP="009C4D9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53EAF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5E9867B" w14:textId="77777777" w:rsidR="00BB5CE3" w:rsidRPr="00A53EAF" w:rsidRDefault="00BB5CE3" w:rsidP="009C4D9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53EAF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AD8DDB8" w14:textId="77777777" w:rsidR="00BB5CE3" w:rsidRPr="00A53EAF" w:rsidRDefault="00BB5CE3" w:rsidP="009C4D9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53EAF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1CBECF29" w14:textId="77777777" w:rsidR="00BB5CE3" w:rsidRPr="00A53EAF" w:rsidRDefault="00BB5CE3" w:rsidP="009C4D9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53EAF">
              <w:rPr>
                <w:rFonts w:hAnsi="細明體"/>
                <w:b/>
                <w:noProof/>
                <w:sz w:val="22"/>
                <w:szCs w:val="22"/>
              </w:rPr>
              <w:t>1,119,742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F1E2059" w14:textId="77777777" w:rsidR="00BB5CE3" w:rsidRPr="00A53EAF" w:rsidRDefault="00BB5CE3" w:rsidP="009C4D9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53EAF">
              <w:rPr>
                <w:rFonts w:hAnsi="細明體"/>
                <w:b/>
                <w:noProof/>
                <w:sz w:val="22"/>
                <w:szCs w:val="22"/>
              </w:rPr>
              <w:t>16,846,729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1CBE8F9" w14:textId="77777777" w:rsidR="00BB5CE3" w:rsidRPr="00A53EAF" w:rsidRDefault="00BB5CE3" w:rsidP="009C4D9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53EAF">
              <w:rPr>
                <w:rFonts w:hAnsi="細明體"/>
                <w:b/>
                <w:noProof/>
                <w:sz w:val="22"/>
                <w:szCs w:val="22"/>
              </w:rPr>
              <w:t>2,130,000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B56EDA" w14:textId="77777777" w:rsidR="00BB5CE3" w:rsidRPr="00A53EAF" w:rsidRDefault="00BB5CE3" w:rsidP="009C4D9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53EAF">
              <w:rPr>
                <w:rFonts w:hAnsi="細明體"/>
                <w:b/>
                <w:noProof/>
                <w:sz w:val="22"/>
                <w:szCs w:val="22"/>
              </w:rPr>
              <w:t>10.60</w:t>
            </w:r>
          </w:p>
        </w:tc>
      </w:tr>
      <w:tr w:rsidR="00BB5CE3" w:rsidRPr="00A53EAF" w14:paraId="34623420" w14:textId="77777777" w:rsidTr="009C4D91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21BA5F94" w14:textId="77777777" w:rsidR="00BB5CE3" w:rsidRPr="00A53EAF" w:rsidRDefault="00BB5CE3" w:rsidP="009C4D91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5F16DC3" w14:textId="77777777" w:rsidR="00BB5CE3" w:rsidRPr="00A53EAF" w:rsidRDefault="00BB5CE3" w:rsidP="009C4D91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A53EAF">
              <w:rPr>
                <w:rFonts w:ascii="標楷體" w:hAnsi="標楷體" w:hint="eastAsia"/>
                <w:noProof/>
                <w:sz w:val="22"/>
                <w:szCs w:val="22"/>
              </w:rPr>
              <w:t>監察院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A0C7FC6" w14:textId="77777777" w:rsidR="00BB5CE3" w:rsidRPr="00A53EAF" w:rsidRDefault="00BB5CE3" w:rsidP="009C4D9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53EAF">
              <w:rPr>
                <w:rFonts w:hAnsi="細明體"/>
                <w:b/>
                <w:noProof/>
                <w:sz w:val="22"/>
                <w:szCs w:val="22"/>
              </w:rPr>
              <w:t>20,096,471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C8E8FAA" w14:textId="77777777" w:rsidR="00BB5CE3" w:rsidRPr="00A53EAF" w:rsidRDefault="00BB5CE3" w:rsidP="009C4D9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53EAF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42A6A90" w14:textId="77777777" w:rsidR="00BB5CE3" w:rsidRPr="00A53EAF" w:rsidRDefault="00BB5CE3" w:rsidP="009C4D9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53EAF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A46EF40" w14:textId="77777777" w:rsidR="00BB5CE3" w:rsidRPr="00A53EAF" w:rsidRDefault="00BB5CE3" w:rsidP="009C4D9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53EAF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E555B64" w14:textId="77777777" w:rsidR="00BB5CE3" w:rsidRPr="00A53EAF" w:rsidRDefault="00BB5CE3" w:rsidP="009C4D9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53EAF">
              <w:rPr>
                <w:rFonts w:hAnsi="細明體"/>
                <w:b/>
                <w:noProof/>
                <w:sz w:val="22"/>
                <w:szCs w:val="22"/>
              </w:rPr>
              <w:t>1,119,742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B9FEFCE" w14:textId="77777777" w:rsidR="00BB5CE3" w:rsidRPr="00A53EAF" w:rsidRDefault="00BB5CE3" w:rsidP="009C4D9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53EAF">
              <w:rPr>
                <w:rFonts w:hAnsi="細明體"/>
                <w:b/>
                <w:noProof/>
                <w:sz w:val="22"/>
                <w:szCs w:val="22"/>
              </w:rPr>
              <w:t>16,846,729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1BFA201" w14:textId="77777777" w:rsidR="00BB5CE3" w:rsidRPr="00A53EAF" w:rsidRDefault="00BB5CE3" w:rsidP="009C4D9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53EAF">
              <w:rPr>
                <w:rFonts w:hAnsi="細明體"/>
                <w:b/>
                <w:noProof/>
                <w:sz w:val="22"/>
                <w:szCs w:val="22"/>
              </w:rPr>
              <w:t>2,130,000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B6D6FB" w14:textId="77777777" w:rsidR="00BB5CE3" w:rsidRPr="00A53EAF" w:rsidRDefault="00BB5CE3" w:rsidP="009C4D9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53EAF">
              <w:rPr>
                <w:rFonts w:hAnsi="細明體"/>
                <w:b/>
                <w:noProof/>
                <w:sz w:val="22"/>
                <w:szCs w:val="22"/>
              </w:rPr>
              <w:t>10.60</w:t>
            </w:r>
          </w:p>
        </w:tc>
      </w:tr>
      <w:tr w:rsidR="00BB5CE3" w:rsidRPr="00A53EAF" w14:paraId="2014BF6A" w14:textId="77777777" w:rsidTr="009C4D91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36767A68" w14:textId="77777777" w:rsidR="00BB5CE3" w:rsidRPr="00A53EAF" w:rsidRDefault="00BB5CE3" w:rsidP="009C4D91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53EAF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7A42A5E5" w14:textId="77777777" w:rsidR="00BB5CE3" w:rsidRPr="00A53EAF" w:rsidRDefault="00BB5CE3" w:rsidP="009C4D91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A53EAF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國家人權業務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9E33248" w14:textId="77777777" w:rsidR="00BB5CE3" w:rsidRPr="00A53EAF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A53EAF">
              <w:rPr>
                <w:rFonts w:hAnsi="細明體"/>
                <w:noProof/>
                <w:sz w:val="22"/>
                <w:szCs w:val="22"/>
              </w:rPr>
              <w:t>1,875,000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C0CEA2B" w14:textId="77777777" w:rsidR="00BB5CE3" w:rsidRPr="00A53EAF" w:rsidRDefault="00BB5CE3" w:rsidP="009C4D9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53EAF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68050AF" w14:textId="77777777" w:rsidR="00BB5CE3" w:rsidRPr="00A53EAF" w:rsidRDefault="00BB5CE3" w:rsidP="009C4D9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53EAF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3A413FB" w14:textId="77777777" w:rsidR="00BB5CE3" w:rsidRPr="00A53EAF" w:rsidRDefault="00BB5CE3" w:rsidP="009C4D9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53EAF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89F45D2" w14:textId="77777777" w:rsidR="00BB5CE3" w:rsidRPr="00A53EAF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A53EAF">
              <w:rPr>
                <w:rFonts w:hAnsi="細明體"/>
                <w:noProof/>
                <w:sz w:val="22"/>
                <w:szCs w:val="22"/>
              </w:rPr>
              <w:t>967,313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414667A0" w14:textId="77777777" w:rsidR="00BB5CE3" w:rsidRPr="00A53EAF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A53EAF">
              <w:rPr>
                <w:rFonts w:hAnsi="細明體"/>
                <w:noProof/>
                <w:sz w:val="22"/>
                <w:szCs w:val="22"/>
              </w:rPr>
              <w:t>907,687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50232E7" w14:textId="77777777" w:rsidR="00BB5CE3" w:rsidRPr="00A53EAF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A53EAF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67903A" w14:textId="77777777" w:rsidR="00BB5CE3" w:rsidRPr="00A53EAF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A53EAF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BB5CE3" w:rsidRPr="00A53EAF" w14:paraId="304739DE" w14:textId="77777777" w:rsidTr="009C4D91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56FFFDC8" w14:textId="77777777" w:rsidR="00BB5CE3" w:rsidRPr="00A53EAF" w:rsidRDefault="00BB5CE3" w:rsidP="009C4D91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53EAF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5B7B354" w14:textId="77777777" w:rsidR="00BB5CE3" w:rsidRPr="00A53EAF" w:rsidRDefault="00BB5CE3" w:rsidP="009C4D91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A53EAF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36776E7" w14:textId="77777777" w:rsidR="00BB5CE3" w:rsidRPr="00A53EAF" w:rsidRDefault="00BB5CE3" w:rsidP="009C4D9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53EAF">
              <w:rPr>
                <w:rFonts w:hAnsi="細明體"/>
                <w:b/>
                <w:noProof/>
                <w:sz w:val="22"/>
                <w:szCs w:val="22"/>
              </w:rPr>
              <w:t>18,221,471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3497082" w14:textId="77777777" w:rsidR="00BB5CE3" w:rsidRPr="00A53EAF" w:rsidRDefault="00BB5CE3" w:rsidP="009C4D9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53EAF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36DF6FC" w14:textId="77777777" w:rsidR="00BB5CE3" w:rsidRPr="00A53EAF" w:rsidRDefault="00BB5CE3" w:rsidP="009C4D9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53EAF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CA8C72A" w14:textId="77777777" w:rsidR="00BB5CE3" w:rsidRPr="00A53EAF" w:rsidRDefault="00BB5CE3" w:rsidP="009C4D9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53EAF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1ED50C6" w14:textId="77777777" w:rsidR="00BB5CE3" w:rsidRPr="00A53EAF" w:rsidRDefault="00BB5CE3" w:rsidP="009C4D9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53EAF">
              <w:rPr>
                <w:rFonts w:hAnsi="細明體"/>
                <w:b/>
                <w:noProof/>
                <w:sz w:val="22"/>
                <w:szCs w:val="22"/>
              </w:rPr>
              <w:t>152,429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840B6CF" w14:textId="77777777" w:rsidR="00BB5CE3" w:rsidRPr="00A53EAF" w:rsidRDefault="00BB5CE3" w:rsidP="009C4D9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53EAF">
              <w:rPr>
                <w:rFonts w:hAnsi="細明體"/>
                <w:b/>
                <w:noProof/>
                <w:sz w:val="22"/>
                <w:szCs w:val="22"/>
              </w:rPr>
              <w:t>15,939,042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5B21F35" w14:textId="77777777" w:rsidR="00BB5CE3" w:rsidRPr="00A53EAF" w:rsidRDefault="00BB5CE3" w:rsidP="009C4D9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53EAF">
              <w:rPr>
                <w:rFonts w:hAnsi="細明體"/>
                <w:b/>
                <w:noProof/>
                <w:sz w:val="22"/>
                <w:szCs w:val="22"/>
              </w:rPr>
              <w:t>2,130,000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D63FF54" w14:textId="77777777" w:rsidR="00BB5CE3" w:rsidRPr="00A53EAF" w:rsidRDefault="00BB5CE3" w:rsidP="009C4D9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53EAF">
              <w:rPr>
                <w:rFonts w:hAnsi="細明體"/>
                <w:b/>
                <w:noProof/>
                <w:sz w:val="22"/>
                <w:szCs w:val="22"/>
              </w:rPr>
              <w:t>11.69</w:t>
            </w:r>
          </w:p>
        </w:tc>
      </w:tr>
      <w:tr w:rsidR="00BB5CE3" w:rsidRPr="00A53EAF" w14:paraId="2251CE96" w14:textId="77777777" w:rsidTr="009C4D91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3783D955" w14:textId="77777777" w:rsidR="00BB5CE3" w:rsidRPr="00A53EAF" w:rsidRDefault="00BB5CE3" w:rsidP="009C4D91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583569FE" w14:textId="77777777" w:rsidR="00BB5CE3" w:rsidRPr="00A53EAF" w:rsidRDefault="00BB5CE3" w:rsidP="009C4D91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A53EAF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國家人權業務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430267E" w14:textId="77777777" w:rsidR="00BB5CE3" w:rsidRPr="00A53EAF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A53EAF">
              <w:rPr>
                <w:rFonts w:hAnsi="細明體"/>
                <w:noProof/>
                <w:sz w:val="22"/>
                <w:szCs w:val="22"/>
              </w:rPr>
              <w:t>11,139,400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64174DC" w14:textId="77777777" w:rsidR="00BB5CE3" w:rsidRPr="00A53EAF" w:rsidRDefault="00BB5CE3" w:rsidP="009C4D9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53EAF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82CE187" w14:textId="77777777" w:rsidR="00BB5CE3" w:rsidRPr="00A53EAF" w:rsidRDefault="00BB5CE3" w:rsidP="009C4D9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53EAF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CD4EE6F" w14:textId="77777777" w:rsidR="00BB5CE3" w:rsidRPr="00A53EAF" w:rsidRDefault="00BB5CE3" w:rsidP="009C4D9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53EAF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FCBCB80" w14:textId="77777777" w:rsidR="00BB5CE3" w:rsidRPr="00A53EAF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A53EAF">
              <w:rPr>
                <w:rFonts w:hAnsi="細明體"/>
                <w:noProof/>
                <w:sz w:val="22"/>
                <w:szCs w:val="22"/>
              </w:rPr>
              <w:t>152,429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84AC9AA" w14:textId="77777777" w:rsidR="00BB5CE3" w:rsidRPr="00A53EAF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A53EAF">
              <w:rPr>
                <w:rFonts w:hAnsi="細明體"/>
                <w:noProof/>
                <w:sz w:val="22"/>
                <w:szCs w:val="22"/>
              </w:rPr>
              <w:t>10,986,971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8274245" w14:textId="77777777" w:rsidR="00BB5CE3" w:rsidRPr="00A53EAF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A53EAF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5261DCC" w14:textId="77777777" w:rsidR="00BB5CE3" w:rsidRPr="00A53EAF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A53EAF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BB5CE3" w:rsidRPr="00A53EAF" w14:paraId="53057108" w14:textId="77777777" w:rsidTr="009C4D91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376F222A" w14:textId="77777777" w:rsidR="00BB5CE3" w:rsidRPr="00A53EAF" w:rsidRDefault="00BB5CE3" w:rsidP="009C4D91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D7E7EA6" w14:textId="77777777" w:rsidR="00BB5CE3" w:rsidRPr="00A53EAF" w:rsidRDefault="00BB5CE3" w:rsidP="009C4D91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A53EAF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8CD7488" w14:textId="77777777" w:rsidR="00BB5CE3" w:rsidRPr="00A53EAF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A53EAF">
              <w:rPr>
                <w:rFonts w:hAnsi="細明體"/>
                <w:noProof/>
                <w:sz w:val="22"/>
                <w:szCs w:val="22"/>
              </w:rPr>
              <w:t>7,082,071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CFC5129" w14:textId="77777777" w:rsidR="00BB5CE3" w:rsidRPr="00A53EAF" w:rsidRDefault="00BB5CE3" w:rsidP="009C4D9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53EAF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6C25DDF" w14:textId="77777777" w:rsidR="00BB5CE3" w:rsidRPr="00A53EAF" w:rsidRDefault="00BB5CE3" w:rsidP="009C4D9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53EAF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99814E5" w14:textId="77777777" w:rsidR="00BB5CE3" w:rsidRPr="00A53EAF" w:rsidRDefault="00BB5CE3" w:rsidP="009C4D9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53EAF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A6669B6" w14:textId="77777777" w:rsidR="00BB5CE3" w:rsidRPr="00A53EAF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A53EAF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5F240C4" w14:textId="77777777" w:rsidR="00BB5CE3" w:rsidRPr="00A53EAF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A53EAF">
              <w:rPr>
                <w:rFonts w:hAnsi="細明體"/>
                <w:noProof/>
                <w:sz w:val="22"/>
                <w:szCs w:val="22"/>
              </w:rPr>
              <w:t>4,952,071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9AB43EB" w14:textId="77777777" w:rsidR="00BB5CE3" w:rsidRPr="00A53EAF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A53EAF">
              <w:rPr>
                <w:rFonts w:hAnsi="細明體"/>
                <w:noProof/>
                <w:sz w:val="22"/>
                <w:szCs w:val="22"/>
              </w:rPr>
              <w:t>2,130,000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A59685B" w14:textId="77777777" w:rsidR="00BB5CE3" w:rsidRPr="00A53EAF" w:rsidRDefault="00BB5CE3" w:rsidP="009C4D91">
            <w:pPr>
              <w:pStyle w:val="3"/>
              <w:rPr>
                <w:rFonts w:hAnsi="細明體"/>
                <w:sz w:val="22"/>
                <w:szCs w:val="22"/>
              </w:rPr>
            </w:pPr>
            <w:r w:rsidRPr="00A53EAF">
              <w:rPr>
                <w:rFonts w:hAnsi="細明體"/>
                <w:noProof/>
                <w:sz w:val="22"/>
                <w:szCs w:val="22"/>
              </w:rPr>
              <w:t>30.08</w:t>
            </w:r>
          </w:p>
        </w:tc>
      </w:tr>
    </w:tbl>
    <w:p w14:paraId="12CE110F" w14:textId="77777777" w:rsidR="00BB5CE3" w:rsidRDefault="00BB5CE3" w:rsidP="00BB5CE3">
      <w:pPr>
        <w:pStyle w:val="a7"/>
        <w:spacing w:before="72" w:after="72"/>
        <w:ind w:left="832" w:right="16" w:hanging="672"/>
        <w:rPr>
          <w:b w:val="0"/>
          <w:bCs w:val="0"/>
          <w:szCs w:val="28"/>
        </w:rPr>
      </w:pPr>
    </w:p>
    <w:p w14:paraId="7217A799" w14:textId="77777777" w:rsidR="00BB5CE3" w:rsidRDefault="00BB5CE3" w:rsidP="00BB5CE3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rFonts w:hint="eastAsia"/>
          <w:sz w:val="36"/>
        </w:rPr>
        <w:t>二</w:t>
      </w:r>
      <w:r w:rsidRPr="002069FF">
        <w:rPr>
          <w:rFonts w:hint="eastAsia"/>
          <w:sz w:val="36"/>
        </w:rPr>
        <w:t>、</w:t>
      </w:r>
      <w:r w:rsidRPr="00E37E9F">
        <w:rPr>
          <w:rFonts w:hint="eastAsia"/>
          <w:sz w:val="36"/>
        </w:rPr>
        <w:t>各項差異原因分析簡明表</w:t>
      </w:r>
    </w:p>
    <w:p w14:paraId="1085902C" w14:textId="77777777" w:rsidR="00BB5CE3" w:rsidRPr="00651174" w:rsidRDefault="00BB5CE3" w:rsidP="00BB5CE3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p w14:paraId="6EF89790" w14:textId="77777777" w:rsidR="00BB5CE3" w:rsidRPr="00CF1089" w:rsidRDefault="00BB5CE3" w:rsidP="00BB5CE3"/>
    <w:p w14:paraId="7783EC5A" w14:textId="77777777" w:rsidR="00BB5CE3" w:rsidRDefault="00BB5CE3" w:rsidP="00BB5CE3">
      <w:pPr>
        <w:pStyle w:val="a9"/>
        <w:ind w:right="160"/>
      </w:pPr>
      <w:r w:rsidRPr="00A81CEA">
        <w:rPr>
          <w:rFonts w:hint="eastAsia"/>
          <w:sz w:val="24"/>
          <w:szCs w:val="24"/>
        </w:rPr>
        <w:tab/>
      </w:r>
    </w:p>
    <w:tbl>
      <w:tblPr>
        <w:tblW w:w="1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3261"/>
        <w:gridCol w:w="3260"/>
        <w:gridCol w:w="1276"/>
        <w:gridCol w:w="8646"/>
      </w:tblGrid>
      <w:tr w:rsidR="00BB5CE3" w14:paraId="3DF0755A" w14:textId="77777777" w:rsidTr="009C4D91">
        <w:trPr>
          <w:cantSplit/>
          <w:trHeight w:val="128"/>
          <w:tblHeader/>
        </w:trPr>
        <w:tc>
          <w:tcPr>
            <w:tcW w:w="198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0F2711" w14:textId="77777777" w:rsidR="00BB5CE3" w:rsidRPr="00FC14C5" w:rsidRDefault="00BB5CE3" w:rsidP="009C4D91">
            <w:pPr>
              <w:pStyle w:val="10"/>
              <w:spacing w:line="360" w:lineRule="exact"/>
              <w:rPr>
                <w:sz w:val="28"/>
              </w:rPr>
            </w:pPr>
            <w:r w:rsidRPr="00FC14C5">
              <w:rPr>
                <w:rFonts w:hint="eastAsia"/>
                <w:sz w:val="28"/>
              </w:rPr>
              <w:t xml:space="preserve">1.  </w:t>
            </w:r>
            <w:r>
              <w:rPr>
                <w:rFonts w:hint="eastAsia"/>
                <w:sz w:val="28"/>
              </w:rPr>
              <w:t>113</w:t>
            </w:r>
            <w:r w:rsidRPr="00FC14C5">
              <w:rPr>
                <w:rFonts w:hint="eastAsia"/>
                <w:sz w:val="28"/>
              </w:rPr>
              <w:t>年度應收保留數簡明表</w:t>
            </w:r>
          </w:p>
          <w:p w14:paraId="2F5A8015" w14:textId="77777777" w:rsidR="00BB5CE3" w:rsidRPr="00A70553" w:rsidRDefault="00BB5CE3" w:rsidP="009C4D91">
            <w:pPr>
              <w:pStyle w:val="a8"/>
              <w:ind w:leftChars="0" w:left="0" w:rightChars="0" w:right="0"/>
              <w:jc w:val="right"/>
              <w:rPr>
                <w:rFonts w:ascii="標楷體" w:hAnsi="標楷體"/>
                <w:sz w:val="22"/>
                <w:szCs w:val="22"/>
              </w:rPr>
            </w:pPr>
            <w:r w:rsidRPr="00A70553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A70553">
              <w:rPr>
                <w:rFonts w:ascii="標楷體" w:hAnsi="標楷體"/>
                <w:sz w:val="24"/>
                <w:szCs w:val="24"/>
              </w:rPr>
              <w:t>：</w:t>
            </w:r>
            <w:r w:rsidRPr="00A70553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BB5CE3" w14:paraId="4040CEBB" w14:textId="77777777" w:rsidTr="009C4D91">
        <w:trPr>
          <w:cantSplit/>
          <w:trHeight w:val="128"/>
          <w:tblHeader/>
        </w:trPr>
        <w:tc>
          <w:tcPr>
            <w:tcW w:w="3430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CD2E1B9" w14:textId="77777777" w:rsidR="00BB5CE3" w:rsidRPr="00A904F6" w:rsidRDefault="00BB5CE3" w:rsidP="009C4D91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2A62DA" w14:textId="77777777" w:rsidR="00BB5CE3" w:rsidRPr="00A904F6" w:rsidRDefault="00BB5CE3" w:rsidP="009C4D91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1F2D92" w14:textId="77777777" w:rsidR="00BB5CE3" w:rsidRPr="00A904F6" w:rsidRDefault="00BB5CE3" w:rsidP="009C4D91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8646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2414DA" w14:textId="77777777" w:rsidR="00BB5CE3" w:rsidRPr="00A904F6" w:rsidRDefault="00BB5CE3" w:rsidP="009C4D91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BB5CE3" w14:paraId="3D5405DD" w14:textId="77777777" w:rsidTr="009C4D91">
        <w:trPr>
          <w:cantSplit/>
          <w:trHeight w:val="127"/>
          <w:tblHeader/>
        </w:trPr>
        <w:tc>
          <w:tcPr>
            <w:tcW w:w="3430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147A61E" w14:textId="77777777" w:rsidR="00BB5CE3" w:rsidRPr="00A904F6" w:rsidRDefault="00BB5CE3" w:rsidP="009C4D91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4BC79A2" w14:textId="77777777" w:rsidR="00BB5CE3" w:rsidRPr="00A904F6" w:rsidRDefault="00BB5CE3" w:rsidP="009C4D91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930030" w14:textId="77777777" w:rsidR="00BB5CE3" w:rsidRPr="00A904F6" w:rsidRDefault="00BB5CE3" w:rsidP="009C4D91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AFE17" w14:textId="77777777" w:rsidR="00BB5CE3" w:rsidRPr="00A904F6" w:rsidRDefault="00BB5CE3" w:rsidP="009C4D91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58728B3A" w14:textId="77777777" w:rsidR="00BB5CE3" w:rsidRPr="00A904F6" w:rsidRDefault="00BB5CE3" w:rsidP="009C4D91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</w:p>
        </w:tc>
      </w:tr>
      <w:tr w:rsidR="00BB5CE3" w:rsidRPr="00841F72" w14:paraId="4CC1C7A9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5B71C84C" w14:textId="77777777" w:rsidR="00BB5CE3" w:rsidRPr="00841F72" w:rsidRDefault="00BB5CE3" w:rsidP="009C4D91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841F72">
              <w:rPr>
                <w:rFonts w:hAnsi="標楷體" w:hint="eastAsia"/>
                <w:noProof/>
                <w:sz w:val="22"/>
                <w:szCs w:val="22"/>
              </w:rPr>
              <w:t>監察院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71E03B8" w14:textId="77777777" w:rsidR="00BB5CE3" w:rsidRPr="00841F72" w:rsidRDefault="00BB5CE3" w:rsidP="009C4D91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5818A34" w14:textId="77777777" w:rsidR="00BB5CE3" w:rsidRPr="00841F72" w:rsidRDefault="00BB5CE3" w:rsidP="009C4D91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59FB6FF" w14:textId="77777777" w:rsidR="00BB5CE3" w:rsidRPr="00841F72" w:rsidRDefault="00BB5CE3" w:rsidP="009C4D91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7B3C20C3" w14:textId="77777777" w:rsidR="00BB5CE3" w:rsidRPr="00841F72" w:rsidRDefault="00BB5CE3" w:rsidP="009C4D91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3D47FB" w:rsidRPr="003D47FB" w14:paraId="5DAFB348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41156ABF" w14:textId="77777777" w:rsidR="00BB5CE3" w:rsidRPr="003D47FB" w:rsidRDefault="00BB5CE3" w:rsidP="009C4D91">
            <w:pPr>
              <w:pStyle w:val="2"/>
              <w:ind w:leftChars="100" w:left="160"/>
              <w:rPr>
                <w:rFonts w:ascii="標楷體" w:hAnsi="標楷體"/>
                <w:b w:val="0"/>
                <w:color w:val="000000" w:themeColor="text1"/>
                <w:sz w:val="22"/>
                <w:szCs w:val="22"/>
              </w:rPr>
            </w:pPr>
            <w:r w:rsidRPr="003D47FB">
              <w:rPr>
                <w:rFonts w:hAnsi="標楷體" w:hint="eastAsia"/>
                <w:b w:val="0"/>
                <w:noProof/>
                <w:color w:val="000000" w:themeColor="text1"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DACFEBF" w14:textId="77777777" w:rsidR="00BB5CE3" w:rsidRPr="003D47FB" w:rsidRDefault="00BB5CE3" w:rsidP="009C4D91">
            <w:pPr>
              <w:pStyle w:val="3"/>
              <w:rPr>
                <w:rFonts w:hAnsi="細明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細明體"/>
                <w:noProof/>
                <w:color w:val="000000" w:themeColor="text1"/>
                <w:sz w:val="22"/>
                <w:szCs w:val="22"/>
              </w:rPr>
              <w:t>26,600,000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0B5CBAB" w14:textId="77777777" w:rsidR="00BB5CE3" w:rsidRPr="003D47FB" w:rsidRDefault="00BB5CE3" w:rsidP="009C4D91">
            <w:pPr>
              <w:pStyle w:val="3"/>
              <w:rPr>
                <w:rFonts w:hAnsi="細明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細明體"/>
                <w:noProof/>
                <w:color w:val="000000" w:themeColor="text1"/>
                <w:sz w:val="22"/>
                <w:szCs w:val="22"/>
              </w:rPr>
              <w:t>15,096,351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531059" w14:textId="77777777" w:rsidR="00BB5CE3" w:rsidRPr="003D47FB" w:rsidRDefault="00BB5CE3" w:rsidP="009C4D91">
            <w:pPr>
              <w:pStyle w:val="3"/>
              <w:rPr>
                <w:rFonts w:hAnsi="細明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細明體"/>
                <w:noProof/>
                <w:color w:val="000000" w:themeColor="text1"/>
                <w:sz w:val="22"/>
                <w:szCs w:val="22"/>
              </w:rPr>
              <w:t>56.75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02A70D23" w14:textId="453793FC" w:rsidR="00BB5CE3" w:rsidRPr="003D47FB" w:rsidRDefault="00BB5CE3" w:rsidP="00503EF9">
            <w:pPr>
              <w:pStyle w:val="4"/>
              <w:rPr>
                <w:rFonts w:hAnsi="標楷體"/>
                <w:noProof/>
                <w:color w:val="000000" w:themeColor="text1"/>
                <w:w w:val="100"/>
                <w:sz w:val="22"/>
                <w:szCs w:val="22"/>
              </w:rPr>
            </w:pPr>
            <w:r w:rsidRPr="003D47FB">
              <w:rPr>
                <w:rFonts w:hAnsi="標楷體" w:hint="eastAsia"/>
                <w:noProof/>
                <w:color w:val="000000" w:themeColor="text1"/>
                <w:w w:val="100"/>
                <w:sz w:val="22"/>
                <w:szCs w:val="22"/>
              </w:rPr>
              <w:t>違反</w:t>
            </w:r>
            <w:r w:rsidR="0039452E" w:rsidRPr="003D47FB">
              <w:rPr>
                <w:rFonts w:hAnsi="標楷體" w:hint="eastAsia"/>
                <w:noProof/>
                <w:color w:val="000000" w:themeColor="text1"/>
                <w:w w:val="100"/>
                <w:sz w:val="22"/>
                <w:szCs w:val="22"/>
              </w:rPr>
              <w:t>公職人員財產申報法</w:t>
            </w:r>
            <w:r w:rsidR="00A539F4" w:rsidRPr="003D47FB">
              <w:rPr>
                <w:rFonts w:hAnsi="標楷體" w:hint="eastAsia"/>
                <w:noProof/>
                <w:color w:val="000000" w:themeColor="text1"/>
                <w:w w:val="100"/>
                <w:sz w:val="22"/>
                <w:szCs w:val="22"/>
              </w:rPr>
              <w:t>、公職人員利益衝突迴避法及政治獻金法之</w:t>
            </w:r>
            <w:r w:rsidR="001D2866" w:rsidRPr="003D47FB">
              <w:rPr>
                <w:rFonts w:hAnsi="標楷體" w:hint="eastAsia"/>
                <w:noProof/>
                <w:color w:val="000000" w:themeColor="text1"/>
                <w:w w:val="100"/>
                <w:sz w:val="22"/>
                <w:szCs w:val="22"/>
              </w:rPr>
              <w:t>罰鍰，尚待收取</w:t>
            </w:r>
            <w:r w:rsidRPr="003D47FB">
              <w:rPr>
                <w:rFonts w:hAnsi="標楷體" w:hint="eastAsia"/>
                <w:noProof/>
                <w:color w:val="000000" w:themeColor="text1"/>
                <w:w w:val="100"/>
                <w:sz w:val="22"/>
                <w:szCs w:val="22"/>
              </w:rPr>
              <w:t>。</w:t>
            </w:r>
          </w:p>
        </w:tc>
      </w:tr>
    </w:tbl>
    <w:p w14:paraId="387DBA82" w14:textId="77777777" w:rsidR="00BB5CE3" w:rsidRPr="003D47FB" w:rsidRDefault="00BB5CE3" w:rsidP="00BB5CE3">
      <w:pPr>
        <w:pStyle w:val="aa"/>
        <w:rPr>
          <w:color w:val="000000" w:themeColor="text1"/>
        </w:rPr>
      </w:pPr>
      <w:r w:rsidRPr="003D47FB">
        <w:rPr>
          <w:rFonts w:hint="eastAsia"/>
          <w:color w:val="000000" w:themeColor="text1"/>
        </w:rPr>
        <w:t>註</w:t>
      </w:r>
      <w:r w:rsidRPr="003D47FB">
        <w:rPr>
          <w:color w:val="000000" w:themeColor="text1"/>
        </w:rPr>
        <w:t>：</w:t>
      </w:r>
      <w:r w:rsidRPr="003D47FB">
        <w:rPr>
          <w:rFonts w:hint="eastAsia"/>
          <w:color w:val="000000" w:themeColor="text1"/>
        </w:rPr>
        <w:t>本表所列項目係指應收保留數達20％</w:t>
      </w:r>
      <w:r w:rsidRPr="003D47FB">
        <w:rPr>
          <w:color w:val="000000" w:themeColor="text1"/>
        </w:rPr>
        <w:t>，</w:t>
      </w:r>
      <w:r w:rsidRPr="003D47FB">
        <w:rPr>
          <w:rFonts w:hint="eastAsia"/>
          <w:color w:val="000000" w:themeColor="text1"/>
        </w:rPr>
        <w:t>或3千萬元以上者</w:t>
      </w:r>
      <w:r w:rsidRPr="003D47FB">
        <w:rPr>
          <w:color w:val="000000" w:themeColor="text1"/>
        </w:rPr>
        <w:t>。</w:t>
      </w:r>
    </w:p>
    <w:p w14:paraId="4A68E68A" w14:textId="77777777" w:rsidR="00BB5CE3" w:rsidRPr="003D47FB" w:rsidRDefault="00BB5CE3" w:rsidP="00BB5CE3">
      <w:pPr>
        <w:pStyle w:val="aa"/>
        <w:rPr>
          <w:color w:val="000000" w:themeColor="text1"/>
        </w:rPr>
      </w:pPr>
    </w:p>
    <w:p w14:paraId="356129C1" w14:textId="77777777" w:rsidR="00BB5CE3" w:rsidRPr="003D47FB" w:rsidRDefault="00BB5CE3" w:rsidP="00BB5CE3">
      <w:pPr>
        <w:pStyle w:val="aa"/>
        <w:rPr>
          <w:color w:val="000000" w:themeColor="text1"/>
        </w:rPr>
      </w:pPr>
    </w:p>
    <w:p w14:paraId="38984812" w14:textId="77777777" w:rsidR="00BB5CE3" w:rsidRPr="003D47FB" w:rsidRDefault="00BB5CE3" w:rsidP="00BB5CE3">
      <w:pPr>
        <w:rPr>
          <w:color w:val="000000" w:themeColor="text1"/>
          <w:sz w:val="20"/>
        </w:rPr>
      </w:pPr>
    </w:p>
    <w:tbl>
      <w:tblPr>
        <w:tblW w:w="19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268"/>
        <w:gridCol w:w="2268"/>
        <w:gridCol w:w="2268"/>
        <w:gridCol w:w="1276"/>
        <w:gridCol w:w="8646"/>
      </w:tblGrid>
      <w:tr w:rsidR="003D47FB" w:rsidRPr="003D47FB" w14:paraId="5F9C948E" w14:textId="77777777" w:rsidTr="009C4D91">
        <w:trPr>
          <w:cantSplit/>
          <w:trHeight w:val="284"/>
          <w:tblHeader/>
        </w:trPr>
        <w:tc>
          <w:tcPr>
            <w:tcW w:w="1984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4511A4F1" w14:textId="77777777" w:rsidR="00BB5CE3" w:rsidRPr="003D47FB" w:rsidRDefault="00BB5CE3" w:rsidP="0085736E">
            <w:pPr>
              <w:spacing w:line="400" w:lineRule="exact"/>
              <w:jc w:val="left"/>
              <w:rPr>
                <w:rFonts w:hAnsi="標楷體"/>
                <w:color w:val="000000" w:themeColor="text1"/>
                <w:sz w:val="28"/>
                <w:szCs w:val="24"/>
              </w:rPr>
            </w:pPr>
            <w:r w:rsidRPr="003D47FB">
              <w:rPr>
                <w:rFonts w:hAnsi="標楷體" w:hint="eastAsia"/>
                <w:color w:val="000000" w:themeColor="text1"/>
                <w:sz w:val="28"/>
                <w:szCs w:val="24"/>
              </w:rPr>
              <w:t xml:space="preserve">2. </w:t>
            </w:r>
            <w:r w:rsidRPr="003D47FB">
              <w:rPr>
                <w:rFonts w:hAnsi="標楷體"/>
                <w:color w:val="000000" w:themeColor="text1"/>
                <w:sz w:val="28"/>
                <w:szCs w:val="24"/>
              </w:rPr>
              <w:t xml:space="preserve"> </w:t>
            </w:r>
            <w:r w:rsidRPr="003D47FB">
              <w:rPr>
                <w:rFonts w:hAnsi="標楷體" w:hint="eastAsia"/>
                <w:color w:val="000000" w:themeColor="text1"/>
                <w:sz w:val="28"/>
                <w:szCs w:val="24"/>
              </w:rPr>
              <w:t>113年度歲入超（短）收數簡明表</w:t>
            </w:r>
          </w:p>
          <w:p w14:paraId="50F1998D" w14:textId="77777777" w:rsidR="00BB5CE3" w:rsidRPr="003D47FB" w:rsidRDefault="00BB5CE3" w:rsidP="0085736E">
            <w:pPr>
              <w:pStyle w:val="a8"/>
              <w:spacing w:line="400" w:lineRule="exact"/>
              <w:ind w:left="48" w:right="48"/>
              <w:jc w:val="right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3D47FB">
              <w:rPr>
                <w:rFonts w:ascii="標楷體" w:hAnsi="標楷體" w:hint="eastAsia"/>
                <w:color w:val="000000" w:themeColor="text1"/>
                <w:sz w:val="24"/>
                <w:szCs w:val="24"/>
              </w:rPr>
              <w:t>單位</w:t>
            </w:r>
            <w:r w:rsidRPr="003D47FB">
              <w:rPr>
                <w:rFonts w:ascii="標楷體" w:hAnsi="標楷體"/>
                <w:color w:val="000000" w:themeColor="text1"/>
                <w:sz w:val="24"/>
                <w:szCs w:val="24"/>
              </w:rPr>
              <w:t>：</w:t>
            </w:r>
            <w:r w:rsidRPr="003D47FB">
              <w:rPr>
                <w:rFonts w:ascii="標楷體" w:hAnsi="標楷體" w:hint="eastAsia"/>
                <w:color w:val="000000" w:themeColor="text1"/>
                <w:sz w:val="24"/>
                <w:szCs w:val="24"/>
              </w:rPr>
              <w:t>新臺幣元</w:t>
            </w:r>
          </w:p>
        </w:tc>
      </w:tr>
      <w:tr w:rsidR="003D47FB" w:rsidRPr="003D47FB" w14:paraId="28572314" w14:textId="77777777" w:rsidTr="009C4D91">
        <w:trPr>
          <w:cantSplit/>
          <w:trHeight w:val="284"/>
          <w:tblHeader/>
        </w:trPr>
        <w:tc>
          <w:tcPr>
            <w:tcW w:w="3119" w:type="dxa"/>
            <w:vMerge w:val="restart"/>
            <w:tcBorders>
              <w:left w:val="nil"/>
            </w:tcBorders>
            <w:vAlign w:val="center"/>
          </w:tcPr>
          <w:p w14:paraId="14FBFFBA" w14:textId="77777777" w:rsidR="00BB5CE3" w:rsidRPr="003D47FB" w:rsidRDefault="00BB5CE3" w:rsidP="0085736E">
            <w:pPr>
              <w:pStyle w:val="a8"/>
              <w:spacing w:line="400" w:lineRule="exact"/>
              <w:ind w:left="48" w:right="48"/>
              <w:rPr>
                <w:color w:val="000000" w:themeColor="text1"/>
                <w:sz w:val="22"/>
                <w:szCs w:val="22"/>
              </w:rPr>
            </w:pPr>
            <w:r w:rsidRPr="003D47FB">
              <w:rPr>
                <w:rFonts w:hint="eastAsia"/>
                <w:color w:val="000000" w:themeColor="text1"/>
                <w:sz w:val="22"/>
                <w:szCs w:val="22"/>
              </w:rPr>
              <w:t>科目</w:t>
            </w:r>
          </w:p>
        </w:tc>
        <w:tc>
          <w:tcPr>
            <w:tcW w:w="2268" w:type="dxa"/>
            <w:vMerge w:val="restart"/>
            <w:vAlign w:val="center"/>
          </w:tcPr>
          <w:p w14:paraId="228E4AE1" w14:textId="77777777" w:rsidR="00BB5CE3" w:rsidRPr="003D47FB" w:rsidRDefault="00BB5CE3" w:rsidP="0085736E">
            <w:pPr>
              <w:pStyle w:val="a8"/>
              <w:spacing w:line="400" w:lineRule="exact"/>
              <w:ind w:left="48" w:right="48"/>
              <w:rPr>
                <w:color w:val="000000" w:themeColor="text1"/>
                <w:sz w:val="22"/>
                <w:szCs w:val="22"/>
              </w:rPr>
            </w:pPr>
            <w:r w:rsidRPr="003D47FB">
              <w:rPr>
                <w:rFonts w:hint="eastAsia"/>
                <w:color w:val="000000" w:themeColor="text1"/>
                <w:sz w:val="22"/>
                <w:szCs w:val="22"/>
              </w:rPr>
              <w:t>預算數</w:t>
            </w:r>
          </w:p>
        </w:tc>
        <w:tc>
          <w:tcPr>
            <w:tcW w:w="2268" w:type="dxa"/>
            <w:vMerge w:val="restart"/>
            <w:vAlign w:val="center"/>
          </w:tcPr>
          <w:p w14:paraId="47DB5814" w14:textId="77777777" w:rsidR="00BB5CE3" w:rsidRPr="003D47FB" w:rsidRDefault="00BB5CE3" w:rsidP="0085736E">
            <w:pPr>
              <w:pStyle w:val="a8"/>
              <w:spacing w:line="400" w:lineRule="exact"/>
              <w:ind w:leftChars="0" w:left="0" w:rightChars="20" w:right="32"/>
              <w:rPr>
                <w:color w:val="000000" w:themeColor="text1"/>
                <w:spacing w:val="-20"/>
                <w:sz w:val="22"/>
                <w:szCs w:val="22"/>
              </w:rPr>
            </w:pPr>
            <w:r w:rsidRPr="003D47FB">
              <w:rPr>
                <w:rFonts w:hint="eastAsia"/>
                <w:color w:val="000000" w:themeColor="text1"/>
                <w:spacing w:val="-20"/>
                <w:sz w:val="22"/>
                <w:szCs w:val="22"/>
              </w:rPr>
              <w:t>決算審定數</w:t>
            </w:r>
          </w:p>
        </w:tc>
        <w:tc>
          <w:tcPr>
            <w:tcW w:w="3544" w:type="dxa"/>
            <w:gridSpan w:val="2"/>
            <w:vAlign w:val="center"/>
          </w:tcPr>
          <w:p w14:paraId="44CED5E6" w14:textId="77777777" w:rsidR="00BB5CE3" w:rsidRPr="003D47FB" w:rsidRDefault="00BB5CE3" w:rsidP="0085736E">
            <w:pPr>
              <w:pStyle w:val="a8"/>
              <w:spacing w:line="400" w:lineRule="exact"/>
              <w:ind w:leftChars="0" w:left="0" w:rightChars="0" w:right="0"/>
              <w:rPr>
                <w:color w:val="000000" w:themeColor="text1"/>
                <w:sz w:val="22"/>
                <w:szCs w:val="22"/>
              </w:rPr>
            </w:pPr>
            <w:r w:rsidRPr="003D47FB">
              <w:rPr>
                <w:rFonts w:hint="eastAsia"/>
                <w:color w:val="000000" w:themeColor="text1"/>
                <w:sz w:val="22"/>
                <w:szCs w:val="22"/>
              </w:rPr>
              <w:t>超</w:t>
            </w:r>
            <w:r w:rsidRPr="003D47FB">
              <w:rPr>
                <w:rFonts w:hint="eastAsia"/>
                <w:color w:val="000000" w:themeColor="text1"/>
                <w:sz w:val="22"/>
                <w:szCs w:val="22"/>
              </w:rPr>
              <w:t xml:space="preserve">  </w:t>
            </w:r>
            <w:r w:rsidRPr="003D47FB">
              <w:rPr>
                <w:rFonts w:hint="eastAsia"/>
                <w:color w:val="000000" w:themeColor="text1"/>
                <w:sz w:val="22"/>
                <w:szCs w:val="22"/>
              </w:rPr>
              <w:t>（短）</w:t>
            </w:r>
            <w:r w:rsidRPr="003D47FB">
              <w:rPr>
                <w:rFonts w:hint="eastAsia"/>
                <w:color w:val="000000" w:themeColor="text1"/>
                <w:sz w:val="22"/>
                <w:szCs w:val="22"/>
              </w:rPr>
              <w:t xml:space="preserve">  </w:t>
            </w:r>
            <w:r w:rsidRPr="003D47FB">
              <w:rPr>
                <w:rFonts w:hint="eastAsia"/>
                <w:color w:val="000000" w:themeColor="text1"/>
                <w:sz w:val="22"/>
                <w:szCs w:val="22"/>
              </w:rPr>
              <w:t>收</w:t>
            </w:r>
            <w:r w:rsidRPr="003D47FB">
              <w:rPr>
                <w:rFonts w:hint="eastAsia"/>
                <w:color w:val="000000" w:themeColor="text1"/>
                <w:sz w:val="22"/>
                <w:szCs w:val="22"/>
              </w:rPr>
              <w:t xml:space="preserve">  </w:t>
            </w:r>
            <w:r w:rsidRPr="003D47FB">
              <w:rPr>
                <w:rFonts w:hint="eastAsia"/>
                <w:color w:val="000000" w:themeColor="text1"/>
                <w:sz w:val="22"/>
                <w:szCs w:val="22"/>
              </w:rPr>
              <w:t>數</w:t>
            </w:r>
          </w:p>
        </w:tc>
        <w:tc>
          <w:tcPr>
            <w:tcW w:w="8646" w:type="dxa"/>
            <w:vMerge w:val="restart"/>
            <w:tcBorders>
              <w:right w:val="nil"/>
            </w:tcBorders>
            <w:vAlign w:val="center"/>
          </w:tcPr>
          <w:p w14:paraId="4DF0C234" w14:textId="77777777" w:rsidR="00BB5CE3" w:rsidRPr="003D47FB" w:rsidRDefault="00BB5CE3" w:rsidP="0085736E">
            <w:pPr>
              <w:pStyle w:val="a8"/>
              <w:spacing w:line="400" w:lineRule="exact"/>
              <w:ind w:left="48" w:right="48"/>
              <w:rPr>
                <w:color w:val="000000" w:themeColor="text1"/>
                <w:sz w:val="22"/>
                <w:szCs w:val="22"/>
              </w:rPr>
            </w:pPr>
            <w:r w:rsidRPr="003D47FB">
              <w:rPr>
                <w:rFonts w:hint="eastAsia"/>
                <w:color w:val="000000" w:themeColor="text1"/>
                <w:sz w:val="22"/>
                <w:szCs w:val="22"/>
              </w:rPr>
              <w:t>原因分析</w:t>
            </w:r>
          </w:p>
        </w:tc>
      </w:tr>
      <w:tr w:rsidR="003D47FB" w:rsidRPr="003D47FB" w14:paraId="5D9E955C" w14:textId="77777777" w:rsidTr="009C4D91">
        <w:trPr>
          <w:cantSplit/>
          <w:trHeight w:val="284"/>
          <w:tblHeader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31E9761B" w14:textId="77777777" w:rsidR="00BB5CE3" w:rsidRPr="003D47FB" w:rsidRDefault="00BB5CE3" w:rsidP="0085736E">
            <w:pPr>
              <w:spacing w:line="400" w:lineRule="exact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6464BA5B" w14:textId="77777777" w:rsidR="00BB5CE3" w:rsidRPr="003D47FB" w:rsidRDefault="00BB5CE3" w:rsidP="0085736E">
            <w:pPr>
              <w:spacing w:line="400" w:lineRule="exact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074E1904" w14:textId="77777777" w:rsidR="00BB5CE3" w:rsidRPr="003D47FB" w:rsidRDefault="00BB5CE3" w:rsidP="0085736E">
            <w:pPr>
              <w:spacing w:line="400" w:lineRule="exact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5A226DC4" w14:textId="77777777" w:rsidR="00BB5CE3" w:rsidRPr="003D47FB" w:rsidRDefault="00BB5CE3" w:rsidP="0085736E">
            <w:pPr>
              <w:pStyle w:val="a8"/>
              <w:spacing w:line="400" w:lineRule="exact"/>
              <w:ind w:left="48" w:right="48"/>
              <w:rPr>
                <w:color w:val="000000" w:themeColor="text1"/>
                <w:sz w:val="22"/>
                <w:szCs w:val="22"/>
              </w:rPr>
            </w:pPr>
            <w:r w:rsidRPr="003D47FB">
              <w:rPr>
                <w:rFonts w:hint="eastAsia"/>
                <w:color w:val="000000" w:themeColor="text1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5D9E4B2" w14:textId="77777777" w:rsidR="00BB5CE3" w:rsidRPr="003D47FB" w:rsidRDefault="00BB5CE3" w:rsidP="0085736E">
            <w:pPr>
              <w:pStyle w:val="a8"/>
              <w:spacing w:line="400" w:lineRule="exact"/>
              <w:ind w:left="48" w:right="48"/>
              <w:rPr>
                <w:color w:val="000000" w:themeColor="text1"/>
                <w:sz w:val="22"/>
                <w:szCs w:val="22"/>
              </w:rPr>
            </w:pPr>
            <w:r w:rsidRPr="003D47FB">
              <w:rPr>
                <w:rFonts w:hint="eastAsia"/>
                <w:color w:val="000000" w:themeColor="text1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43278177" w14:textId="77777777" w:rsidR="00BB5CE3" w:rsidRPr="003D47FB" w:rsidRDefault="00BB5CE3" w:rsidP="0085736E">
            <w:pPr>
              <w:spacing w:line="400" w:lineRule="exact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D47FB" w:rsidRPr="003D47FB" w14:paraId="2A09653D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27D4D02D" w14:textId="77777777" w:rsidR="00BB5CE3" w:rsidRPr="003D47FB" w:rsidRDefault="00BB5CE3" w:rsidP="0085736E">
            <w:pPr>
              <w:pStyle w:val="1-1"/>
              <w:spacing w:line="400" w:lineRule="exact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標楷體" w:hint="eastAsia"/>
                <w:noProof/>
                <w:color w:val="000000" w:themeColor="text1"/>
                <w:sz w:val="22"/>
                <w:szCs w:val="22"/>
              </w:rPr>
              <w:t>監察院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431B73" w14:textId="77777777" w:rsidR="00BB5CE3" w:rsidRPr="003D47FB" w:rsidRDefault="00BB5CE3" w:rsidP="0085736E">
            <w:pPr>
              <w:pStyle w:val="3"/>
              <w:spacing w:line="400" w:lineRule="exact"/>
              <w:rPr>
                <w:rFonts w:hAnsi="細明體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B80E118" w14:textId="77777777" w:rsidR="00BB5CE3" w:rsidRPr="003D47FB" w:rsidRDefault="00BB5CE3" w:rsidP="0085736E">
            <w:pPr>
              <w:pStyle w:val="3"/>
              <w:spacing w:line="400" w:lineRule="exact"/>
              <w:rPr>
                <w:rFonts w:hAnsi="細明體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A483926" w14:textId="77777777" w:rsidR="00BB5CE3" w:rsidRPr="003D47FB" w:rsidRDefault="00BB5CE3" w:rsidP="0085736E">
            <w:pPr>
              <w:pStyle w:val="3"/>
              <w:spacing w:line="400" w:lineRule="exact"/>
              <w:rPr>
                <w:rFonts w:hAnsi="細明體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FC54224" w14:textId="77777777" w:rsidR="00BB5CE3" w:rsidRPr="003D47FB" w:rsidRDefault="00BB5CE3" w:rsidP="0085736E">
            <w:pPr>
              <w:pStyle w:val="3"/>
              <w:spacing w:line="400" w:lineRule="exact"/>
              <w:rPr>
                <w:rFonts w:hAnsi="細明體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5D874906" w14:textId="77777777" w:rsidR="00BB5CE3" w:rsidRPr="003D47FB" w:rsidRDefault="00BB5CE3" w:rsidP="0085736E">
            <w:pPr>
              <w:pStyle w:val="4"/>
              <w:spacing w:line="400" w:lineRule="exact"/>
              <w:rPr>
                <w:rFonts w:hAnsi="標楷體"/>
                <w:b/>
                <w:color w:val="000000" w:themeColor="text1"/>
                <w:sz w:val="22"/>
                <w:szCs w:val="22"/>
              </w:rPr>
            </w:pPr>
          </w:p>
        </w:tc>
      </w:tr>
      <w:tr w:rsidR="003D47FB" w:rsidRPr="003D47FB" w14:paraId="2C0AE509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457DAAE1" w14:textId="77777777" w:rsidR="00BB5CE3" w:rsidRPr="003D47FB" w:rsidRDefault="00BB5CE3" w:rsidP="0085736E">
            <w:pPr>
              <w:pStyle w:val="1-1"/>
              <w:spacing w:line="400" w:lineRule="exact"/>
              <w:ind w:leftChars="100" w:left="160"/>
              <w:rPr>
                <w:rFonts w:ascii="標楷體" w:hAnsi="標楷體"/>
                <w:b w:val="0"/>
                <w:color w:val="000000" w:themeColor="text1"/>
                <w:sz w:val="22"/>
                <w:szCs w:val="22"/>
              </w:rPr>
            </w:pPr>
            <w:r w:rsidRPr="003D47FB">
              <w:rPr>
                <w:rFonts w:hAnsi="標楷體" w:hint="eastAsia"/>
                <w:b w:val="0"/>
                <w:noProof/>
                <w:color w:val="000000" w:themeColor="text1"/>
                <w:sz w:val="22"/>
                <w:szCs w:val="22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114BCA" w14:textId="77777777" w:rsidR="00BB5CE3" w:rsidRPr="003D47FB" w:rsidRDefault="00BB5CE3" w:rsidP="0085736E">
            <w:pPr>
              <w:pStyle w:val="3"/>
              <w:spacing w:line="400" w:lineRule="exact"/>
              <w:rPr>
                <w:rFonts w:hAnsi="細明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細明體"/>
                <w:noProof/>
                <w:color w:val="000000" w:themeColor="text1"/>
                <w:sz w:val="22"/>
                <w:szCs w:val="22"/>
              </w:rPr>
              <w:t>26,600,000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9533E4" w14:textId="77777777" w:rsidR="00BB5CE3" w:rsidRPr="003D47FB" w:rsidRDefault="00BB5CE3" w:rsidP="0085736E">
            <w:pPr>
              <w:pStyle w:val="3"/>
              <w:spacing w:line="400" w:lineRule="exact"/>
              <w:rPr>
                <w:rFonts w:hAnsi="細明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細明體"/>
                <w:noProof/>
                <w:color w:val="000000" w:themeColor="text1"/>
                <w:sz w:val="22"/>
                <w:szCs w:val="22"/>
              </w:rPr>
              <w:t>41,263,604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F46B72" w14:textId="77777777" w:rsidR="00BB5CE3" w:rsidRPr="003D47FB" w:rsidRDefault="00BB5CE3" w:rsidP="0085736E">
            <w:pPr>
              <w:pStyle w:val="3"/>
              <w:spacing w:line="400" w:lineRule="exact"/>
              <w:rPr>
                <w:rFonts w:hAnsi="細明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細明體"/>
                <w:noProof/>
                <w:color w:val="000000" w:themeColor="text1"/>
                <w:sz w:val="22"/>
                <w:szCs w:val="22"/>
              </w:rPr>
              <w:t>14,663,604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CAF3E7" w14:textId="77777777" w:rsidR="00BB5CE3" w:rsidRPr="003D47FB" w:rsidRDefault="00BB5CE3" w:rsidP="0085736E">
            <w:pPr>
              <w:pStyle w:val="3"/>
              <w:spacing w:line="400" w:lineRule="exact"/>
              <w:rPr>
                <w:rFonts w:hAnsi="細明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細明體"/>
                <w:noProof/>
                <w:color w:val="000000" w:themeColor="text1"/>
                <w:sz w:val="22"/>
                <w:szCs w:val="22"/>
              </w:rPr>
              <w:t>55.13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64FBD442" w14:textId="22FA9D3C" w:rsidR="00BB5CE3" w:rsidRPr="003D47FB" w:rsidRDefault="00BB5CE3" w:rsidP="002749CA">
            <w:pPr>
              <w:pStyle w:val="4"/>
              <w:spacing w:line="240" w:lineRule="exact"/>
              <w:rPr>
                <w:rFonts w:hAnsi="標楷體"/>
                <w:color w:val="000000" w:themeColor="text1"/>
                <w:w w:val="100"/>
                <w:sz w:val="22"/>
                <w:szCs w:val="22"/>
              </w:rPr>
            </w:pPr>
            <w:r w:rsidRPr="003D47FB">
              <w:rPr>
                <w:rFonts w:hAnsi="標楷體" w:hint="eastAsia"/>
                <w:noProof/>
                <w:color w:val="000000" w:themeColor="text1"/>
                <w:w w:val="100"/>
                <w:sz w:val="22"/>
                <w:szCs w:val="22"/>
              </w:rPr>
              <w:t>違反政治獻金法</w:t>
            </w:r>
            <w:r w:rsidR="00503EF9" w:rsidRPr="003D47FB">
              <w:rPr>
                <w:rFonts w:hAnsi="標楷體" w:hint="eastAsia"/>
                <w:noProof/>
                <w:color w:val="000000" w:themeColor="text1"/>
                <w:w w:val="100"/>
                <w:sz w:val="22"/>
                <w:szCs w:val="22"/>
              </w:rPr>
              <w:t>、公職人員財產申報法及公職人員利益衝突迴避法</w:t>
            </w:r>
            <w:r w:rsidR="00140C82" w:rsidRPr="003D47FB">
              <w:rPr>
                <w:rFonts w:hAnsi="標楷體" w:hint="eastAsia"/>
                <w:noProof/>
                <w:color w:val="000000" w:themeColor="text1"/>
                <w:w w:val="100"/>
                <w:sz w:val="22"/>
                <w:szCs w:val="22"/>
              </w:rPr>
              <w:t>案件之罰</w:t>
            </w:r>
            <w:r w:rsidR="00DB1AF4" w:rsidRPr="003D47FB">
              <w:rPr>
                <w:rFonts w:hAnsi="標楷體" w:hint="eastAsia"/>
                <w:noProof/>
                <w:color w:val="000000" w:themeColor="text1"/>
                <w:w w:val="100"/>
                <w:sz w:val="22"/>
                <w:szCs w:val="22"/>
              </w:rPr>
              <w:t>鍰</w:t>
            </w:r>
            <w:r w:rsidR="00140C82" w:rsidRPr="003D47FB">
              <w:rPr>
                <w:rFonts w:hAnsi="標楷體" w:hint="eastAsia"/>
                <w:noProof/>
                <w:color w:val="000000" w:themeColor="text1"/>
                <w:w w:val="100"/>
                <w:sz w:val="22"/>
                <w:szCs w:val="22"/>
              </w:rPr>
              <w:t>收入</w:t>
            </w:r>
            <w:r w:rsidRPr="003D47FB">
              <w:rPr>
                <w:rFonts w:hAnsi="標楷體" w:hint="eastAsia"/>
                <w:noProof/>
                <w:color w:val="000000" w:themeColor="text1"/>
                <w:w w:val="100"/>
                <w:sz w:val="22"/>
                <w:szCs w:val="22"/>
              </w:rPr>
              <w:t>較預計增加。</w:t>
            </w:r>
          </w:p>
        </w:tc>
      </w:tr>
    </w:tbl>
    <w:p w14:paraId="390143D1" w14:textId="77777777" w:rsidR="00BB5CE3" w:rsidRPr="003D47FB" w:rsidRDefault="00BB5CE3" w:rsidP="0085736E">
      <w:pPr>
        <w:pStyle w:val="aa"/>
        <w:spacing w:line="400" w:lineRule="exact"/>
        <w:rPr>
          <w:color w:val="000000" w:themeColor="text1"/>
        </w:rPr>
      </w:pPr>
      <w:r w:rsidRPr="003D47FB">
        <w:rPr>
          <w:rFonts w:hint="eastAsia"/>
          <w:color w:val="000000" w:themeColor="text1"/>
        </w:rPr>
        <w:t>註</w:t>
      </w:r>
      <w:r w:rsidRPr="003D47FB">
        <w:rPr>
          <w:color w:val="000000" w:themeColor="text1"/>
        </w:rPr>
        <w:t>：</w:t>
      </w:r>
      <w:r w:rsidRPr="003D47FB">
        <w:rPr>
          <w:rFonts w:hint="eastAsia"/>
          <w:color w:val="000000" w:themeColor="text1"/>
        </w:rPr>
        <w:t>本表所列項目係指超（短）收數達20％且百萬元以上</w:t>
      </w:r>
      <w:r w:rsidRPr="003D47FB">
        <w:rPr>
          <w:color w:val="000000" w:themeColor="text1"/>
        </w:rPr>
        <w:t>，</w:t>
      </w:r>
      <w:r w:rsidRPr="003D47FB">
        <w:rPr>
          <w:rFonts w:hint="eastAsia"/>
          <w:color w:val="000000" w:themeColor="text1"/>
        </w:rPr>
        <w:t>或3千萬元以上者</w:t>
      </w:r>
      <w:r w:rsidRPr="003D47FB">
        <w:rPr>
          <w:color w:val="000000" w:themeColor="text1"/>
        </w:rPr>
        <w:t>。</w:t>
      </w:r>
    </w:p>
    <w:p w14:paraId="00936F96" w14:textId="77777777" w:rsidR="00BB5CE3" w:rsidRPr="003D47FB" w:rsidRDefault="00BB5CE3" w:rsidP="0085736E">
      <w:pPr>
        <w:spacing w:line="400" w:lineRule="exact"/>
        <w:rPr>
          <w:color w:val="000000" w:themeColor="text1"/>
        </w:rPr>
      </w:pPr>
    </w:p>
    <w:p w14:paraId="5E74EFBC" w14:textId="77777777" w:rsidR="00BB5CE3" w:rsidRPr="003D47FB" w:rsidRDefault="00BB5CE3" w:rsidP="0085736E">
      <w:pPr>
        <w:pStyle w:val="a3"/>
        <w:tabs>
          <w:tab w:val="clear" w:pos="4153"/>
          <w:tab w:val="clear" w:pos="8306"/>
        </w:tabs>
        <w:snapToGrid/>
        <w:spacing w:line="400" w:lineRule="exact"/>
        <w:rPr>
          <w:color w:val="000000" w:themeColor="text1"/>
          <w:sz w:val="24"/>
        </w:rPr>
      </w:pPr>
    </w:p>
    <w:tbl>
      <w:tblPr>
        <w:tblW w:w="2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788"/>
      </w:tblGrid>
      <w:tr w:rsidR="003D47FB" w:rsidRPr="003D47FB" w14:paraId="2C771BB0" w14:textId="77777777" w:rsidTr="009C4D91">
        <w:trPr>
          <w:cantSplit/>
          <w:trHeight w:val="210"/>
          <w:tblHeader/>
        </w:trPr>
        <w:tc>
          <w:tcPr>
            <w:tcW w:w="2001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471DDDB5" w14:textId="77777777" w:rsidR="00BB5CE3" w:rsidRPr="003D47FB" w:rsidRDefault="00BB5CE3" w:rsidP="0085736E">
            <w:pPr>
              <w:pStyle w:val="a3"/>
              <w:tabs>
                <w:tab w:val="clear" w:pos="4153"/>
                <w:tab w:val="clear" w:pos="8306"/>
              </w:tabs>
              <w:snapToGrid/>
              <w:spacing w:line="400" w:lineRule="exact"/>
              <w:jc w:val="both"/>
              <w:rPr>
                <w:color w:val="000000" w:themeColor="text1"/>
                <w:sz w:val="28"/>
                <w:szCs w:val="24"/>
              </w:rPr>
            </w:pPr>
            <w:r w:rsidRPr="003D47FB">
              <w:rPr>
                <w:rFonts w:hint="eastAsia"/>
                <w:color w:val="000000" w:themeColor="text1"/>
                <w:sz w:val="28"/>
                <w:szCs w:val="24"/>
              </w:rPr>
              <w:t>3.  以前年度歲入減免（註銷）數簡明表</w:t>
            </w:r>
          </w:p>
          <w:p w14:paraId="5FCF3D7F" w14:textId="77777777" w:rsidR="00BB5CE3" w:rsidRPr="003D47FB" w:rsidRDefault="00BB5CE3" w:rsidP="0085736E">
            <w:pPr>
              <w:spacing w:line="400" w:lineRule="exact"/>
              <w:ind w:left="70" w:right="60"/>
              <w:rPr>
                <w:color w:val="000000" w:themeColor="text1"/>
                <w:sz w:val="22"/>
                <w:szCs w:val="22"/>
              </w:rPr>
            </w:pPr>
            <w:r w:rsidRPr="003D47FB">
              <w:rPr>
                <w:rFonts w:hint="eastAsia"/>
                <w:color w:val="000000" w:themeColor="text1"/>
                <w:sz w:val="24"/>
                <w:szCs w:val="24"/>
              </w:rPr>
              <w:t>單位</w:t>
            </w:r>
            <w:r w:rsidRPr="003D47FB">
              <w:rPr>
                <w:color w:val="000000" w:themeColor="text1"/>
                <w:sz w:val="24"/>
                <w:szCs w:val="24"/>
              </w:rPr>
              <w:t>：</w:t>
            </w:r>
            <w:r w:rsidRPr="003D47FB">
              <w:rPr>
                <w:rFonts w:hint="eastAsia"/>
                <w:color w:val="000000" w:themeColor="text1"/>
                <w:sz w:val="24"/>
                <w:szCs w:val="24"/>
              </w:rPr>
              <w:t>新臺幣元</w:t>
            </w:r>
          </w:p>
        </w:tc>
      </w:tr>
      <w:tr w:rsidR="003D47FB" w:rsidRPr="003D47FB" w14:paraId="25BEDBC5" w14:textId="77777777" w:rsidTr="009C4D91">
        <w:trPr>
          <w:cantSplit/>
          <w:trHeight w:val="210"/>
          <w:tblHeader/>
        </w:trPr>
        <w:tc>
          <w:tcPr>
            <w:tcW w:w="595" w:type="dxa"/>
            <w:vMerge w:val="restart"/>
            <w:tcBorders>
              <w:left w:val="nil"/>
            </w:tcBorders>
            <w:vAlign w:val="center"/>
          </w:tcPr>
          <w:p w14:paraId="706DEDA6" w14:textId="77777777" w:rsidR="00BB5CE3" w:rsidRPr="003D47FB" w:rsidRDefault="00BB5CE3" w:rsidP="0085736E">
            <w:pPr>
              <w:spacing w:line="400" w:lineRule="exact"/>
              <w:ind w:right="-16"/>
              <w:jc w:val="distribute"/>
              <w:rPr>
                <w:color w:val="000000" w:themeColor="text1"/>
                <w:sz w:val="22"/>
                <w:szCs w:val="22"/>
              </w:rPr>
            </w:pPr>
            <w:r w:rsidRPr="003D47FB">
              <w:rPr>
                <w:rFonts w:hint="eastAsia"/>
                <w:color w:val="000000" w:themeColor="text1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left w:val="nil"/>
            </w:tcBorders>
            <w:vAlign w:val="center"/>
          </w:tcPr>
          <w:p w14:paraId="4442FAC8" w14:textId="77777777" w:rsidR="00BB5CE3" w:rsidRPr="003D47FB" w:rsidRDefault="00BB5CE3" w:rsidP="0085736E">
            <w:pPr>
              <w:spacing w:line="400" w:lineRule="exact"/>
              <w:ind w:right="60"/>
              <w:jc w:val="distribute"/>
              <w:rPr>
                <w:color w:val="000000" w:themeColor="text1"/>
                <w:sz w:val="22"/>
                <w:szCs w:val="22"/>
              </w:rPr>
            </w:pPr>
            <w:r w:rsidRPr="003D47FB">
              <w:rPr>
                <w:rFonts w:hint="eastAsia"/>
                <w:color w:val="000000" w:themeColor="text1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vAlign w:val="center"/>
          </w:tcPr>
          <w:p w14:paraId="589B9FB3" w14:textId="77777777" w:rsidR="00BB5CE3" w:rsidRPr="003D47FB" w:rsidRDefault="00BB5CE3" w:rsidP="0085736E">
            <w:pPr>
              <w:spacing w:line="400" w:lineRule="exact"/>
              <w:ind w:left="70" w:right="60"/>
              <w:jc w:val="distribute"/>
              <w:rPr>
                <w:color w:val="000000" w:themeColor="text1"/>
                <w:sz w:val="22"/>
                <w:szCs w:val="22"/>
              </w:rPr>
            </w:pPr>
            <w:r w:rsidRPr="003D47FB">
              <w:rPr>
                <w:rFonts w:hint="eastAsia"/>
                <w:color w:val="000000" w:themeColor="text1"/>
                <w:sz w:val="22"/>
                <w:szCs w:val="22"/>
              </w:rPr>
              <w:t>以前年度</w:t>
            </w:r>
          </w:p>
          <w:p w14:paraId="654A7615" w14:textId="77777777" w:rsidR="00BB5CE3" w:rsidRPr="003D47FB" w:rsidRDefault="00BB5CE3" w:rsidP="0085736E">
            <w:pPr>
              <w:spacing w:line="400" w:lineRule="exact"/>
              <w:ind w:left="70" w:right="60"/>
              <w:jc w:val="distribute"/>
              <w:rPr>
                <w:color w:val="000000" w:themeColor="text1"/>
                <w:sz w:val="22"/>
                <w:szCs w:val="22"/>
              </w:rPr>
            </w:pPr>
            <w:r w:rsidRPr="003D47FB">
              <w:rPr>
                <w:rFonts w:hint="eastAsia"/>
                <w:color w:val="000000" w:themeColor="text1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vAlign w:val="center"/>
          </w:tcPr>
          <w:p w14:paraId="74A0FE95" w14:textId="77777777" w:rsidR="00BB5CE3" w:rsidRPr="003D47FB" w:rsidRDefault="00BB5CE3" w:rsidP="0085736E">
            <w:pPr>
              <w:spacing w:line="400" w:lineRule="exact"/>
              <w:ind w:left="70" w:right="60"/>
              <w:jc w:val="distribute"/>
              <w:rPr>
                <w:color w:val="000000" w:themeColor="text1"/>
                <w:sz w:val="22"/>
                <w:szCs w:val="22"/>
              </w:rPr>
            </w:pPr>
            <w:r w:rsidRPr="003D47FB">
              <w:rPr>
                <w:rFonts w:hint="eastAsia"/>
                <w:color w:val="000000" w:themeColor="text1"/>
                <w:sz w:val="22"/>
                <w:szCs w:val="22"/>
              </w:rPr>
              <w:t>減免(註銷)數</w:t>
            </w:r>
          </w:p>
        </w:tc>
        <w:tc>
          <w:tcPr>
            <w:tcW w:w="8788" w:type="dxa"/>
            <w:vMerge w:val="restart"/>
            <w:tcBorders>
              <w:right w:val="nil"/>
            </w:tcBorders>
            <w:vAlign w:val="center"/>
          </w:tcPr>
          <w:p w14:paraId="5F539D1A" w14:textId="77777777" w:rsidR="00BB5CE3" w:rsidRPr="003D47FB" w:rsidRDefault="00BB5CE3" w:rsidP="0085736E">
            <w:pPr>
              <w:spacing w:line="400" w:lineRule="exact"/>
              <w:ind w:left="70" w:right="60"/>
              <w:jc w:val="distribute"/>
              <w:rPr>
                <w:color w:val="000000" w:themeColor="text1"/>
                <w:sz w:val="22"/>
                <w:szCs w:val="22"/>
              </w:rPr>
            </w:pPr>
            <w:r w:rsidRPr="003D47FB">
              <w:rPr>
                <w:rFonts w:hint="eastAsia"/>
                <w:color w:val="000000" w:themeColor="text1"/>
                <w:sz w:val="22"/>
                <w:szCs w:val="22"/>
              </w:rPr>
              <w:t>原因分析</w:t>
            </w:r>
          </w:p>
        </w:tc>
      </w:tr>
      <w:tr w:rsidR="003D47FB" w:rsidRPr="003D47FB" w14:paraId="521A0C29" w14:textId="77777777" w:rsidTr="009C4D91">
        <w:trPr>
          <w:cantSplit/>
          <w:trHeight w:val="210"/>
          <w:tblHeader/>
        </w:trPr>
        <w:tc>
          <w:tcPr>
            <w:tcW w:w="5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2601C892" w14:textId="77777777" w:rsidR="00BB5CE3" w:rsidRPr="003D47FB" w:rsidRDefault="00BB5CE3" w:rsidP="0085736E">
            <w:pPr>
              <w:spacing w:line="400" w:lineRule="exact"/>
              <w:ind w:right="-16"/>
              <w:jc w:val="distribute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2D783EC4" w14:textId="77777777" w:rsidR="00BB5CE3" w:rsidRPr="003D47FB" w:rsidRDefault="00BB5CE3" w:rsidP="0085736E">
            <w:pPr>
              <w:spacing w:line="400" w:lineRule="exact"/>
              <w:ind w:left="70" w:right="60"/>
              <w:jc w:val="distribute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14:paraId="790CA1BE" w14:textId="77777777" w:rsidR="00BB5CE3" w:rsidRPr="003D47FB" w:rsidRDefault="00BB5CE3" w:rsidP="0085736E">
            <w:pPr>
              <w:spacing w:line="400" w:lineRule="exact"/>
              <w:ind w:left="70" w:right="60"/>
              <w:jc w:val="distribute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74A5ED3B" w14:textId="77777777" w:rsidR="00BB5CE3" w:rsidRPr="003D47FB" w:rsidRDefault="00BB5CE3" w:rsidP="0085736E">
            <w:pPr>
              <w:spacing w:line="400" w:lineRule="exact"/>
              <w:ind w:left="70" w:right="60"/>
              <w:jc w:val="distribute"/>
              <w:rPr>
                <w:color w:val="000000" w:themeColor="text1"/>
                <w:sz w:val="22"/>
                <w:szCs w:val="22"/>
              </w:rPr>
            </w:pPr>
            <w:r w:rsidRPr="003D47FB">
              <w:rPr>
                <w:rFonts w:hint="eastAsia"/>
                <w:color w:val="000000" w:themeColor="text1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C8AF057" w14:textId="77777777" w:rsidR="00BB5CE3" w:rsidRPr="003D47FB" w:rsidRDefault="00BB5CE3" w:rsidP="0085736E">
            <w:pPr>
              <w:spacing w:line="400" w:lineRule="exact"/>
              <w:ind w:left="70" w:right="60"/>
              <w:jc w:val="distribute"/>
              <w:rPr>
                <w:color w:val="000000" w:themeColor="text1"/>
                <w:sz w:val="22"/>
                <w:szCs w:val="22"/>
              </w:rPr>
            </w:pPr>
            <w:r w:rsidRPr="003D47FB">
              <w:rPr>
                <w:rFonts w:hint="eastAsia"/>
                <w:color w:val="000000" w:themeColor="text1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1932EF7B" w14:textId="77777777" w:rsidR="00BB5CE3" w:rsidRPr="003D47FB" w:rsidRDefault="00BB5CE3" w:rsidP="0085736E">
            <w:pPr>
              <w:spacing w:line="400" w:lineRule="exact"/>
              <w:ind w:left="70" w:right="60"/>
              <w:jc w:val="distribute"/>
              <w:rPr>
                <w:color w:val="000000" w:themeColor="text1"/>
                <w:sz w:val="22"/>
                <w:szCs w:val="22"/>
              </w:rPr>
            </w:pPr>
          </w:p>
        </w:tc>
      </w:tr>
      <w:tr w:rsidR="003D47FB" w:rsidRPr="003D47FB" w14:paraId="4551A05D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14:paraId="4C516FDD" w14:textId="77777777" w:rsidR="00BB5CE3" w:rsidRPr="003D47FB" w:rsidRDefault="00BB5CE3" w:rsidP="0085736E">
            <w:pPr>
              <w:spacing w:line="400" w:lineRule="exact"/>
              <w:jc w:val="center"/>
              <w:rPr>
                <w:rFonts w:hAnsi="標楷體"/>
                <w:b/>
                <w:color w:val="000000" w:themeColor="text1"/>
                <w:spacing w:val="-12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B3D4B7F" w14:textId="77777777" w:rsidR="00BB5CE3" w:rsidRPr="003D47FB" w:rsidRDefault="00BB5CE3" w:rsidP="0085736E">
            <w:pPr>
              <w:spacing w:line="400" w:lineRule="exact"/>
              <w:jc w:val="distribute"/>
              <w:rPr>
                <w:rFonts w:hAnsi="標楷體"/>
                <w:b/>
                <w:color w:val="000000" w:themeColor="text1"/>
                <w:spacing w:val="-12"/>
                <w:sz w:val="22"/>
                <w:szCs w:val="22"/>
              </w:rPr>
            </w:pPr>
            <w:r w:rsidRPr="003D47FB">
              <w:rPr>
                <w:rFonts w:hAnsi="標楷體" w:hint="eastAsia"/>
                <w:b/>
                <w:noProof/>
                <w:color w:val="000000" w:themeColor="text1"/>
                <w:spacing w:val="-12"/>
                <w:sz w:val="22"/>
                <w:szCs w:val="22"/>
              </w:rPr>
              <w:t>監察院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9863BA7" w14:textId="77777777" w:rsidR="00BB5CE3" w:rsidRPr="003D47FB" w:rsidRDefault="00BB5CE3" w:rsidP="0085736E">
            <w:pPr>
              <w:spacing w:line="400" w:lineRule="exact"/>
              <w:rPr>
                <w:rFonts w:ascii="細明體" w:eastAsia="細明體" w:hAnsi="細明體"/>
                <w:b/>
                <w:color w:val="000000" w:themeColor="text1"/>
                <w:spacing w:val="-1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DAB3A88" w14:textId="77777777" w:rsidR="00BB5CE3" w:rsidRPr="003D47FB" w:rsidRDefault="00BB5CE3" w:rsidP="0085736E">
            <w:pPr>
              <w:spacing w:line="400" w:lineRule="exact"/>
              <w:rPr>
                <w:rFonts w:ascii="細明體" w:eastAsia="細明體" w:hAnsi="細明體"/>
                <w:b/>
                <w:color w:val="000000" w:themeColor="text1"/>
                <w:spacing w:val="-12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CF1241C" w14:textId="77777777" w:rsidR="00BB5CE3" w:rsidRPr="003D47FB" w:rsidRDefault="00BB5CE3" w:rsidP="0085736E">
            <w:pPr>
              <w:spacing w:line="400" w:lineRule="exact"/>
              <w:rPr>
                <w:rFonts w:ascii="細明體" w:eastAsia="細明體" w:hAnsi="細明體"/>
                <w:b/>
                <w:color w:val="000000" w:themeColor="text1"/>
                <w:spacing w:val="-12"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5A03228F" w14:textId="77777777" w:rsidR="00BB5CE3" w:rsidRPr="003D47FB" w:rsidRDefault="00BB5CE3" w:rsidP="0085736E">
            <w:pPr>
              <w:spacing w:line="400" w:lineRule="exact"/>
              <w:jc w:val="both"/>
              <w:rPr>
                <w:rFonts w:hAnsi="標楷體"/>
                <w:b/>
                <w:color w:val="000000" w:themeColor="text1"/>
                <w:sz w:val="22"/>
                <w:szCs w:val="22"/>
              </w:rPr>
            </w:pPr>
          </w:p>
        </w:tc>
      </w:tr>
      <w:tr w:rsidR="003D47FB" w:rsidRPr="003D47FB" w14:paraId="6AB243A3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14:paraId="6781F682" w14:textId="77777777" w:rsidR="00BB5CE3" w:rsidRPr="003D47FB" w:rsidRDefault="00BB5CE3" w:rsidP="0085736E">
            <w:pPr>
              <w:spacing w:line="400" w:lineRule="exact"/>
              <w:jc w:val="center"/>
              <w:rPr>
                <w:rFonts w:hAnsi="標楷體"/>
                <w:color w:val="000000" w:themeColor="text1"/>
                <w:spacing w:val="-12"/>
                <w:sz w:val="22"/>
                <w:szCs w:val="22"/>
              </w:rPr>
            </w:pPr>
            <w:r w:rsidRPr="003D47FB">
              <w:rPr>
                <w:rFonts w:hAnsi="標楷體"/>
                <w:noProof/>
                <w:color w:val="000000" w:themeColor="text1"/>
                <w:spacing w:val="-12"/>
                <w:sz w:val="22"/>
                <w:szCs w:val="22"/>
              </w:rPr>
              <w:t>104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FDADA8D" w14:textId="77777777" w:rsidR="00BB5CE3" w:rsidRPr="003D47FB" w:rsidRDefault="00BB5CE3" w:rsidP="0085736E">
            <w:pPr>
              <w:spacing w:line="400" w:lineRule="exact"/>
              <w:ind w:leftChars="100" w:left="160"/>
              <w:jc w:val="distribute"/>
              <w:rPr>
                <w:rFonts w:hAnsi="標楷體"/>
                <w:color w:val="000000" w:themeColor="text1"/>
                <w:spacing w:val="-12"/>
                <w:sz w:val="22"/>
                <w:szCs w:val="22"/>
              </w:rPr>
            </w:pPr>
            <w:r w:rsidRPr="003D47FB">
              <w:rPr>
                <w:rFonts w:hAnsi="標楷體" w:hint="eastAsia"/>
                <w:noProof/>
                <w:color w:val="000000" w:themeColor="text1"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9FF40B2" w14:textId="77777777" w:rsidR="00BB5CE3" w:rsidRPr="003D47FB" w:rsidRDefault="00BB5CE3" w:rsidP="0085736E">
            <w:pPr>
              <w:spacing w:line="400" w:lineRule="exact"/>
              <w:rPr>
                <w:rFonts w:ascii="細明體" w:eastAsia="細明體" w:hAnsi="細明體"/>
                <w:color w:val="000000" w:themeColor="text1"/>
                <w:spacing w:val="-12"/>
                <w:sz w:val="22"/>
                <w:szCs w:val="22"/>
              </w:rPr>
            </w:pPr>
            <w:r w:rsidRPr="003D47FB">
              <w:rPr>
                <w:rFonts w:ascii="細明體" w:eastAsia="細明體" w:hAnsi="細明體"/>
                <w:noProof/>
                <w:color w:val="000000" w:themeColor="text1"/>
                <w:spacing w:val="-12"/>
                <w:sz w:val="22"/>
                <w:szCs w:val="22"/>
              </w:rPr>
              <w:t>143,533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061AEAE" w14:textId="77777777" w:rsidR="00BB5CE3" w:rsidRPr="003D47FB" w:rsidRDefault="00BB5CE3" w:rsidP="0085736E">
            <w:pPr>
              <w:spacing w:line="400" w:lineRule="exact"/>
              <w:rPr>
                <w:rFonts w:ascii="細明體" w:eastAsia="細明體" w:hAnsi="細明體"/>
                <w:color w:val="000000" w:themeColor="text1"/>
                <w:spacing w:val="-12"/>
                <w:sz w:val="22"/>
                <w:szCs w:val="22"/>
              </w:rPr>
            </w:pPr>
            <w:r w:rsidRPr="003D47FB">
              <w:rPr>
                <w:rFonts w:ascii="細明體" w:eastAsia="細明體" w:hAnsi="細明體"/>
                <w:noProof/>
                <w:color w:val="000000" w:themeColor="text1"/>
                <w:spacing w:val="-12"/>
                <w:sz w:val="22"/>
                <w:szCs w:val="22"/>
              </w:rPr>
              <w:t>34,614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76FDA9" w14:textId="77777777" w:rsidR="00BB5CE3" w:rsidRPr="003D47FB" w:rsidRDefault="00BB5CE3" w:rsidP="0085736E">
            <w:pPr>
              <w:spacing w:line="400" w:lineRule="exact"/>
              <w:rPr>
                <w:rFonts w:ascii="細明體" w:eastAsia="細明體" w:hAnsi="細明體"/>
                <w:color w:val="000000" w:themeColor="text1"/>
                <w:spacing w:val="-12"/>
                <w:sz w:val="22"/>
                <w:szCs w:val="22"/>
              </w:rPr>
            </w:pPr>
            <w:r w:rsidRPr="003D47FB">
              <w:rPr>
                <w:rFonts w:ascii="細明體" w:eastAsia="細明體" w:hAnsi="細明體"/>
                <w:noProof/>
                <w:color w:val="000000" w:themeColor="text1"/>
                <w:spacing w:val="-12"/>
                <w:sz w:val="22"/>
                <w:szCs w:val="22"/>
              </w:rPr>
              <w:t>24.12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15EE1BEE" w14:textId="6818121A" w:rsidR="00BB5CE3" w:rsidRPr="003D47FB" w:rsidRDefault="00151B6D" w:rsidP="0085736E">
            <w:pPr>
              <w:spacing w:line="400" w:lineRule="exact"/>
              <w:jc w:val="both"/>
              <w:rPr>
                <w:rFonts w:hAnsi="標楷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標楷體" w:hint="eastAsia"/>
                <w:noProof/>
                <w:color w:val="000000" w:themeColor="text1"/>
                <w:sz w:val="22"/>
                <w:szCs w:val="22"/>
              </w:rPr>
              <w:t>104及109年度</w:t>
            </w:r>
            <w:r w:rsidR="006F49E5" w:rsidRPr="003D47FB">
              <w:rPr>
                <w:rFonts w:hAnsi="標楷體" w:hint="eastAsia"/>
                <w:noProof/>
                <w:color w:val="000000" w:themeColor="text1"/>
                <w:sz w:val="22"/>
                <w:szCs w:val="22"/>
              </w:rPr>
              <w:t>均係</w:t>
            </w:r>
            <w:r w:rsidR="00B30F70" w:rsidRPr="003D47FB">
              <w:rPr>
                <w:rFonts w:hAnsi="標楷體" w:hint="eastAsia"/>
                <w:noProof/>
                <w:color w:val="000000" w:themeColor="text1"/>
                <w:sz w:val="22"/>
                <w:szCs w:val="22"/>
              </w:rPr>
              <w:t>依法取得債權憑證，核定註銷</w:t>
            </w:r>
            <w:r w:rsidR="00DF3477" w:rsidRPr="003D47FB">
              <w:rPr>
                <w:rFonts w:hAnsi="標楷體" w:hint="eastAsia"/>
                <w:noProof/>
                <w:color w:val="000000" w:themeColor="text1"/>
                <w:sz w:val="22"/>
                <w:szCs w:val="22"/>
              </w:rPr>
              <w:t>違反</w:t>
            </w:r>
            <w:r w:rsidR="006F49E5" w:rsidRPr="003D47FB">
              <w:rPr>
                <w:rFonts w:hAnsi="標楷體" w:hint="eastAsia"/>
                <w:noProof/>
                <w:color w:val="000000" w:themeColor="text1"/>
                <w:sz w:val="22"/>
                <w:szCs w:val="22"/>
              </w:rPr>
              <w:t>政治獻金法之應收</w:t>
            </w:r>
            <w:r w:rsidR="00B30F70" w:rsidRPr="003D47FB">
              <w:rPr>
                <w:rFonts w:hAnsi="標楷體" w:hint="eastAsia"/>
                <w:noProof/>
                <w:color w:val="000000" w:themeColor="text1"/>
                <w:sz w:val="22"/>
                <w:szCs w:val="22"/>
              </w:rPr>
              <w:t>罰鍰</w:t>
            </w:r>
            <w:r w:rsidRPr="003D47FB">
              <w:rPr>
                <w:rFonts w:hAnsi="標楷體" w:hint="eastAsia"/>
                <w:noProof/>
                <w:color w:val="000000" w:themeColor="text1"/>
                <w:sz w:val="22"/>
                <w:szCs w:val="22"/>
              </w:rPr>
              <w:t>。</w:t>
            </w:r>
          </w:p>
        </w:tc>
      </w:tr>
      <w:tr w:rsidR="003D47FB" w:rsidRPr="003D47FB" w14:paraId="55F998CB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14:paraId="53D9BDAC" w14:textId="77777777" w:rsidR="00BB5CE3" w:rsidRPr="003D47FB" w:rsidRDefault="00BB5CE3" w:rsidP="0085736E">
            <w:pPr>
              <w:spacing w:line="400" w:lineRule="exact"/>
              <w:jc w:val="center"/>
              <w:rPr>
                <w:rFonts w:hAnsi="標楷體"/>
                <w:color w:val="000000" w:themeColor="text1"/>
                <w:spacing w:val="-12"/>
                <w:sz w:val="22"/>
                <w:szCs w:val="22"/>
              </w:rPr>
            </w:pPr>
            <w:r w:rsidRPr="003D47FB">
              <w:rPr>
                <w:rFonts w:hAnsi="標楷體"/>
                <w:noProof/>
                <w:color w:val="000000" w:themeColor="text1"/>
                <w:spacing w:val="-12"/>
                <w:sz w:val="22"/>
                <w:szCs w:val="22"/>
              </w:rPr>
              <w:t>109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34E5A2E" w14:textId="77777777" w:rsidR="00BB5CE3" w:rsidRPr="003D47FB" w:rsidRDefault="00BB5CE3" w:rsidP="0085736E">
            <w:pPr>
              <w:spacing w:line="400" w:lineRule="exact"/>
              <w:ind w:leftChars="100" w:left="160"/>
              <w:jc w:val="distribute"/>
              <w:rPr>
                <w:rFonts w:hAnsi="標楷體"/>
                <w:color w:val="000000" w:themeColor="text1"/>
                <w:spacing w:val="-12"/>
                <w:sz w:val="22"/>
                <w:szCs w:val="22"/>
              </w:rPr>
            </w:pPr>
            <w:r w:rsidRPr="003D47FB">
              <w:rPr>
                <w:rFonts w:hAnsi="標楷體" w:hint="eastAsia"/>
                <w:noProof/>
                <w:color w:val="000000" w:themeColor="text1"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FE689BA" w14:textId="77777777" w:rsidR="00BB5CE3" w:rsidRPr="003D47FB" w:rsidRDefault="00BB5CE3" w:rsidP="0085736E">
            <w:pPr>
              <w:spacing w:line="400" w:lineRule="exact"/>
              <w:rPr>
                <w:rFonts w:ascii="細明體" w:eastAsia="細明體" w:hAnsi="細明體"/>
                <w:color w:val="000000" w:themeColor="text1"/>
                <w:spacing w:val="-12"/>
                <w:sz w:val="22"/>
                <w:szCs w:val="22"/>
              </w:rPr>
            </w:pPr>
            <w:r w:rsidRPr="003D47FB">
              <w:rPr>
                <w:rFonts w:ascii="細明體" w:eastAsia="細明體" w:hAnsi="細明體"/>
                <w:noProof/>
                <w:color w:val="000000" w:themeColor="text1"/>
                <w:spacing w:val="-12"/>
                <w:sz w:val="22"/>
                <w:szCs w:val="22"/>
              </w:rPr>
              <w:t>890,353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A3E7771" w14:textId="77777777" w:rsidR="00BB5CE3" w:rsidRPr="003D47FB" w:rsidRDefault="00BB5CE3" w:rsidP="0085736E">
            <w:pPr>
              <w:spacing w:line="400" w:lineRule="exact"/>
              <w:rPr>
                <w:rFonts w:ascii="細明體" w:eastAsia="細明體" w:hAnsi="細明體"/>
                <w:color w:val="000000" w:themeColor="text1"/>
                <w:spacing w:val="-12"/>
                <w:sz w:val="22"/>
                <w:szCs w:val="22"/>
              </w:rPr>
            </w:pPr>
            <w:r w:rsidRPr="003D47FB">
              <w:rPr>
                <w:rFonts w:ascii="細明體" w:eastAsia="細明體" w:hAnsi="細明體"/>
                <w:noProof/>
                <w:color w:val="000000" w:themeColor="text1"/>
                <w:spacing w:val="-12"/>
                <w:sz w:val="22"/>
                <w:szCs w:val="22"/>
              </w:rPr>
              <w:t>564,045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78FFD8" w14:textId="77777777" w:rsidR="00BB5CE3" w:rsidRPr="003D47FB" w:rsidRDefault="00BB5CE3" w:rsidP="0085736E">
            <w:pPr>
              <w:spacing w:line="400" w:lineRule="exact"/>
              <w:rPr>
                <w:rFonts w:ascii="細明體" w:eastAsia="細明體" w:hAnsi="細明體"/>
                <w:color w:val="000000" w:themeColor="text1"/>
                <w:spacing w:val="-12"/>
                <w:sz w:val="22"/>
                <w:szCs w:val="22"/>
              </w:rPr>
            </w:pPr>
            <w:r w:rsidRPr="003D47FB">
              <w:rPr>
                <w:rFonts w:ascii="細明體" w:eastAsia="細明體" w:hAnsi="細明體"/>
                <w:noProof/>
                <w:color w:val="000000" w:themeColor="text1"/>
                <w:spacing w:val="-12"/>
                <w:sz w:val="22"/>
                <w:szCs w:val="22"/>
              </w:rPr>
              <w:t>63.35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21FBDA7C" w14:textId="10B6AB40" w:rsidR="00BB5CE3" w:rsidRPr="003D47FB" w:rsidRDefault="00BB5CE3" w:rsidP="0085736E">
            <w:pPr>
              <w:spacing w:line="400" w:lineRule="exact"/>
              <w:jc w:val="both"/>
              <w:rPr>
                <w:rFonts w:hAnsi="標楷體"/>
                <w:color w:val="000000" w:themeColor="text1"/>
                <w:sz w:val="22"/>
                <w:szCs w:val="22"/>
              </w:rPr>
            </w:pPr>
          </w:p>
        </w:tc>
      </w:tr>
    </w:tbl>
    <w:p w14:paraId="6367841A" w14:textId="77777777" w:rsidR="00BB5CE3" w:rsidRPr="003D47FB" w:rsidRDefault="00BB5CE3" w:rsidP="0085736E">
      <w:pPr>
        <w:spacing w:line="400" w:lineRule="exact"/>
        <w:jc w:val="left"/>
        <w:rPr>
          <w:color w:val="000000" w:themeColor="text1"/>
          <w:sz w:val="20"/>
        </w:rPr>
      </w:pPr>
      <w:r w:rsidRPr="003D47FB">
        <w:rPr>
          <w:rFonts w:hint="eastAsia"/>
          <w:color w:val="000000" w:themeColor="text1"/>
          <w:sz w:val="20"/>
        </w:rPr>
        <w:t>註</w:t>
      </w:r>
      <w:r w:rsidRPr="003D47FB">
        <w:rPr>
          <w:color w:val="000000" w:themeColor="text1"/>
          <w:sz w:val="20"/>
        </w:rPr>
        <w:t>：</w:t>
      </w:r>
      <w:r w:rsidRPr="003D47FB">
        <w:rPr>
          <w:rFonts w:hint="eastAsia"/>
          <w:color w:val="000000" w:themeColor="text1"/>
          <w:sz w:val="20"/>
        </w:rPr>
        <w:t>本表所列項目係指減免（註銷）數達20％</w:t>
      </w:r>
      <w:r w:rsidRPr="003D47FB">
        <w:rPr>
          <w:color w:val="000000" w:themeColor="text1"/>
          <w:sz w:val="20"/>
        </w:rPr>
        <w:t>，</w:t>
      </w:r>
      <w:r w:rsidRPr="003D47FB">
        <w:rPr>
          <w:rFonts w:hint="eastAsia"/>
          <w:color w:val="000000" w:themeColor="text1"/>
          <w:sz w:val="20"/>
        </w:rPr>
        <w:t>或3千萬元以上者</w:t>
      </w:r>
      <w:r w:rsidRPr="003D47FB">
        <w:rPr>
          <w:color w:val="000000" w:themeColor="text1"/>
          <w:sz w:val="20"/>
        </w:rPr>
        <w:t>。</w:t>
      </w:r>
    </w:p>
    <w:p w14:paraId="1543C9EA" w14:textId="77777777" w:rsidR="00BB5CE3" w:rsidRPr="003D47FB" w:rsidRDefault="00BB5CE3" w:rsidP="0085736E">
      <w:pPr>
        <w:spacing w:line="400" w:lineRule="exact"/>
        <w:jc w:val="left"/>
        <w:rPr>
          <w:color w:val="000000" w:themeColor="text1"/>
          <w:sz w:val="20"/>
        </w:rPr>
      </w:pPr>
    </w:p>
    <w:p w14:paraId="64A5E222" w14:textId="77777777" w:rsidR="00BB5CE3" w:rsidRPr="003D47FB" w:rsidRDefault="00BB5CE3" w:rsidP="0085736E">
      <w:pPr>
        <w:spacing w:line="400" w:lineRule="exact"/>
        <w:jc w:val="left"/>
        <w:rPr>
          <w:color w:val="000000" w:themeColor="text1"/>
          <w:sz w:val="20"/>
        </w:rPr>
      </w:pPr>
    </w:p>
    <w:p w14:paraId="7FE3F112" w14:textId="77777777" w:rsidR="00BB5CE3" w:rsidRPr="003D47FB" w:rsidRDefault="00BB5CE3" w:rsidP="0085736E">
      <w:pPr>
        <w:spacing w:line="400" w:lineRule="exact"/>
        <w:rPr>
          <w:rFonts w:hAnsi="標楷體"/>
          <w:color w:val="000000" w:themeColor="text1"/>
          <w:sz w:val="24"/>
        </w:rPr>
      </w:pPr>
    </w:p>
    <w:tbl>
      <w:tblPr>
        <w:tblW w:w="19873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646"/>
      </w:tblGrid>
      <w:tr w:rsidR="003D47FB" w:rsidRPr="003D47FB" w14:paraId="48F750C9" w14:textId="77777777" w:rsidTr="009C4D91">
        <w:trPr>
          <w:cantSplit/>
          <w:trHeight w:val="340"/>
          <w:tblHeader/>
        </w:trPr>
        <w:tc>
          <w:tcPr>
            <w:tcW w:w="19873" w:type="dxa"/>
            <w:gridSpan w:val="6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6A44D74" w14:textId="77777777" w:rsidR="00BB5CE3" w:rsidRPr="003D47FB" w:rsidRDefault="00BB5CE3" w:rsidP="0085736E">
            <w:pPr>
              <w:spacing w:line="400" w:lineRule="exact"/>
              <w:jc w:val="left"/>
              <w:rPr>
                <w:rFonts w:hAnsi="標楷體"/>
                <w:color w:val="000000" w:themeColor="text1"/>
                <w:sz w:val="28"/>
                <w:szCs w:val="24"/>
              </w:rPr>
            </w:pPr>
            <w:r w:rsidRPr="003D47FB">
              <w:rPr>
                <w:rFonts w:hAnsi="標楷體" w:hint="eastAsia"/>
                <w:color w:val="000000" w:themeColor="text1"/>
                <w:sz w:val="28"/>
                <w:szCs w:val="24"/>
              </w:rPr>
              <w:t xml:space="preserve">4. </w:t>
            </w:r>
            <w:r w:rsidRPr="003D47FB">
              <w:rPr>
                <w:rFonts w:hAnsi="標楷體"/>
                <w:color w:val="000000" w:themeColor="text1"/>
                <w:sz w:val="28"/>
                <w:szCs w:val="24"/>
              </w:rPr>
              <w:t xml:space="preserve"> </w:t>
            </w:r>
            <w:r w:rsidRPr="003D47FB">
              <w:rPr>
                <w:rFonts w:hAnsi="標楷體" w:hint="eastAsia"/>
                <w:color w:val="000000" w:themeColor="text1"/>
                <w:sz w:val="28"/>
                <w:szCs w:val="24"/>
              </w:rPr>
              <w:t>以前年度應收保留數簡明表</w:t>
            </w:r>
          </w:p>
          <w:p w14:paraId="483C362E" w14:textId="77777777" w:rsidR="00BB5CE3" w:rsidRPr="003D47FB" w:rsidRDefault="00BB5CE3" w:rsidP="0085736E">
            <w:pPr>
              <w:pStyle w:val="a8"/>
              <w:spacing w:line="400" w:lineRule="exact"/>
              <w:ind w:left="48" w:right="48"/>
              <w:jc w:val="right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3D47FB">
              <w:rPr>
                <w:rFonts w:ascii="標楷體" w:hAnsi="標楷體" w:hint="eastAsia"/>
                <w:color w:val="000000" w:themeColor="text1"/>
                <w:sz w:val="24"/>
                <w:szCs w:val="24"/>
              </w:rPr>
              <w:t>單位</w:t>
            </w:r>
            <w:r w:rsidRPr="003D47FB">
              <w:rPr>
                <w:rFonts w:ascii="標楷體" w:hAnsi="標楷體"/>
                <w:color w:val="000000" w:themeColor="text1"/>
                <w:sz w:val="24"/>
                <w:szCs w:val="24"/>
              </w:rPr>
              <w:t>：</w:t>
            </w:r>
            <w:r w:rsidRPr="003D47FB">
              <w:rPr>
                <w:rFonts w:ascii="標楷體" w:hAnsi="標楷體" w:hint="eastAsia"/>
                <w:color w:val="000000" w:themeColor="text1"/>
                <w:sz w:val="24"/>
                <w:szCs w:val="24"/>
              </w:rPr>
              <w:t>新臺幣元</w:t>
            </w:r>
          </w:p>
        </w:tc>
      </w:tr>
      <w:tr w:rsidR="003D47FB" w:rsidRPr="003D47FB" w14:paraId="01F98B40" w14:textId="77777777" w:rsidTr="009C4D91">
        <w:trPr>
          <w:cantSplit/>
          <w:trHeight w:val="340"/>
          <w:tblHeader/>
        </w:trPr>
        <w:tc>
          <w:tcPr>
            <w:tcW w:w="5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2E31333" w14:textId="77777777" w:rsidR="00BB5CE3" w:rsidRPr="003D47FB" w:rsidRDefault="00BB5CE3" w:rsidP="0085736E">
            <w:pPr>
              <w:pStyle w:val="a8"/>
              <w:spacing w:line="400" w:lineRule="exact"/>
              <w:ind w:leftChars="0" w:left="0" w:rightChars="0" w:right="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3D47FB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45FBF" w14:textId="77777777" w:rsidR="00BB5CE3" w:rsidRPr="003D47FB" w:rsidRDefault="00BB5CE3" w:rsidP="0085736E">
            <w:pPr>
              <w:pStyle w:val="a8"/>
              <w:spacing w:line="400" w:lineRule="exact"/>
              <w:ind w:left="48" w:right="48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3D47FB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A0285" w14:textId="77777777" w:rsidR="00BB5CE3" w:rsidRPr="003D47FB" w:rsidRDefault="00BB5CE3" w:rsidP="0085736E">
            <w:pPr>
              <w:pStyle w:val="a8"/>
              <w:spacing w:line="400" w:lineRule="exact"/>
              <w:ind w:leftChars="20" w:left="32" w:rightChars="20" w:right="32"/>
              <w:rPr>
                <w:rFonts w:ascii="標楷體" w:hAnsi="標楷體"/>
                <w:color w:val="000000" w:themeColor="text1"/>
                <w:spacing w:val="-20"/>
                <w:sz w:val="22"/>
                <w:szCs w:val="22"/>
              </w:rPr>
            </w:pPr>
            <w:r w:rsidRPr="003D47FB">
              <w:rPr>
                <w:rFonts w:ascii="標楷體" w:hAnsi="標楷體" w:hint="eastAsia"/>
                <w:color w:val="000000" w:themeColor="text1"/>
                <w:spacing w:val="-20"/>
                <w:sz w:val="22"/>
                <w:szCs w:val="22"/>
              </w:rPr>
              <w:t>以前年度</w:t>
            </w:r>
          </w:p>
          <w:p w14:paraId="37FF83F4" w14:textId="77777777" w:rsidR="00BB5CE3" w:rsidRPr="003D47FB" w:rsidRDefault="00BB5CE3" w:rsidP="0085736E">
            <w:pPr>
              <w:pStyle w:val="a8"/>
              <w:spacing w:line="400" w:lineRule="exact"/>
              <w:ind w:leftChars="20" w:left="32" w:rightChars="20" w:right="32"/>
              <w:rPr>
                <w:rFonts w:ascii="標楷體" w:hAnsi="標楷體"/>
                <w:color w:val="000000" w:themeColor="text1"/>
                <w:spacing w:val="-20"/>
                <w:sz w:val="22"/>
                <w:szCs w:val="22"/>
              </w:rPr>
            </w:pPr>
            <w:r w:rsidRPr="003D47FB">
              <w:rPr>
                <w:rFonts w:ascii="標楷體" w:hAnsi="標楷體" w:hint="eastAsia"/>
                <w:color w:val="000000" w:themeColor="text1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60719" w14:textId="77777777" w:rsidR="00BB5CE3" w:rsidRPr="003D47FB" w:rsidRDefault="00BB5CE3" w:rsidP="0085736E">
            <w:pPr>
              <w:pStyle w:val="a8"/>
              <w:spacing w:line="400" w:lineRule="exact"/>
              <w:ind w:left="48" w:right="48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3D47FB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應收保留數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FB33A8" w14:textId="77777777" w:rsidR="00BB5CE3" w:rsidRPr="003D47FB" w:rsidRDefault="00BB5CE3" w:rsidP="0085736E">
            <w:pPr>
              <w:pStyle w:val="a8"/>
              <w:spacing w:line="400" w:lineRule="exact"/>
              <w:ind w:left="48" w:right="48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3D47FB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原因分析</w:t>
            </w:r>
          </w:p>
        </w:tc>
      </w:tr>
      <w:tr w:rsidR="003D47FB" w:rsidRPr="003D47FB" w14:paraId="5C6E43AC" w14:textId="77777777" w:rsidTr="009C4D91">
        <w:trPr>
          <w:cantSplit/>
          <w:trHeight w:val="340"/>
          <w:tblHeader/>
        </w:trPr>
        <w:tc>
          <w:tcPr>
            <w:tcW w:w="595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D5FDA35" w14:textId="77777777" w:rsidR="00BB5CE3" w:rsidRPr="003D47FB" w:rsidRDefault="00BB5CE3" w:rsidP="0085736E">
            <w:pPr>
              <w:pStyle w:val="3"/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w w:val="1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319CB" w14:textId="77777777" w:rsidR="00BB5CE3" w:rsidRPr="003D47FB" w:rsidRDefault="00BB5CE3" w:rsidP="0085736E">
            <w:pPr>
              <w:pStyle w:val="2"/>
              <w:spacing w:line="400" w:lineRule="exact"/>
              <w:rPr>
                <w:rFonts w:ascii="標楷體" w:hAnsi="標楷體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158DD" w14:textId="77777777" w:rsidR="00BB5CE3" w:rsidRPr="003D47FB" w:rsidRDefault="00BB5CE3" w:rsidP="0085736E">
            <w:pPr>
              <w:pStyle w:val="3"/>
              <w:spacing w:line="400" w:lineRule="exact"/>
              <w:rPr>
                <w:rFonts w:ascii="標楷體" w:eastAsia="標楷體" w:hAnsi="標楷體"/>
                <w:color w:val="000000" w:themeColor="text1"/>
                <w:w w:val="1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AE123" w14:textId="77777777" w:rsidR="00BB5CE3" w:rsidRPr="003D47FB" w:rsidRDefault="00BB5CE3" w:rsidP="0085736E">
            <w:pPr>
              <w:pStyle w:val="3"/>
              <w:spacing w:line="400" w:lineRule="exact"/>
              <w:jc w:val="distribute"/>
              <w:rPr>
                <w:rFonts w:ascii="標楷體" w:eastAsia="標楷體" w:hAnsi="標楷體"/>
                <w:color w:val="000000" w:themeColor="text1"/>
                <w:w w:val="100"/>
                <w:sz w:val="22"/>
                <w:szCs w:val="22"/>
              </w:rPr>
            </w:pPr>
            <w:r w:rsidRPr="003D47FB">
              <w:rPr>
                <w:rFonts w:ascii="標楷體" w:eastAsia="標楷體" w:hAnsi="標楷體" w:hint="eastAsia"/>
                <w:color w:val="000000" w:themeColor="text1"/>
                <w:w w:val="100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BE729" w14:textId="77777777" w:rsidR="00BB5CE3" w:rsidRPr="003D47FB" w:rsidRDefault="00BB5CE3" w:rsidP="0085736E">
            <w:pPr>
              <w:pStyle w:val="3"/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w w:val="100"/>
                <w:sz w:val="22"/>
                <w:szCs w:val="22"/>
              </w:rPr>
            </w:pPr>
            <w:r w:rsidRPr="003D47FB">
              <w:rPr>
                <w:rFonts w:ascii="標楷體" w:eastAsia="標楷體" w:hAnsi="標楷體" w:hint="eastAsia"/>
                <w:color w:val="000000" w:themeColor="text1"/>
                <w:w w:val="100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FFFBDE" w14:textId="77777777" w:rsidR="00BB5CE3" w:rsidRPr="003D47FB" w:rsidRDefault="00BB5CE3" w:rsidP="0085736E">
            <w:pPr>
              <w:pStyle w:val="4"/>
              <w:spacing w:line="400" w:lineRule="exact"/>
              <w:rPr>
                <w:rFonts w:hAnsi="標楷體"/>
                <w:color w:val="000000" w:themeColor="text1"/>
                <w:w w:val="100"/>
                <w:sz w:val="22"/>
                <w:szCs w:val="22"/>
              </w:rPr>
            </w:pPr>
          </w:p>
        </w:tc>
      </w:tr>
      <w:tr w:rsidR="003D47FB" w:rsidRPr="003D47FB" w14:paraId="53609EBB" w14:textId="77777777" w:rsidTr="009C4D91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0D26F707" w14:textId="77777777" w:rsidR="00BB5CE3" w:rsidRPr="003D47FB" w:rsidRDefault="00BB5CE3" w:rsidP="0085736E">
            <w:pPr>
              <w:pStyle w:val="3"/>
              <w:spacing w:line="40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DF7D58" w14:textId="77777777" w:rsidR="00BB5CE3" w:rsidRPr="003D47FB" w:rsidRDefault="00BB5CE3" w:rsidP="0085736E">
            <w:pPr>
              <w:pStyle w:val="21"/>
              <w:spacing w:line="400" w:lineRule="exact"/>
              <w:ind w:leftChars="0" w:left="0" w:rightChars="0" w:right="16"/>
              <w:jc w:val="distribute"/>
              <w:rPr>
                <w:rFonts w:ascii="標楷體" w:hAnsi="標楷體"/>
                <w:b/>
                <w:color w:val="000000" w:themeColor="text1"/>
                <w:sz w:val="22"/>
                <w:szCs w:val="22"/>
              </w:rPr>
            </w:pPr>
            <w:r w:rsidRPr="003D47FB">
              <w:rPr>
                <w:rFonts w:hAnsi="標楷體" w:hint="eastAsia"/>
                <w:b/>
                <w:noProof/>
                <w:color w:val="000000" w:themeColor="text1"/>
                <w:sz w:val="22"/>
                <w:szCs w:val="22"/>
              </w:rPr>
              <w:t>監察院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AD85C7A" w14:textId="77777777" w:rsidR="00BB5CE3" w:rsidRPr="003D47FB" w:rsidRDefault="00BB5CE3" w:rsidP="0085736E">
            <w:pPr>
              <w:pStyle w:val="3"/>
              <w:spacing w:line="400" w:lineRule="exact"/>
              <w:rPr>
                <w:rFonts w:hAnsi="細明體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3960A769" w14:textId="77777777" w:rsidR="00BB5CE3" w:rsidRPr="003D47FB" w:rsidRDefault="00BB5CE3" w:rsidP="0085736E">
            <w:pPr>
              <w:pStyle w:val="3"/>
              <w:spacing w:line="400" w:lineRule="exact"/>
              <w:rPr>
                <w:rFonts w:hAnsi="細明體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C0340FC" w14:textId="77777777" w:rsidR="00BB5CE3" w:rsidRPr="003D47FB" w:rsidRDefault="00BB5CE3" w:rsidP="0085736E">
            <w:pPr>
              <w:pStyle w:val="3"/>
              <w:spacing w:line="400" w:lineRule="exact"/>
              <w:rPr>
                <w:rFonts w:hAnsi="細明體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33E0D538" w14:textId="77777777" w:rsidR="00BB5CE3" w:rsidRPr="003D47FB" w:rsidRDefault="00BB5CE3" w:rsidP="0085736E">
            <w:pPr>
              <w:pStyle w:val="4"/>
              <w:spacing w:line="400" w:lineRule="exact"/>
              <w:rPr>
                <w:rFonts w:hAnsi="標楷體"/>
                <w:b/>
                <w:color w:val="000000" w:themeColor="text1"/>
                <w:sz w:val="22"/>
                <w:szCs w:val="22"/>
              </w:rPr>
            </w:pPr>
          </w:p>
        </w:tc>
      </w:tr>
      <w:tr w:rsidR="003D47FB" w:rsidRPr="003D47FB" w14:paraId="5E1EAFCC" w14:textId="77777777" w:rsidTr="009C4D91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3CB66086" w14:textId="77777777" w:rsidR="00BB5CE3" w:rsidRPr="003D47FB" w:rsidRDefault="00BB5CE3" w:rsidP="0085736E">
            <w:pPr>
              <w:pStyle w:val="3"/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標楷體"/>
                <w:noProof/>
                <w:color w:val="000000" w:themeColor="text1"/>
                <w:sz w:val="22"/>
                <w:szCs w:val="22"/>
              </w:rPr>
              <w:t>105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BA1C06F" w14:textId="77777777" w:rsidR="00BB5CE3" w:rsidRPr="003D47FB" w:rsidRDefault="00BB5CE3" w:rsidP="0085736E">
            <w:pPr>
              <w:pStyle w:val="21"/>
              <w:spacing w:line="400" w:lineRule="exact"/>
              <w:ind w:leftChars="100" w:left="160" w:rightChars="0" w:right="16"/>
              <w:jc w:val="distribute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標楷體" w:hint="eastAsia"/>
                <w:noProof/>
                <w:color w:val="000000" w:themeColor="text1"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7602E4D" w14:textId="77777777" w:rsidR="00BB5CE3" w:rsidRPr="003D47FB" w:rsidRDefault="00BB5CE3" w:rsidP="0085736E">
            <w:pPr>
              <w:pStyle w:val="3"/>
              <w:spacing w:line="400" w:lineRule="exact"/>
              <w:rPr>
                <w:rFonts w:hAnsi="細明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細明體"/>
                <w:noProof/>
                <w:color w:val="000000" w:themeColor="text1"/>
                <w:sz w:val="22"/>
                <w:szCs w:val="22"/>
              </w:rPr>
              <w:t>1,809,994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FDD20DB" w14:textId="77777777" w:rsidR="00BB5CE3" w:rsidRPr="003D47FB" w:rsidRDefault="00BB5CE3" w:rsidP="0085736E">
            <w:pPr>
              <w:pStyle w:val="3"/>
              <w:spacing w:line="400" w:lineRule="exact"/>
              <w:rPr>
                <w:rFonts w:hAnsi="細明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細明體"/>
                <w:noProof/>
                <w:color w:val="000000" w:themeColor="text1"/>
                <w:sz w:val="22"/>
                <w:szCs w:val="22"/>
              </w:rPr>
              <w:t>655,303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424613" w14:textId="77777777" w:rsidR="00BB5CE3" w:rsidRPr="003D47FB" w:rsidRDefault="00BB5CE3" w:rsidP="0085736E">
            <w:pPr>
              <w:pStyle w:val="3"/>
              <w:spacing w:line="400" w:lineRule="exact"/>
              <w:rPr>
                <w:rFonts w:hAnsi="細明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細明體"/>
                <w:noProof/>
                <w:color w:val="000000" w:themeColor="text1"/>
                <w:sz w:val="22"/>
                <w:szCs w:val="22"/>
              </w:rPr>
              <w:t>36.20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168742E9" w14:textId="52E25C07" w:rsidR="00BB5CE3" w:rsidRPr="003D47FB" w:rsidRDefault="00BB5CE3" w:rsidP="002749CA">
            <w:pPr>
              <w:pStyle w:val="4"/>
              <w:spacing w:line="240" w:lineRule="exact"/>
              <w:rPr>
                <w:rFonts w:hAnsi="標楷體"/>
                <w:color w:val="000000" w:themeColor="text1"/>
                <w:w w:val="100"/>
                <w:sz w:val="22"/>
                <w:szCs w:val="22"/>
              </w:rPr>
            </w:pPr>
            <w:r w:rsidRPr="003D47FB">
              <w:rPr>
                <w:rFonts w:hAnsi="標楷體" w:hint="eastAsia"/>
                <w:noProof/>
                <w:color w:val="000000" w:themeColor="text1"/>
                <w:w w:val="100"/>
                <w:sz w:val="22"/>
                <w:szCs w:val="22"/>
              </w:rPr>
              <w:t>105、107、110</w:t>
            </w:r>
            <w:r w:rsidR="00D57A11" w:rsidRPr="003D47FB">
              <w:rPr>
                <w:rFonts w:hAnsi="標楷體" w:hint="eastAsia"/>
                <w:noProof/>
                <w:color w:val="000000" w:themeColor="text1"/>
                <w:w w:val="100"/>
                <w:sz w:val="22"/>
                <w:szCs w:val="22"/>
              </w:rPr>
              <w:t>至</w:t>
            </w:r>
            <w:r w:rsidRPr="003D47FB">
              <w:rPr>
                <w:rFonts w:hAnsi="標楷體" w:hint="eastAsia"/>
                <w:noProof/>
                <w:color w:val="000000" w:themeColor="text1"/>
                <w:w w:val="100"/>
                <w:sz w:val="22"/>
                <w:szCs w:val="22"/>
              </w:rPr>
              <w:t>112年度，</w:t>
            </w:r>
            <w:r w:rsidR="00D57A11" w:rsidRPr="003D47FB">
              <w:rPr>
                <w:rFonts w:hAnsi="標楷體" w:hint="eastAsia"/>
                <w:noProof/>
                <w:color w:val="000000" w:themeColor="text1"/>
                <w:w w:val="100"/>
                <w:sz w:val="22"/>
                <w:szCs w:val="22"/>
              </w:rPr>
              <w:t>均係</w:t>
            </w:r>
            <w:r w:rsidRPr="003D47FB">
              <w:rPr>
                <w:rFonts w:hAnsi="標楷體" w:hint="eastAsia"/>
                <w:noProof/>
                <w:color w:val="000000" w:themeColor="text1"/>
                <w:w w:val="100"/>
                <w:sz w:val="22"/>
                <w:szCs w:val="22"/>
              </w:rPr>
              <w:t>違反</w:t>
            </w:r>
            <w:r w:rsidR="00F22A1D" w:rsidRPr="003D47FB">
              <w:rPr>
                <w:rFonts w:hAnsi="標楷體" w:hint="eastAsia"/>
                <w:noProof/>
                <w:color w:val="000000" w:themeColor="text1"/>
                <w:w w:val="100"/>
                <w:sz w:val="22"/>
                <w:szCs w:val="22"/>
              </w:rPr>
              <w:t>政治獻金法、公職人員財產申報法及公職人員利益衝突迴避法</w:t>
            </w:r>
            <w:r w:rsidRPr="003D47FB">
              <w:rPr>
                <w:rFonts w:hAnsi="標楷體" w:hint="eastAsia"/>
                <w:noProof/>
                <w:color w:val="000000" w:themeColor="text1"/>
                <w:w w:val="100"/>
                <w:sz w:val="22"/>
                <w:szCs w:val="22"/>
              </w:rPr>
              <w:t>之罰鍰</w:t>
            </w:r>
            <w:r w:rsidR="00D57A11" w:rsidRPr="003D47FB">
              <w:rPr>
                <w:rFonts w:hAnsi="標楷體" w:hint="eastAsia"/>
                <w:noProof/>
                <w:color w:val="000000" w:themeColor="text1"/>
                <w:w w:val="100"/>
                <w:sz w:val="22"/>
                <w:szCs w:val="22"/>
              </w:rPr>
              <w:t>，尚待收取</w:t>
            </w:r>
            <w:r w:rsidRPr="003D47FB">
              <w:rPr>
                <w:rFonts w:hAnsi="標楷體" w:hint="eastAsia"/>
                <w:noProof/>
                <w:color w:val="000000" w:themeColor="text1"/>
                <w:w w:val="100"/>
                <w:sz w:val="22"/>
                <w:szCs w:val="22"/>
              </w:rPr>
              <w:t>。</w:t>
            </w:r>
          </w:p>
        </w:tc>
      </w:tr>
      <w:tr w:rsidR="003D47FB" w:rsidRPr="003D47FB" w14:paraId="1F86F66A" w14:textId="77777777" w:rsidTr="009C4D91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5A4B0611" w14:textId="77777777" w:rsidR="00BB5CE3" w:rsidRPr="003D47FB" w:rsidRDefault="00BB5CE3" w:rsidP="0085736E">
            <w:pPr>
              <w:pStyle w:val="3"/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標楷體"/>
                <w:noProof/>
                <w:color w:val="000000" w:themeColor="text1"/>
                <w:sz w:val="22"/>
                <w:szCs w:val="22"/>
              </w:rPr>
              <w:t>107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B3495AB" w14:textId="77777777" w:rsidR="00BB5CE3" w:rsidRPr="003D47FB" w:rsidRDefault="00BB5CE3" w:rsidP="0085736E">
            <w:pPr>
              <w:pStyle w:val="21"/>
              <w:spacing w:line="400" w:lineRule="exact"/>
              <w:ind w:leftChars="100" w:left="160" w:rightChars="0" w:right="16"/>
              <w:jc w:val="distribute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標楷體" w:hint="eastAsia"/>
                <w:noProof/>
                <w:color w:val="000000" w:themeColor="text1"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B5E6C47" w14:textId="77777777" w:rsidR="00BB5CE3" w:rsidRPr="003D47FB" w:rsidRDefault="00BB5CE3" w:rsidP="0085736E">
            <w:pPr>
              <w:pStyle w:val="3"/>
              <w:spacing w:line="400" w:lineRule="exact"/>
              <w:rPr>
                <w:rFonts w:hAnsi="細明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細明體"/>
                <w:noProof/>
                <w:color w:val="000000" w:themeColor="text1"/>
                <w:sz w:val="22"/>
                <w:szCs w:val="22"/>
              </w:rPr>
              <w:t>3,313,000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06CD19B" w14:textId="77777777" w:rsidR="00BB5CE3" w:rsidRPr="003D47FB" w:rsidRDefault="00BB5CE3" w:rsidP="0085736E">
            <w:pPr>
              <w:pStyle w:val="3"/>
              <w:spacing w:line="400" w:lineRule="exact"/>
              <w:rPr>
                <w:rFonts w:hAnsi="細明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細明體"/>
                <w:noProof/>
                <w:color w:val="000000" w:themeColor="text1"/>
                <w:sz w:val="22"/>
                <w:szCs w:val="22"/>
              </w:rPr>
              <w:t>2,713,000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B22437" w14:textId="77777777" w:rsidR="00BB5CE3" w:rsidRPr="003D47FB" w:rsidRDefault="00BB5CE3" w:rsidP="0085736E">
            <w:pPr>
              <w:pStyle w:val="3"/>
              <w:spacing w:line="400" w:lineRule="exact"/>
              <w:rPr>
                <w:rFonts w:hAnsi="細明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細明體"/>
                <w:noProof/>
                <w:color w:val="000000" w:themeColor="text1"/>
                <w:sz w:val="22"/>
                <w:szCs w:val="22"/>
              </w:rPr>
              <w:t>81.89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62242406" w14:textId="77777777" w:rsidR="00BB5CE3" w:rsidRPr="003D47FB" w:rsidRDefault="00BB5CE3" w:rsidP="0085736E">
            <w:pPr>
              <w:pStyle w:val="4"/>
              <w:spacing w:line="400" w:lineRule="exact"/>
              <w:rPr>
                <w:rFonts w:hAnsi="標楷體"/>
                <w:color w:val="000000" w:themeColor="text1"/>
                <w:sz w:val="22"/>
                <w:szCs w:val="22"/>
              </w:rPr>
            </w:pPr>
          </w:p>
        </w:tc>
      </w:tr>
      <w:tr w:rsidR="003D47FB" w:rsidRPr="003D47FB" w14:paraId="700B0863" w14:textId="77777777" w:rsidTr="009C4D91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17A7FA21" w14:textId="77777777" w:rsidR="00BB5CE3" w:rsidRPr="003D47FB" w:rsidRDefault="00BB5CE3" w:rsidP="0085736E">
            <w:pPr>
              <w:pStyle w:val="3"/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標楷體"/>
                <w:noProof/>
                <w:color w:val="000000" w:themeColor="text1"/>
                <w:sz w:val="22"/>
                <w:szCs w:val="22"/>
              </w:rPr>
              <w:t>110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233919E" w14:textId="77777777" w:rsidR="00BB5CE3" w:rsidRPr="003D47FB" w:rsidRDefault="00BB5CE3" w:rsidP="0085736E">
            <w:pPr>
              <w:pStyle w:val="21"/>
              <w:spacing w:line="400" w:lineRule="exact"/>
              <w:ind w:leftChars="100" w:left="160" w:rightChars="0" w:right="16"/>
              <w:jc w:val="distribute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標楷體" w:hint="eastAsia"/>
                <w:noProof/>
                <w:color w:val="000000" w:themeColor="text1"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F6614C5" w14:textId="77777777" w:rsidR="00BB5CE3" w:rsidRPr="003D47FB" w:rsidRDefault="00BB5CE3" w:rsidP="0085736E">
            <w:pPr>
              <w:pStyle w:val="3"/>
              <w:spacing w:line="400" w:lineRule="exact"/>
              <w:rPr>
                <w:rFonts w:hAnsi="細明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細明體"/>
                <w:noProof/>
                <w:color w:val="000000" w:themeColor="text1"/>
                <w:sz w:val="22"/>
                <w:szCs w:val="22"/>
              </w:rPr>
              <w:t>3,973,062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A379025" w14:textId="77777777" w:rsidR="00BB5CE3" w:rsidRPr="003D47FB" w:rsidRDefault="00BB5CE3" w:rsidP="0085736E">
            <w:pPr>
              <w:pStyle w:val="3"/>
              <w:spacing w:line="400" w:lineRule="exact"/>
              <w:rPr>
                <w:rFonts w:hAnsi="細明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細明體"/>
                <w:noProof/>
                <w:color w:val="000000" w:themeColor="text1"/>
                <w:sz w:val="22"/>
                <w:szCs w:val="22"/>
              </w:rPr>
              <w:t>1,637,723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A1DFB1" w14:textId="77777777" w:rsidR="00BB5CE3" w:rsidRPr="003D47FB" w:rsidRDefault="00BB5CE3" w:rsidP="0085736E">
            <w:pPr>
              <w:pStyle w:val="3"/>
              <w:spacing w:line="400" w:lineRule="exact"/>
              <w:rPr>
                <w:rFonts w:hAnsi="細明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細明體"/>
                <w:noProof/>
                <w:color w:val="000000" w:themeColor="text1"/>
                <w:sz w:val="22"/>
                <w:szCs w:val="22"/>
              </w:rPr>
              <w:t>41.22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1D0F53B5" w14:textId="77777777" w:rsidR="00BB5CE3" w:rsidRPr="003D47FB" w:rsidRDefault="00BB5CE3" w:rsidP="0085736E">
            <w:pPr>
              <w:pStyle w:val="4"/>
              <w:spacing w:line="400" w:lineRule="exact"/>
              <w:rPr>
                <w:rFonts w:hAnsi="標楷體"/>
                <w:color w:val="000000" w:themeColor="text1"/>
                <w:sz w:val="22"/>
                <w:szCs w:val="22"/>
              </w:rPr>
            </w:pPr>
          </w:p>
        </w:tc>
      </w:tr>
      <w:tr w:rsidR="003D47FB" w:rsidRPr="003D47FB" w14:paraId="3828ADFD" w14:textId="77777777" w:rsidTr="009C4D91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724DC2A9" w14:textId="77777777" w:rsidR="00BB5CE3" w:rsidRPr="003D47FB" w:rsidRDefault="00BB5CE3" w:rsidP="0085736E">
            <w:pPr>
              <w:pStyle w:val="3"/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標楷體"/>
                <w:noProof/>
                <w:color w:val="000000" w:themeColor="text1"/>
                <w:sz w:val="22"/>
                <w:szCs w:val="22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C31C19C" w14:textId="77777777" w:rsidR="00BB5CE3" w:rsidRPr="003D47FB" w:rsidRDefault="00BB5CE3" w:rsidP="0085736E">
            <w:pPr>
              <w:pStyle w:val="21"/>
              <w:spacing w:line="400" w:lineRule="exact"/>
              <w:ind w:leftChars="100" w:left="160" w:rightChars="0" w:right="16"/>
              <w:jc w:val="distribute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標楷體" w:hint="eastAsia"/>
                <w:noProof/>
                <w:color w:val="000000" w:themeColor="text1"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BDD4D06" w14:textId="77777777" w:rsidR="00BB5CE3" w:rsidRPr="003D47FB" w:rsidRDefault="00BB5CE3" w:rsidP="0085736E">
            <w:pPr>
              <w:pStyle w:val="3"/>
              <w:spacing w:line="400" w:lineRule="exact"/>
              <w:rPr>
                <w:rFonts w:hAnsi="細明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細明體"/>
                <w:noProof/>
                <w:color w:val="000000" w:themeColor="text1"/>
                <w:sz w:val="22"/>
                <w:szCs w:val="22"/>
              </w:rPr>
              <w:t>6,970,019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3E0A05E" w14:textId="77777777" w:rsidR="00BB5CE3" w:rsidRPr="003D47FB" w:rsidRDefault="00BB5CE3" w:rsidP="0085736E">
            <w:pPr>
              <w:pStyle w:val="3"/>
              <w:spacing w:line="400" w:lineRule="exact"/>
              <w:rPr>
                <w:rFonts w:hAnsi="細明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細明體"/>
                <w:noProof/>
                <w:color w:val="000000" w:themeColor="text1"/>
                <w:sz w:val="22"/>
                <w:szCs w:val="22"/>
              </w:rPr>
              <w:t>6,478,019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75110A" w14:textId="77777777" w:rsidR="00BB5CE3" w:rsidRPr="003D47FB" w:rsidRDefault="00BB5CE3" w:rsidP="0085736E">
            <w:pPr>
              <w:pStyle w:val="3"/>
              <w:spacing w:line="400" w:lineRule="exact"/>
              <w:rPr>
                <w:rFonts w:hAnsi="細明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細明體"/>
                <w:noProof/>
                <w:color w:val="000000" w:themeColor="text1"/>
                <w:sz w:val="22"/>
                <w:szCs w:val="22"/>
              </w:rPr>
              <w:t>92.94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751B6CC5" w14:textId="77777777" w:rsidR="00BB5CE3" w:rsidRPr="003D47FB" w:rsidRDefault="00BB5CE3" w:rsidP="0085736E">
            <w:pPr>
              <w:pStyle w:val="4"/>
              <w:spacing w:line="400" w:lineRule="exact"/>
              <w:rPr>
                <w:rFonts w:hAnsi="標楷體"/>
                <w:color w:val="000000" w:themeColor="text1"/>
                <w:sz w:val="22"/>
                <w:szCs w:val="22"/>
              </w:rPr>
            </w:pPr>
          </w:p>
        </w:tc>
      </w:tr>
      <w:tr w:rsidR="003D47FB" w:rsidRPr="003D47FB" w14:paraId="0B7E4A06" w14:textId="77777777" w:rsidTr="009C4D91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0BA79675" w14:textId="77777777" w:rsidR="00BB5CE3" w:rsidRPr="003D47FB" w:rsidRDefault="00BB5CE3" w:rsidP="0085736E">
            <w:pPr>
              <w:pStyle w:val="3"/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標楷體"/>
                <w:noProof/>
                <w:color w:val="000000" w:themeColor="text1"/>
                <w:sz w:val="22"/>
                <w:szCs w:val="22"/>
              </w:rPr>
              <w:t>112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743CE49" w14:textId="77777777" w:rsidR="00BB5CE3" w:rsidRPr="003D47FB" w:rsidRDefault="00BB5CE3" w:rsidP="0085736E">
            <w:pPr>
              <w:pStyle w:val="21"/>
              <w:spacing w:line="400" w:lineRule="exact"/>
              <w:ind w:leftChars="100" w:left="160" w:rightChars="0" w:right="16"/>
              <w:jc w:val="distribute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標楷體" w:hint="eastAsia"/>
                <w:noProof/>
                <w:color w:val="000000" w:themeColor="text1"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F4DA0CF" w14:textId="77777777" w:rsidR="00BB5CE3" w:rsidRPr="003D47FB" w:rsidRDefault="00BB5CE3" w:rsidP="0085736E">
            <w:pPr>
              <w:pStyle w:val="3"/>
              <w:spacing w:line="400" w:lineRule="exact"/>
              <w:rPr>
                <w:rFonts w:hAnsi="細明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細明體"/>
                <w:noProof/>
                <w:color w:val="000000" w:themeColor="text1"/>
                <w:sz w:val="22"/>
                <w:szCs w:val="22"/>
              </w:rPr>
              <w:t>5,925,247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01EFA52" w14:textId="77777777" w:rsidR="00BB5CE3" w:rsidRPr="003D47FB" w:rsidRDefault="00BB5CE3" w:rsidP="0085736E">
            <w:pPr>
              <w:pStyle w:val="3"/>
              <w:spacing w:line="400" w:lineRule="exact"/>
              <w:rPr>
                <w:rFonts w:hAnsi="細明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細明體"/>
                <w:noProof/>
                <w:color w:val="000000" w:themeColor="text1"/>
                <w:sz w:val="22"/>
                <w:szCs w:val="22"/>
              </w:rPr>
              <w:t>4,009,660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F75DC73" w14:textId="77777777" w:rsidR="00BB5CE3" w:rsidRPr="003D47FB" w:rsidRDefault="00BB5CE3" w:rsidP="0085736E">
            <w:pPr>
              <w:pStyle w:val="3"/>
              <w:spacing w:line="400" w:lineRule="exact"/>
              <w:rPr>
                <w:rFonts w:hAnsi="細明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細明體"/>
                <w:noProof/>
                <w:color w:val="000000" w:themeColor="text1"/>
                <w:sz w:val="22"/>
                <w:szCs w:val="22"/>
              </w:rPr>
              <w:t>67.67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47971E9D" w14:textId="77777777" w:rsidR="00BB5CE3" w:rsidRPr="003D47FB" w:rsidRDefault="00BB5CE3" w:rsidP="0085736E">
            <w:pPr>
              <w:pStyle w:val="4"/>
              <w:spacing w:line="400" w:lineRule="exact"/>
              <w:rPr>
                <w:rFonts w:hAnsi="標楷體"/>
                <w:color w:val="000000" w:themeColor="text1"/>
                <w:sz w:val="22"/>
                <w:szCs w:val="22"/>
              </w:rPr>
            </w:pPr>
          </w:p>
        </w:tc>
      </w:tr>
    </w:tbl>
    <w:p w14:paraId="06EA8B9E" w14:textId="77777777" w:rsidR="00BB5CE3" w:rsidRPr="003D47FB" w:rsidRDefault="00BB5CE3" w:rsidP="0085736E">
      <w:pPr>
        <w:pStyle w:val="aa"/>
        <w:spacing w:line="400" w:lineRule="exact"/>
        <w:rPr>
          <w:color w:val="000000" w:themeColor="text1"/>
        </w:rPr>
      </w:pPr>
      <w:r w:rsidRPr="003D47FB">
        <w:rPr>
          <w:rFonts w:hint="eastAsia"/>
          <w:color w:val="000000" w:themeColor="text1"/>
        </w:rPr>
        <w:t>註</w:t>
      </w:r>
      <w:r w:rsidRPr="003D47FB">
        <w:rPr>
          <w:color w:val="000000" w:themeColor="text1"/>
        </w:rPr>
        <w:t>：</w:t>
      </w:r>
      <w:r w:rsidRPr="003D47FB">
        <w:rPr>
          <w:rFonts w:hint="eastAsia"/>
          <w:color w:val="000000" w:themeColor="text1"/>
        </w:rPr>
        <w:t>本表所列項目係指應收保留數達20％</w:t>
      </w:r>
      <w:r w:rsidRPr="003D47FB">
        <w:rPr>
          <w:color w:val="000000" w:themeColor="text1"/>
        </w:rPr>
        <w:t>，</w:t>
      </w:r>
      <w:r w:rsidRPr="003D47FB">
        <w:rPr>
          <w:rFonts w:hint="eastAsia"/>
          <w:color w:val="000000" w:themeColor="text1"/>
        </w:rPr>
        <w:t>或3千萬元以上者</w:t>
      </w:r>
      <w:r w:rsidRPr="003D47FB">
        <w:rPr>
          <w:color w:val="000000" w:themeColor="text1"/>
        </w:rPr>
        <w:t>。</w:t>
      </w:r>
    </w:p>
    <w:p w14:paraId="6EFAF227" w14:textId="5CA3BAFB" w:rsidR="00BB5CE3" w:rsidRPr="003D47FB" w:rsidRDefault="00BB5CE3" w:rsidP="0085736E">
      <w:pPr>
        <w:spacing w:line="400" w:lineRule="exact"/>
        <w:jc w:val="left"/>
        <w:rPr>
          <w:color w:val="000000" w:themeColor="text1"/>
        </w:rPr>
      </w:pPr>
    </w:p>
    <w:p w14:paraId="10490CFF" w14:textId="77777777" w:rsidR="00D4431D" w:rsidRPr="003D47FB" w:rsidRDefault="00D4431D" w:rsidP="0085736E">
      <w:pPr>
        <w:spacing w:line="400" w:lineRule="exact"/>
        <w:jc w:val="left"/>
        <w:rPr>
          <w:color w:val="000000" w:themeColor="text1"/>
        </w:rPr>
      </w:pPr>
    </w:p>
    <w:p w14:paraId="66A83073" w14:textId="77777777" w:rsidR="00BB5CE3" w:rsidRPr="003D47FB" w:rsidRDefault="00BB5CE3" w:rsidP="00BB5CE3">
      <w:pPr>
        <w:jc w:val="left"/>
        <w:rPr>
          <w:color w:val="000000" w:themeColor="text1"/>
        </w:rPr>
      </w:pPr>
      <w:r w:rsidRPr="003D47FB">
        <w:rPr>
          <w:rFonts w:hint="eastAsia"/>
          <w:b/>
          <w:color w:val="000000" w:themeColor="text1"/>
          <w:sz w:val="32"/>
          <w:szCs w:val="32"/>
        </w:rPr>
        <w:lastRenderedPageBreak/>
        <w:t>（二）　歲出部分</w:t>
      </w:r>
    </w:p>
    <w:p w14:paraId="09F8DC0A" w14:textId="77777777" w:rsidR="00BB5CE3" w:rsidRPr="003D47FB" w:rsidRDefault="00BB5CE3" w:rsidP="00BB5CE3">
      <w:pPr>
        <w:pStyle w:val="10"/>
        <w:spacing w:line="360" w:lineRule="exact"/>
        <w:jc w:val="right"/>
        <w:rPr>
          <w:color w:val="000000" w:themeColor="text1"/>
          <w:sz w:val="20"/>
          <w:szCs w:val="20"/>
        </w:rPr>
      </w:pPr>
    </w:p>
    <w:tbl>
      <w:tblPr>
        <w:tblW w:w="1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3261"/>
        <w:gridCol w:w="3260"/>
        <w:gridCol w:w="1276"/>
        <w:gridCol w:w="8646"/>
      </w:tblGrid>
      <w:tr w:rsidR="003D47FB" w:rsidRPr="003D47FB" w14:paraId="03AC57DB" w14:textId="77777777" w:rsidTr="009C4D91">
        <w:trPr>
          <w:cantSplit/>
          <w:trHeight w:val="284"/>
          <w:tblHeader/>
        </w:trPr>
        <w:tc>
          <w:tcPr>
            <w:tcW w:w="198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1E2CD2" w14:textId="77777777" w:rsidR="00BB5CE3" w:rsidRPr="003D47FB" w:rsidRDefault="00BB5CE3" w:rsidP="009C4D91">
            <w:pPr>
              <w:pStyle w:val="10"/>
              <w:spacing w:line="360" w:lineRule="exact"/>
              <w:rPr>
                <w:rFonts w:hAnsi="標楷體"/>
                <w:color w:val="000000" w:themeColor="text1"/>
                <w:sz w:val="28"/>
              </w:rPr>
            </w:pPr>
            <w:r w:rsidRPr="003D47FB">
              <w:rPr>
                <w:rFonts w:hAnsi="標楷體" w:hint="eastAsia"/>
                <w:color w:val="000000" w:themeColor="text1"/>
                <w:sz w:val="28"/>
              </w:rPr>
              <w:t>1.  113年度應付保留數簡明表</w:t>
            </w:r>
          </w:p>
          <w:p w14:paraId="3FAA4F2D" w14:textId="77777777" w:rsidR="00BB5CE3" w:rsidRPr="003D47FB" w:rsidRDefault="00BB5CE3" w:rsidP="009C4D91">
            <w:pPr>
              <w:pStyle w:val="a8"/>
              <w:ind w:left="48" w:right="48"/>
              <w:jc w:val="right"/>
              <w:rPr>
                <w:rFonts w:ascii="標楷體" w:hAnsi="標楷體"/>
                <w:color w:val="000000" w:themeColor="text1"/>
                <w:sz w:val="24"/>
                <w:szCs w:val="24"/>
              </w:rPr>
            </w:pPr>
            <w:r w:rsidRPr="003D47FB">
              <w:rPr>
                <w:rFonts w:ascii="標楷體" w:hAnsi="標楷體" w:hint="eastAsia"/>
                <w:color w:val="000000" w:themeColor="text1"/>
                <w:sz w:val="24"/>
                <w:szCs w:val="24"/>
              </w:rPr>
              <w:t>單位</w:t>
            </w:r>
            <w:r w:rsidRPr="003D47FB">
              <w:rPr>
                <w:rFonts w:ascii="標楷體" w:hAnsi="標楷體"/>
                <w:color w:val="000000" w:themeColor="text1"/>
                <w:sz w:val="24"/>
                <w:szCs w:val="24"/>
              </w:rPr>
              <w:t>：</w:t>
            </w:r>
            <w:r w:rsidRPr="003D47FB">
              <w:rPr>
                <w:rFonts w:ascii="標楷體" w:hAnsi="標楷體" w:hint="eastAsia"/>
                <w:color w:val="000000" w:themeColor="text1"/>
                <w:sz w:val="24"/>
                <w:szCs w:val="24"/>
              </w:rPr>
              <w:t>新臺幣元</w:t>
            </w:r>
          </w:p>
        </w:tc>
      </w:tr>
      <w:tr w:rsidR="003D47FB" w:rsidRPr="003D47FB" w14:paraId="6136FBA1" w14:textId="77777777" w:rsidTr="009C4D91">
        <w:trPr>
          <w:cantSplit/>
          <w:trHeight w:val="284"/>
          <w:tblHeader/>
        </w:trPr>
        <w:tc>
          <w:tcPr>
            <w:tcW w:w="3430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05B30C42" w14:textId="77777777" w:rsidR="00BB5CE3" w:rsidRPr="003D47FB" w:rsidRDefault="00BB5CE3" w:rsidP="009C4D91">
            <w:pPr>
              <w:pStyle w:val="a8"/>
              <w:ind w:left="48" w:right="48"/>
              <w:rPr>
                <w:color w:val="000000" w:themeColor="text1"/>
                <w:sz w:val="22"/>
                <w:szCs w:val="22"/>
              </w:rPr>
            </w:pPr>
            <w:r w:rsidRPr="003D47FB">
              <w:rPr>
                <w:rFonts w:hint="eastAsia"/>
                <w:color w:val="000000" w:themeColor="text1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vAlign w:val="center"/>
          </w:tcPr>
          <w:p w14:paraId="40E9ED15" w14:textId="77777777" w:rsidR="00BB5CE3" w:rsidRPr="003D47FB" w:rsidRDefault="00BB5CE3" w:rsidP="009C4D91">
            <w:pPr>
              <w:pStyle w:val="a8"/>
              <w:ind w:left="48" w:right="48"/>
              <w:rPr>
                <w:color w:val="000000" w:themeColor="text1"/>
                <w:sz w:val="22"/>
                <w:szCs w:val="22"/>
              </w:rPr>
            </w:pPr>
            <w:r w:rsidRPr="003D47FB">
              <w:rPr>
                <w:rFonts w:hint="eastAsia"/>
                <w:color w:val="000000" w:themeColor="text1"/>
                <w:sz w:val="22"/>
                <w:szCs w:val="22"/>
              </w:rPr>
              <w:t>預算數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14:paraId="693925CE" w14:textId="77777777" w:rsidR="00BB5CE3" w:rsidRPr="003D47FB" w:rsidRDefault="00BB5CE3" w:rsidP="009C4D91">
            <w:pPr>
              <w:pStyle w:val="a8"/>
              <w:ind w:left="48" w:right="48"/>
              <w:rPr>
                <w:color w:val="000000" w:themeColor="text1"/>
                <w:sz w:val="22"/>
                <w:szCs w:val="22"/>
              </w:rPr>
            </w:pPr>
            <w:r w:rsidRPr="003D47FB">
              <w:rPr>
                <w:rFonts w:hint="eastAsia"/>
                <w:color w:val="000000" w:themeColor="text1"/>
                <w:sz w:val="22"/>
                <w:szCs w:val="22"/>
              </w:rPr>
              <w:t>應付保留數</w:t>
            </w:r>
          </w:p>
        </w:tc>
        <w:tc>
          <w:tcPr>
            <w:tcW w:w="8646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506C2E3F" w14:textId="77777777" w:rsidR="00BB5CE3" w:rsidRPr="003D47FB" w:rsidRDefault="00BB5CE3" w:rsidP="009C4D91">
            <w:pPr>
              <w:pStyle w:val="a8"/>
              <w:ind w:left="48" w:right="48"/>
              <w:rPr>
                <w:color w:val="000000" w:themeColor="text1"/>
                <w:sz w:val="22"/>
                <w:szCs w:val="22"/>
              </w:rPr>
            </w:pPr>
            <w:r w:rsidRPr="003D47FB">
              <w:rPr>
                <w:rFonts w:hint="eastAsia"/>
                <w:color w:val="000000" w:themeColor="text1"/>
                <w:sz w:val="22"/>
                <w:szCs w:val="22"/>
              </w:rPr>
              <w:t>原因分析</w:t>
            </w:r>
          </w:p>
        </w:tc>
      </w:tr>
      <w:tr w:rsidR="003D47FB" w:rsidRPr="003D47FB" w14:paraId="41E82FE8" w14:textId="77777777" w:rsidTr="009C4D91">
        <w:trPr>
          <w:cantSplit/>
          <w:trHeight w:val="284"/>
          <w:tblHeader/>
        </w:trPr>
        <w:tc>
          <w:tcPr>
            <w:tcW w:w="343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5603A0A" w14:textId="77777777" w:rsidR="00BB5CE3" w:rsidRPr="003D47FB" w:rsidRDefault="00BB5CE3" w:rsidP="009C4D91">
            <w:pPr>
              <w:ind w:left="70" w:right="6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14:paraId="279F505A" w14:textId="77777777" w:rsidR="00BB5CE3" w:rsidRPr="003D47FB" w:rsidRDefault="00BB5CE3" w:rsidP="009C4D91">
            <w:pPr>
              <w:ind w:left="70" w:right="6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25DA4172" w14:textId="77777777" w:rsidR="00BB5CE3" w:rsidRPr="003D47FB" w:rsidRDefault="00BB5CE3" w:rsidP="009C4D91">
            <w:pPr>
              <w:pStyle w:val="a8"/>
              <w:ind w:left="48" w:right="48"/>
              <w:rPr>
                <w:color w:val="000000" w:themeColor="text1"/>
                <w:sz w:val="22"/>
                <w:szCs w:val="22"/>
              </w:rPr>
            </w:pPr>
            <w:r w:rsidRPr="003D47FB">
              <w:rPr>
                <w:rFonts w:hint="eastAsia"/>
                <w:color w:val="000000" w:themeColor="text1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10D8775" w14:textId="77777777" w:rsidR="00BB5CE3" w:rsidRPr="003D47FB" w:rsidRDefault="00BB5CE3" w:rsidP="009C4D91">
            <w:pPr>
              <w:pStyle w:val="a8"/>
              <w:ind w:left="48" w:right="48"/>
              <w:rPr>
                <w:color w:val="000000" w:themeColor="text1"/>
                <w:sz w:val="22"/>
                <w:szCs w:val="22"/>
              </w:rPr>
            </w:pPr>
            <w:r w:rsidRPr="003D47FB">
              <w:rPr>
                <w:rFonts w:hint="eastAsia"/>
                <w:color w:val="000000" w:themeColor="text1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3F127390" w14:textId="77777777" w:rsidR="00BB5CE3" w:rsidRPr="003D47FB" w:rsidRDefault="00BB5CE3" w:rsidP="009C4D91">
            <w:pPr>
              <w:ind w:left="70" w:right="6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D47FB" w:rsidRPr="003D47FB" w14:paraId="50465E3E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14:paraId="0382B3E6" w14:textId="77777777" w:rsidR="00BB5CE3" w:rsidRPr="003D47FB" w:rsidRDefault="00BB5CE3" w:rsidP="009C4D91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color w:val="000000" w:themeColor="text1"/>
                <w:sz w:val="22"/>
                <w:szCs w:val="22"/>
              </w:rPr>
            </w:pPr>
            <w:r w:rsidRPr="003D47FB">
              <w:rPr>
                <w:rFonts w:hAnsi="標楷體" w:hint="eastAsia"/>
                <w:b/>
                <w:noProof/>
                <w:color w:val="000000" w:themeColor="text1"/>
                <w:sz w:val="22"/>
                <w:szCs w:val="22"/>
              </w:rPr>
              <w:t>監察院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83C1F26" w14:textId="77777777" w:rsidR="00BB5CE3" w:rsidRPr="003D47FB" w:rsidRDefault="00BB5CE3" w:rsidP="009C4D91">
            <w:pPr>
              <w:pStyle w:val="3"/>
              <w:rPr>
                <w:rFonts w:hAnsi="細明體"/>
                <w:b/>
                <w:color w:val="000000" w:themeColor="text1"/>
                <w:spacing w:val="-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583CF2B" w14:textId="77777777" w:rsidR="00BB5CE3" w:rsidRPr="003D47FB" w:rsidRDefault="00BB5CE3" w:rsidP="009C4D91">
            <w:pPr>
              <w:pStyle w:val="3"/>
              <w:rPr>
                <w:rFonts w:hAnsi="細明體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CAF80B5" w14:textId="77777777" w:rsidR="00BB5CE3" w:rsidRPr="003D47FB" w:rsidRDefault="00BB5CE3" w:rsidP="009C4D91">
            <w:pPr>
              <w:pStyle w:val="3"/>
              <w:rPr>
                <w:rFonts w:hAnsi="細明體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23E982A9" w14:textId="77777777" w:rsidR="00BB5CE3" w:rsidRPr="003D47FB" w:rsidRDefault="00BB5CE3" w:rsidP="009C4D91">
            <w:pPr>
              <w:pStyle w:val="4"/>
              <w:rPr>
                <w:rFonts w:hAnsi="標楷體"/>
                <w:b/>
                <w:color w:val="000000" w:themeColor="text1"/>
                <w:sz w:val="22"/>
                <w:szCs w:val="22"/>
              </w:rPr>
            </w:pPr>
          </w:p>
        </w:tc>
      </w:tr>
      <w:tr w:rsidR="003D47FB" w:rsidRPr="003D47FB" w14:paraId="7705CA91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14:paraId="369A49FD" w14:textId="77777777" w:rsidR="00BB5CE3" w:rsidRPr="003D47FB" w:rsidRDefault="00BB5CE3" w:rsidP="009C4D91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標楷體" w:hint="eastAsia"/>
                <w:noProof/>
                <w:color w:val="000000" w:themeColor="text1"/>
                <w:sz w:val="22"/>
                <w:szCs w:val="22"/>
              </w:rPr>
              <w:t>國家人權業務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815441A" w14:textId="77777777" w:rsidR="00BB5CE3" w:rsidRPr="003D47FB" w:rsidRDefault="00BB5CE3" w:rsidP="009C4D91">
            <w:pPr>
              <w:pStyle w:val="3"/>
              <w:rPr>
                <w:rFonts w:hAnsi="細明體"/>
                <w:color w:val="000000" w:themeColor="text1"/>
                <w:spacing w:val="-2"/>
                <w:sz w:val="22"/>
                <w:szCs w:val="22"/>
              </w:rPr>
            </w:pPr>
            <w:r w:rsidRPr="003D47FB">
              <w:rPr>
                <w:rFonts w:hAnsi="細明體"/>
                <w:noProof/>
                <w:color w:val="000000" w:themeColor="text1"/>
                <w:spacing w:val="-2"/>
                <w:sz w:val="22"/>
                <w:szCs w:val="22"/>
              </w:rPr>
              <w:t>120,616,000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2E28771" w14:textId="77777777" w:rsidR="00BB5CE3" w:rsidRPr="003D47FB" w:rsidRDefault="00BB5CE3" w:rsidP="009C4D91">
            <w:pPr>
              <w:pStyle w:val="3"/>
              <w:rPr>
                <w:rFonts w:hAnsi="細明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細明體"/>
                <w:noProof/>
                <w:color w:val="000000" w:themeColor="text1"/>
                <w:sz w:val="22"/>
                <w:szCs w:val="22"/>
              </w:rPr>
              <w:t>32,280,793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72C668" w14:textId="77777777" w:rsidR="00BB5CE3" w:rsidRPr="003D47FB" w:rsidRDefault="00BB5CE3" w:rsidP="009C4D91">
            <w:pPr>
              <w:pStyle w:val="3"/>
              <w:rPr>
                <w:rFonts w:hAnsi="細明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細明體"/>
                <w:noProof/>
                <w:color w:val="000000" w:themeColor="text1"/>
                <w:sz w:val="22"/>
                <w:szCs w:val="22"/>
              </w:rPr>
              <w:t>26.76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59323AC7" w14:textId="0A36EC54" w:rsidR="00BB5CE3" w:rsidRPr="003D47FB" w:rsidRDefault="00BB5CE3" w:rsidP="009C4D91">
            <w:pPr>
              <w:pStyle w:val="4"/>
              <w:rPr>
                <w:rFonts w:hAnsi="標楷體"/>
                <w:color w:val="000000" w:themeColor="text1"/>
                <w:w w:val="100"/>
                <w:sz w:val="22"/>
                <w:szCs w:val="22"/>
              </w:rPr>
            </w:pPr>
            <w:r w:rsidRPr="003D47FB">
              <w:rPr>
                <w:rFonts w:hAnsi="標楷體" w:hint="eastAsia"/>
                <w:noProof/>
                <w:color w:val="000000" w:themeColor="text1"/>
                <w:w w:val="100"/>
                <w:sz w:val="22"/>
                <w:szCs w:val="22"/>
              </w:rPr>
              <w:t>人權陳情申訴案件管理系統擴充</w:t>
            </w:r>
            <w:r w:rsidR="00B436DA" w:rsidRPr="003D47FB">
              <w:rPr>
                <w:rFonts w:hAnsi="標楷體" w:hint="eastAsia"/>
                <w:noProof/>
                <w:color w:val="000000" w:themeColor="text1"/>
                <w:w w:val="100"/>
                <w:sz w:val="22"/>
                <w:szCs w:val="22"/>
              </w:rPr>
              <w:t>等</w:t>
            </w:r>
            <w:r w:rsidRPr="003D47FB">
              <w:rPr>
                <w:rFonts w:hAnsi="標楷體" w:hint="eastAsia"/>
                <w:noProof/>
                <w:color w:val="000000" w:themeColor="text1"/>
                <w:w w:val="100"/>
                <w:sz w:val="22"/>
                <w:szCs w:val="22"/>
              </w:rPr>
              <w:t>案，</w:t>
            </w:r>
            <w:r w:rsidR="00D471B2" w:rsidRPr="003D47FB">
              <w:rPr>
                <w:rFonts w:hAnsi="標楷體" w:hint="eastAsia"/>
                <w:noProof/>
                <w:color w:val="000000" w:themeColor="text1"/>
                <w:w w:val="100"/>
                <w:sz w:val="22"/>
                <w:szCs w:val="22"/>
              </w:rPr>
              <w:t>因</w:t>
            </w:r>
            <w:r w:rsidR="00B436DA" w:rsidRPr="003D47FB">
              <w:rPr>
                <w:rFonts w:hAnsi="標楷體" w:hint="eastAsia"/>
                <w:noProof/>
                <w:color w:val="000000" w:themeColor="text1"/>
                <w:w w:val="100"/>
                <w:sz w:val="22"/>
                <w:szCs w:val="22"/>
              </w:rPr>
              <w:t>合約</w:t>
            </w:r>
            <w:r w:rsidR="00D471B2" w:rsidRPr="003D47FB">
              <w:rPr>
                <w:rFonts w:hAnsi="標楷體" w:hint="eastAsia"/>
                <w:noProof/>
                <w:color w:val="000000" w:themeColor="text1"/>
                <w:w w:val="100"/>
                <w:sz w:val="22"/>
                <w:szCs w:val="22"/>
              </w:rPr>
              <w:t>期程跨年度，</w:t>
            </w:r>
            <w:r w:rsidR="003E63CC" w:rsidRPr="003D47FB">
              <w:rPr>
                <w:rFonts w:hAnsi="標楷體" w:hint="eastAsia"/>
                <w:noProof/>
                <w:color w:val="000000" w:themeColor="text1"/>
                <w:w w:val="100"/>
                <w:sz w:val="22"/>
                <w:szCs w:val="22"/>
              </w:rPr>
              <w:t>須保留繼續執行</w:t>
            </w:r>
            <w:r w:rsidRPr="003D47FB">
              <w:rPr>
                <w:rFonts w:hAnsi="標楷體" w:hint="eastAsia"/>
                <w:noProof/>
                <w:color w:val="000000" w:themeColor="text1"/>
                <w:w w:val="100"/>
                <w:sz w:val="22"/>
                <w:szCs w:val="22"/>
              </w:rPr>
              <w:t>。</w:t>
            </w:r>
          </w:p>
        </w:tc>
      </w:tr>
    </w:tbl>
    <w:p w14:paraId="34391A8E" w14:textId="77777777" w:rsidR="00BB5CE3" w:rsidRPr="003D47FB" w:rsidRDefault="00BB5CE3" w:rsidP="00BB5CE3">
      <w:pPr>
        <w:pStyle w:val="aa"/>
        <w:rPr>
          <w:color w:val="000000" w:themeColor="text1"/>
        </w:rPr>
      </w:pPr>
      <w:r w:rsidRPr="003D47FB">
        <w:rPr>
          <w:rFonts w:hint="eastAsia"/>
          <w:color w:val="000000" w:themeColor="text1"/>
        </w:rPr>
        <w:t>註</w:t>
      </w:r>
      <w:r w:rsidRPr="003D47FB">
        <w:rPr>
          <w:color w:val="000000" w:themeColor="text1"/>
        </w:rPr>
        <w:t>：</w:t>
      </w:r>
      <w:r w:rsidRPr="003D47FB">
        <w:rPr>
          <w:rFonts w:hint="eastAsia"/>
          <w:color w:val="000000" w:themeColor="text1"/>
        </w:rPr>
        <w:t>本表所列項目係指應付保留數達20％，或3千萬元以上者</w:t>
      </w:r>
      <w:r w:rsidRPr="003D47FB">
        <w:rPr>
          <w:color w:val="000000" w:themeColor="text1"/>
        </w:rPr>
        <w:t>。</w:t>
      </w:r>
    </w:p>
    <w:p w14:paraId="0DBC996C" w14:textId="77777777" w:rsidR="00BB5CE3" w:rsidRPr="003D47FB" w:rsidRDefault="00BB5CE3" w:rsidP="00BB5CE3">
      <w:pPr>
        <w:pStyle w:val="aa"/>
        <w:rPr>
          <w:color w:val="000000" w:themeColor="text1"/>
        </w:rPr>
      </w:pPr>
    </w:p>
    <w:p w14:paraId="175683ED" w14:textId="77777777" w:rsidR="00BB5CE3" w:rsidRPr="003D47FB" w:rsidRDefault="00BB5CE3" w:rsidP="00BB5CE3">
      <w:pPr>
        <w:pStyle w:val="aa"/>
        <w:rPr>
          <w:color w:val="000000" w:themeColor="text1"/>
        </w:rPr>
      </w:pPr>
    </w:p>
    <w:p w14:paraId="7CCABFDD" w14:textId="77777777" w:rsidR="00BB5CE3" w:rsidRPr="003D47FB" w:rsidRDefault="00BB5CE3" w:rsidP="00BB5CE3">
      <w:pPr>
        <w:pStyle w:val="10"/>
        <w:jc w:val="right"/>
        <w:rPr>
          <w:color w:val="000000" w:themeColor="text1"/>
        </w:rPr>
      </w:pPr>
    </w:p>
    <w:tbl>
      <w:tblPr>
        <w:tblW w:w="2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788"/>
      </w:tblGrid>
      <w:tr w:rsidR="003D47FB" w:rsidRPr="003D47FB" w14:paraId="59343BA4" w14:textId="77777777" w:rsidTr="009C4D91">
        <w:trPr>
          <w:cantSplit/>
          <w:trHeight w:val="284"/>
          <w:tblHeader/>
        </w:trPr>
        <w:tc>
          <w:tcPr>
            <w:tcW w:w="2001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092F8516" w14:textId="7F8E0391" w:rsidR="00BB5CE3" w:rsidRPr="003D47FB" w:rsidRDefault="005A49F4" w:rsidP="009C4D91">
            <w:pPr>
              <w:pStyle w:val="10"/>
              <w:rPr>
                <w:rFonts w:hAnsi="標楷體"/>
                <w:color w:val="000000" w:themeColor="text1"/>
                <w:sz w:val="28"/>
              </w:rPr>
            </w:pPr>
            <w:r w:rsidRPr="003D47FB">
              <w:rPr>
                <w:rFonts w:hAnsi="標楷體" w:hint="eastAsia"/>
                <w:color w:val="000000" w:themeColor="text1"/>
                <w:sz w:val="28"/>
              </w:rPr>
              <w:t>2</w:t>
            </w:r>
            <w:r w:rsidR="00BB5CE3" w:rsidRPr="003D47FB">
              <w:rPr>
                <w:rFonts w:hAnsi="標楷體" w:hint="eastAsia"/>
                <w:color w:val="000000" w:themeColor="text1"/>
                <w:sz w:val="28"/>
              </w:rPr>
              <w:t>.  以前年度歲出減免（註銷）數簡明表</w:t>
            </w:r>
          </w:p>
          <w:p w14:paraId="7F1163F2" w14:textId="77777777" w:rsidR="00BB5CE3" w:rsidRPr="003D47FB" w:rsidRDefault="00BB5CE3" w:rsidP="009C4D91">
            <w:pPr>
              <w:pStyle w:val="a8"/>
              <w:ind w:left="48" w:right="48"/>
              <w:jc w:val="right"/>
              <w:rPr>
                <w:rFonts w:ascii="標楷體" w:hAnsi="標楷體"/>
                <w:color w:val="000000" w:themeColor="text1"/>
                <w:sz w:val="24"/>
                <w:szCs w:val="24"/>
              </w:rPr>
            </w:pPr>
            <w:r w:rsidRPr="003D47FB">
              <w:rPr>
                <w:rFonts w:ascii="標楷體" w:hAnsi="標楷體" w:hint="eastAsia"/>
                <w:color w:val="000000" w:themeColor="text1"/>
                <w:sz w:val="24"/>
                <w:szCs w:val="24"/>
              </w:rPr>
              <w:t>單位</w:t>
            </w:r>
            <w:r w:rsidRPr="003D47FB">
              <w:rPr>
                <w:rFonts w:ascii="標楷體" w:hAnsi="標楷體"/>
                <w:color w:val="000000" w:themeColor="text1"/>
                <w:sz w:val="24"/>
                <w:szCs w:val="24"/>
              </w:rPr>
              <w:t>：</w:t>
            </w:r>
            <w:r w:rsidRPr="003D47FB">
              <w:rPr>
                <w:rFonts w:ascii="標楷體" w:hAnsi="標楷體" w:hint="eastAsia"/>
                <w:color w:val="000000" w:themeColor="text1"/>
                <w:sz w:val="24"/>
                <w:szCs w:val="24"/>
              </w:rPr>
              <w:t>新臺幣元</w:t>
            </w:r>
          </w:p>
        </w:tc>
      </w:tr>
      <w:tr w:rsidR="003D47FB" w:rsidRPr="003D47FB" w14:paraId="2A116382" w14:textId="77777777" w:rsidTr="009C4D91">
        <w:trPr>
          <w:cantSplit/>
          <w:trHeight w:val="284"/>
          <w:tblHeader/>
        </w:trPr>
        <w:tc>
          <w:tcPr>
            <w:tcW w:w="595" w:type="dxa"/>
            <w:vMerge w:val="restart"/>
            <w:tcBorders>
              <w:left w:val="nil"/>
            </w:tcBorders>
            <w:vAlign w:val="center"/>
          </w:tcPr>
          <w:p w14:paraId="43E0DED1" w14:textId="77777777" w:rsidR="00BB5CE3" w:rsidRPr="003D47FB" w:rsidRDefault="00BB5CE3" w:rsidP="009C4D91">
            <w:pPr>
              <w:pStyle w:val="a8"/>
              <w:ind w:leftChars="0" w:left="0" w:rightChars="0" w:right="0"/>
              <w:rPr>
                <w:color w:val="000000" w:themeColor="text1"/>
                <w:sz w:val="22"/>
                <w:szCs w:val="22"/>
              </w:rPr>
            </w:pPr>
            <w:r w:rsidRPr="003D47FB">
              <w:rPr>
                <w:rFonts w:hint="eastAsia"/>
                <w:color w:val="000000" w:themeColor="text1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24D0C268" w14:textId="77777777" w:rsidR="00BB5CE3" w:rsidRPr="003D47FB" w:rsidRDefault="00BB5CE3" w:rsidP="009C4D91">
            <w:pPr>
              <w:pStyle w:val="a8"/>
              <w:ind w:left="48" w:right="48"/>
              <w:rPr>
                <w:color w:val="000000" w:themeColor="text1"/>
                <w:sz w:val="22"/>
                <w:szCs w:val="22"/>
              </w:rPr>
            </w:pPr>
            <w:r w:rsidRPr="003D47FB">
              <w:rPr>
                <w:rFonts w:hint="eastAsia"/>
                <w:color w:val="000000" w:themeColor="text1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vAlign w:val="center"/>
          </w:tcPr>
          <w:p w14:paraId="77BED862" w14:textId="77777777" w:rsidR="00BB5CE3" w:rsidRPr="003D47FB" w:rsidRDefault="00BB5CE3" w:rsidP="009C4D91">
            <w:pPr>
              <w:pStyle w:val="a8"/>
              <w:ind w:leftChars="0" w:left="0" w:rightChars="20" w:right="32"/>
              <w:rPr>
                <w:color w:val="000000" w:themeColor="text1"/>
                <w:spacing w:val="-20"/>
                <w:sz w:val="22"/>
                <w:szCs w:val="22"/>
              </w:rPr>
            </w:pPr>
            <w:r w:rsidRPr="003D47FB">
              <w:rPr>
                <w:rFonts w:hint="eastAsia"/>
                <w:color w:val="000000" w:themeColor="text1"/>
                <w:spacing w:val="-20"/>
                <w:sz w:val="22"/>
                <w:szCs w:val="22"/>
              </w:rPr>
              <w:t>以前年度</w:t>
            </w:r>
          </w:p>
          <w:p w14:paraId="6F80282D" w14:textId="77777777" w:rsidR="00BB5CE3" w:rsidRPr="003D47FB" w:rsidRDefault="00BB5CE3" w:rsidP="009C4D91">
            <w:pPr>
              <w:pStyle w:val="a8"/>
              <w:ind w:leftChars="0" w:left="0" w:rightChars="20" w:right="32"/>
              <w:rPr>
                <w:color w:val="000000" w:themeColor="text1"/>
                <w:spacing w:val="-20"/>
                <w:sz w:val="22"/>
                <w:szCs w:val="22"/>
              </w:rPr>
            </w:pPr>
            <w:r w:rsidRPr="003D47FB">
              <w:rPr>
                <w:rFonts w:hint="eastAsia"/>
                <w:color w:val="000000" w:themeColor="text1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14:paraId="22923ADD" w14:textId="77777777" w:rsidR="00BB5CE3" w:rsidRPr="003D47FB" w:rsidRDefault="00BB5CE3" w:rsidP="009C4D91">
            <w:pPr>
              <w:pStyle w:val="a8"/>
              <w:ind w:left="48" w:right="48"/>
              <w:rPr>
                <w:color w:val="000000" w:themeColor="text1"/>
                <w:sz w:val="22"/>
                <w:szCs w:val="22"/>
              </w:rPr>
            </w:pPr>
            <w:r w:rsidRPr="003D47FB">
              <w:rPr>
                <w:rFonts w:hint="eastAsia"/>
                <w:color w:val="000000" w:themeColor="text1"/>
                <w:sz w:val="22"/>
                <w:szCs w:val="22"/>
              </w:rPr>
              <w:t>減免</w:t>
            </w:r>
            <w:r w:rsidRPr="003D47FB">
              <w:rPr>
                <w:rFonts w:hint="eastAsia"/>
                <w:color w:val="000000" w:themeColor="text1"/>
                <w:sz w:val="22"/>
                <w:szCs w:val="22"/>
              </w:rPr>
              <w:t>(</w:t>
            </w:r>
            <w:r w:rsidRPr="003D47FB">
              <w:rPr>
                <w:rFonts w:hint="eastAsia"/>
                <w:color w:val="000000" w:themeColor="text1"/>
                <w:sz w:val="22"/>
                <w:szCs w:val="22"/>
              </w:rPr>
              <w:t>註銷</w:t>
            </w:r>
            <w:r w:rsidRPr="003D47FB">
              <w:rPr>
                <w:rFonts w:hint="eastAsia"/>
                <w:color w:val="000000" w:themeColor="text1"/>
                <w:sz w:val="22"/>
                <w:szCs w:val="22"/>
              </w:rPr>
              <w:t>)</w:t>
            </w:r>
            <w:r w:rsidRPr="003D47FB">
              <w:rPr>
                <w:rFonts w:hint="eastAsia"/>
                <w:color w:val="000000" w:themeColor="text1"/>
                <w:sz w:val="22"/>
                <w:szCs w:val="22"/>
              </w:rPr>
              <w:t>數</w:t>
            </w:r>
          </w:p>
        </w:tc>
        <w:tc>
          <w:tcPr>
            <w:tcW w:w="8788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5EE8F525" w14:textId="77777777" w:rsidR="00BB5CE3" w:rsidRPr="003D47FB" w:rsidRDefault="00BB5CE3" w:rsidP="009C4D91">
            <w:pPr>
              <w:pStyle w:val="a8"/>
              <w:ind w:left="48" w:right="48"/>
              <w:rPr>
                <w:color w:val="000000" w:themeColor="text1"/>
                <w:sz w:val="22"/>
                <w:szCs w:val="22"/>
              </w:rPr>
            </w:pPr>
            <w:r w:rsidRPr="003D47FB">
              <w:rPr>
                <w:rFonts w:hint="eastAsia"/>
                <w:color w:val="000000" w:themeColor="text1"/>
                <w:sz w:val="22"/>
                <w:szCs w:val="22"/>
              </w:rPr>
              <w:t>原因分析</w:t>
            </w:r>
          </w:p>
        </w:tc>
      </w:tr>
      <w:tr w:rsidR="003D47FB" w:rsidRPr="003D47FB" w14:paraId="703C8566" w14:textId="77777777" w:rsidTr="009C4D91">
        <w:trPr>
          <w:cantSplit/>
          <w:trHeight w:val="284"/>
          <w:tblHeader/>
        </w:trPr>
        <w:tc>
          <w:tcPr>
            <w:tcW w:w="5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78234E9C" w14:textId="77777777" w:rsidR="00BB5CE3" w:rsidRPr="003D47FB" w:rsidRDefault="00BB5CE3" w:rsidP="009C4D91">
            <w:pPr>
              <w:ind w:left="70" w:right="6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7D8BB572" w14:textId="77777777" w:rsidR="00BB5CE3" w:rsidRPr="003D47FB" w:rsidRDefault="00BB5CE3" w:rsidP="009C4D91">
            <w:pPr>
              <w:ind w:left="70" w:right="6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14:paraId="73BCE380" w14:textId="77777777" w:rsidR="00BB5CE3" w:rsidRPr="003D47FB" w:rsidRDefault="00BB5CE3" w:rsidP="009C4D9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3070A6E7" w14:textId="77777777" w:rsidR="00BB5CE3" w:rsidRPr="003D47FB" w:rsidRDefault="00BB5CE3" w:rsidP="009C4D91">
            <w:pPr>
              <w:pStyle w:val="a8"/>
              <w:ind w:left="48" w:right="48"/>
              <w:rPr>
                <w:color w:val="000000" w:themeColor="text1"/>
                <w:sz w:val="22"/>
                <w:szCs w:val="22"/>
              </w:rPr>
            </w:pPr>
            <w:r w:rsidRPr="003D47FB">
              <w:rPr>
                <w:rFonts w:hint="eastAsia"/>
                <w:color w:val="000000" w:themeColor="text1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CBFBA11" w14:textId="77777777" w:rsidR="00BB5CE3" w:rsidRPr="003D47FB" w:rsidRDefault="00BB5CE3" w:rsidP="009C4D91">
            <w:pPr>
              <w:pStyle w:val="a8"/>
              <w:ind w:left="48" w:right="48"/>
              <w:rPr>
                <w:color w:val="000000" w:themeColor="text1"/>
                <w:sz w:val="22"/>
                <w:szCs w:val="22"/>
              </w:rPr>
            </w:pPr>
            <w:r w:rsidRPr="003D47FB">
              <w:rPr>
                <w:rFonts w:hint="eastAsia"/>
                <w:color w:val="000000" w:themeColor="text1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12520954" w14:textId="77777777" w:rsidR="00BB5CE3" w:rsidRPr="003D47FB" w:rsidRDefault="00BB5CE3" w:rsidP="009C4D91">
            <w:pPr>
              <w:ind w:left="70" w:right="6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D47FB" w:rsidRPr="003D47FB" w14:paraId="6344C3C9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95" w:type="dxa"/>
            <w:shd w:val="clear" w:color="auto" w:fill="auto"/>
            <w:vAlign w:val="center"/>
          </w:tcPr>
          <w:p w14:paraId="5CD6887F" w14:textId="77777777" w:rsidR="00BB5CE3" w:rsidRPr="003D47FB" w:rsidRDefault="00BB5CE3" w:rsidP="009C4D91">
            <w:pPr>
              <w:pStyle w:val="3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D3F6673" w14:textId="77777777" w:rsidR="00BB5CE3" w:rsidRPr="003D47FB" w:rsidRDefault="00BB5CE3" w:rsidP="009C4D91">
            <w:pPr>
              <w:pStyle w:val="2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標楷體" w:hint="eastAsia"/>
                <w:noProof/>
                <w:color w:val="000000" w:themeColor="text1"/>
                <w:sz w:val="22"/>
                <w:szCs w:val="22"/>
              </w:rPr>
              <w:t>監察院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44A1C58" w14:textId="77777777" w:rsidR="00BB5CE3" w:rsidRPr="003D47FB" w:rsidRDefault="00BB5CE3" w:rsidP="009C4D91">
            <w:pPr>
              <w:pStyle w:val="3"/>
              <w:rPr>
                <w:rFonts w:hAnsi="細明體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5A2E629D" w14:textId="77777777" w:rsidR="00BB5CE3" w:rsidRPr="003D47FB" w:rsidRDefault="00BB5CE3" w:rsidP="009C4D91">
            <w:pPr>
              <w:pStyle w:val="3"/>
              <w:rPr>
                <w:rFonts w:hAnsi="細明體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08A0A9C" w14:textId="77777777" w:rsidR="00BB5CE3" w:rsidRPr="003D47FB" w:rsidRDefault="00BB5CE3" w:rsidP="009C4D91">
            <w:pPr>
              <w:pStyle w:val="3"/>
              <w:rPr>
                <w:rFonts w:hAnsi="細明體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0AC5D9E4" w14:textId="77777777" w:rsidR="00BB5CE3" w:rsidRPr="003D47FB" w:rsidRDefault="00BB5CE3" w:rsidP="009C4D91">
            <w:pPr>
              <w:pStyle w:val="4"/>
              <w:rPr>
                <w:rFonts w:hAnsi="標楷體"/>
                <w:b/>
                <w:color w:val="000000" w:themeColor="text1"/>
                <w:sz w:val="22"/>
                <w:szCs w:val="22"/>
              </w:rPr>
            </w:pPr>
          </w:p>
        </w:tc>
      </w:tr>
      <w:tr w:rsidR="003D47FB" w:rsidRPr="003D47FB" w14:paraId="58608FE3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95" w:type="dxa"/>
            <w:shd w:val="clear" w:color="auto" w:fill="auto"/>
            <w:vAlign w:val="center"/>
          </w:tcPr>
          <w:p w14:paraId="6017EC8E" w14:textId="77777777" w:rsidR="00BB5CE3" w:rsidRPr="003D47FB" w:rsidRDefault="00BB5CE3" w:rsidP="009C4D91">
            <w:pPr>
              <w:pStyle w:val="3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標楷體"/>
                <w:noProof/>
                <w:color w:val="000000" w:themeColor="text1"/>
                <w:sz w:val="22"/>
                <w:szCs w:val="22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0DAEB11" w14:textId="77777777" w:rsidR="00BB5CE3" w:rsidRPr="003D47FB" w:rsidRDefault="00BB5CE3" w:rsidP="009C4D91">
            <w:pPr>
              <w:pStyle w:val="2"/>
              <w:ind w:leftChars="100" w:left="160"/>
              <w:rPr>
                <w:rFonts w:ascii="標楷體" w:hAnsi="標楷體"/>
                <w:b w:val="0"/>
                <w:color w:val="000000" w:themeColor="text1"/>
                <w:sz w:val="22"/>
                <w:szCs w:val="22"/>
              </w:rPr>
            </w:pPr>
            <w:r w:rsidRPr="003D47FB">
              <w:rPr>
                <w:rFonts w:hAnsi="標楷體" w:hint="eastAsia"/>
                <w:b w:val="0"/>
                <w:noProof/>
                <w:color w:val="000000" w:themeColor="text1"/>
                <w:sz w:val="22"/>
                <w:szCs w:val="22"/>
              </w:rPr>
              <w:t>國家人權業務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97898BC" w14:textId="77777777" w:rsidR="00BB5CE3" w:rsidRPr="003D47FB" w:rsidRDefault="00BB5CE3" w:rsidP="009C4D91">
            <w:pPr>
              <w:pStyle w:val="3"/>
              <w:rPr>
                <w:rFonts w:hAnsi="細明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細明體"/>
                <w:noProof/>
                <w:color w:val="000000" w:themeColor="text1"/>
                <w:sz w:val="22"/>
                <w:szCs w:val="22"/>
              </w:rPr>
              <w:t>1,875,000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288288E" w14:textId="77777777" w:rsidR="00BB5CE3" w:rsidRPr="003D47FB" w:rsidRDefault="00BB5CE3" w:rsidP="009C4D91">
            <w:pPr>
              <w:pStyle w:val="3"/>
              <w:rPr>
                <w:rFonts w:hAnsi="細明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細明體"/>
                <w:noProof/>
                <w:color w:val="000000" w:themeColor="text1"/>
                <w:sz w:val="22"/>
                <w:szCs w:val="22"/>
              </w:rPr>
              <w:t>967,313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88BBA3" w14:textId="77777777" w:rsidR="00BB5CE3" w:rsidRPr="003D47FB" w:rsidRDefault="00BB5CE3" w:rsidP="009C4D91">
            <w:pPr>
              <w:pStyle w:val="3"/>
              <w:rPr>
                <w:rFonts w:hAnsi="細明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細明體"/>
                <w:noProof/>
                <w:color w:val="000000" w:themeColor="text1"/>
                <w:sz w:val="22"/>
                <w:szCs w:val="22"/>
              </w:rPr>
              <w:t>51.59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44930CD8" w14:textId="15494EA1" w:rsidR="00BB5CE3" w:rsidRPr="003D47FB" w:rsidRDefault="00BB5CE3" w:rsidP="009C4D91">
            <w:pPr>
              <w:pStyle w:val="4"/>
              <w:rPr>
                <w:rFonts w:hAnsi="標楷體"/>
                <w:color w:val="000000" w:themeColor="text1"/>
                <w:w w:val="100"/>
                <w:sz w:val="22"/>
                <w:szCs w:val="22"/>
              </w:rPr>
            </w:pPr>
            <w:r w:rsidRPr="003D47FB">
              <w:rPr>
                <w:rFonts w:hAnsi="標楷體" w:hint="eastAsia"/>
                <w:noProof/>
                <w:color w:val="000000" w:themeColor="text1"/>
                <w:w w:val="100"/>
                <w:sz w:val="22"/>
                <w:szCs w:val="22"/>
              </w:rPr>
              <w:t>採購財物結餘。</w:t>
            </w:r>
          </w:p>
        </w:tc>
      </w:tr>
    </w:tbl>
    <w:p w14:paraId="0B7CD401" w14:textId="77777777" w:rsidR="00BB5CE3" w:rsidRPr="003D47FB" w:rsidRDefault="00BB5CE3" w:rsidP="00BB5CE3">
      <w:pPr>
        <w:pStyle w:val="aa"/>
        <w:rPr>
          <w:color w:val="000000" w:themeColor="text1"/>
        </w:rPr>
      </w:pPr>
      <w:r w:rsidRPr="003D47FB">
        <w:rPr>
          <w:rFonts w:hint="eastAsia"/>
          <w:color w:val="000000" w:themeColor="text1"/>
        </w:rPr>
        <w:t>註</w:t>
      </w:r>
      <w:r w:rsidRPr="003D47FB">
        <w:rPr>
          <w:color w:val="000000" w:themeColor="text1"/>
        </w:rPr>
        <w:t>：</w:t>
      </w:r>
      <w:r w:rsidRPr="003D47FB">
        <w:rPr>
          <w:rFonts w:hint="eastAsia"/>
          <w:color w:val="000000" w:themeColor="text1"/>
        </w:rPr>
        <w:t>本表所列項目係指減免（註銷）數達20％</w:t>
      </w:r>
      <w:r w:rsidRPr="003D47FB">
        <w:rPr>
          <w:color w:val="000000" w:themeColor="text1"/>
        </w:rPr>
        <w:t>，</w:t>
      </w:r>
      <w:r w:rsidRPr="003D47FB">
        <w:rPr>
          <w:rFonts w:hint="eastAsia"/>
          <w:color w:val="000000" w:themeColor="text1"/>
        </w:rPr>
        <w:t>或3千萬元以上者</w:t>
      </w:r>
      <w:r w:rsidRPr="003D47FB">
        <w:rPr>
          <w:color w:val="000000" w:themeColor="text1"/>
        </w:rPr>
        <w:t>。</w:t>
      </w:r>
    </w:p>
    <w:p w14:paraId="4EDDEA5A" w14:textId="77777777" w:rsidR="00BB5CE3" w:rsidRPr="003D47FB" w:rsidRDefault="00BB5CE3" w:rsidP="00BB5CE3">
      <w:pPr>
        <w:jc w:val="left"/>
        <w:rPr>
          <w:color w:val="000000" w:themeColor="text1"/>
        </w:rPr>
      </w:pPr>
    </w:p>
    <w:p w14:paraId="51B854D7" w14:textId="77777777" w:rsidR="00BB5CE3" w:rsidRPr="003D47FB" w:rsidRDefault="00BB5CE3" w:rsidP="00BB5CE3">
      <w:pPr>
        <w:pStyle w:val="10"/>
        <w:ind w:left="128" w:right="16"/>
        <w:jc w:val="right"/>
        <w:rPr>
          <w:color w:val="000000" w:themeColor="text1"/>
        </w:rPr>
      </w:pPr>
    </w:p>
    <w:tbl>
      <w:tblPr>
        <w:tblW w:w="2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788"/>
      </w:tblGrid>
      <w:tr w:rsidR="003D47FB" w:rsidRPr="003D47FB" w14:paraId="1334926C" w14:textId="77777777" w:rsidTr="009C4D91">
        <w:trPr>
          <w:cantSplit/>
          <w:trHeight w:val="284"/>
          <w:tblHeader/>
        </w:trPr>
        <w:tc>
          <w:tcPr>
            <w:tcW w:w="2001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279BA349" w14:textId="57A43324" w:rsidR="00BB5CE3" w:rsidRPr="003D47FB" w:rsidRDefault="005A49F4" w:rsidP="009C4D91">
            <w:pPr>
              <w:pStyle w:val="10"/>
              <w:ind w:left="128" w:right="16"/>
              <w:rPr>
                <w:rFonts w:hAnsi="標楷體"/>
                <w:color w:val="000000" w:themeColor="text1"/>
                <w:sz w:val="28"/>
              </w:rPr>
            </w:pPr>
            <w:r w:rsidRPr="003D47FB">
              <w:rPr>
                <w:rFonts w:hAnsi="標楷體" w:hint="eastAsia"/>
                <w:color w:val="000000" w:themeColor="text1"/>
                <w:sz w:val="28"/>
              </w:rPr>
              <w:t>3</w:t>
            </w:r>
            <w:r w:rsidR="00BB5CE3" w:rsidRPr="003D47FB">
              <w:rPr>
                <w:rFonts w:hAnsi="標楷體" w:hint="eastAsia"/>
                <w:color w:val="000000" w:themeColor="text1"/>
                <w:sz w:val="28"/>
              </w:rPr>
              <w:t xml:space="preserve">. </w:t>
            </w:r>
            <w:r w:rsidR="00BB5CE3" w:rsidRPr="003D47FB">
              <w:rPr>
                <w:rFonts w:hAnsi="標楷體"/>
                <w:color w:val="000000" w:themeColor="text1"/>
                <w:sz w:val="28"/>
              </w:rPr>
              <w:t xml:space="preserve"> </w:t>
            </w:r>
            <w:r w:rsidR="00BB5CE3" w:rsidRPr="003D47FB">
              <w:rPr>
                <w:rFonts w:hAnsi="標楷體" w:hint="eastAsia"/>
                <w:color w:val="000000" w:themeColor="text1"/>
                <w:sz w:val="28"/>
              </w:rPr>
              <w:t>以前年度應付保留數簡明表</w:t>
            </w:r>
          </w:p>
          <w:p w14:paraId="18D3DF92" w14:textId="77777777" w:rsidR="00BB5CE3" w:rsidRPr="003D47FB" w:rsidRDefault="00BB5CE3" w:rsidP="009C4D91">
            <w:pPr>
              <w:pStyle w:val="a8"/>
              <w:ind w:left="48" w:right="48"/>
              <w:jc w:val="right"/>
              <w:rPr>
                <w:rFonts w:ascii="標楷體" w:hAnsi="標楷體"/>
                <w:color w:val="000000" w:themeColor="text1"/>
                <w:sz w:val="24"/>
                <w:szCs w:val="24"/>
              </w:rPr>
            </w:pPr>
            <w:r w:rsidRPr="003D47FB">
              <w:rPr>
                <w:rFonts w:ascii="標楷體" w:hAnsi="標楷體" w:hint="eastAsia"/>
                <w:color w:val="000000" w:themeColor="text1"/>
                <w:sz w:val="24"/>
                <w:szCs w:val="24"/>
              </w:rPr>
              <w:t>單位</w:t>
            </w:r>
            <w:r w:rsidRPr="003D47FB">
              <w:rPr>
                <w:rFonts w:ascii="標楷體" w:hAnsi="標楷體"/>
                <w:color w:val="000000" w:themeColor="text1"/>
                <w:sz w:val="24"/>
                <w:szCs w:val="24"/>
              </w:rPr>
              <w:t>：</w:t>
            </w:r>
            <w:r w:rsidRPr="003D47FB">
              <w:rPr>
                <w:rFonts w:ascii="標楷體" w:hAnsi="標楷體" w:hint="eastAsia"/>
                <w:color w:val="000000" w:themeColor="text1"/>
                <w:sz w:val="24"/>
                <w:szCs w:val="24"/>
              </w:rPr>
              <w:t>新臺幣元</w:t>
            </w:r>
          </w:p>
        </w:tc>
      </w:tr>
      <w:tr w:rsidR="003D47FB" w:rsidRPr="003D47FB" w14:paraId="0C1ED25B" w14:textId="77777777" w:rsidTr="009C4D91">
        <w:trPr>
          <w:cantSplit/>
          <w:trHeight w:val="284"/>
          <w:tblHeader/>
        </w:trPr>
        <w:tc>
          <w:tcPr>
            <w:tcW w:w="595" w:type="dxa"/>
            <w:vMerge w:val="restart"/>
            <w:tcBorders>
              <w:left w:val="nil"/>
            </w:tcBorders>
            <w:vAlign w:val="center"/>
          </w:tcPr>
          <w:p w14:paraId="62E1FD6B" w14:textId="77777777" w:rsidR="00BB5CE3" w:rsidRPr="003D47FB" w:rsidRDefault="00BB5CE3" w:rsidP="009C4D91">
            <w:pPr>
              <w:pStyle w:val="a8"/>
              <w:ind w:leftChars="0" w:left="0" w:rightChars="0" w:right="0"/>
              <w:rPr>
                <w:color w:val="000000" w:themeColor="text1"/>
                <w:sz w:val="22"/>
                <w:szCs w:val="22"/>
              </w:rPr>
            </w:pPr>
            <w:r w:rsidRPr="003D47FB">
              <w:rPr>
                <w:rFonts w:hint="eastAsia"/>
                <w:color w:val="000000" w:themeColor="text1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12C3D6F4" w14:textId="77777777" w:rsidR="00BB5CE3" w:rsidRPr="003D47FB" w:rsidRDefault="00BB5CE3" w:rsidP="009C4D91">
            <w:pPr>
              <w:pStyle w:val="a8"/>
              <w:ind w:left="48" w:right="48"/>
              <w:rPr>
                <w:color w:val="000000" w:themeColor="text1"/>
                <w:sz w:val="22"/>
                <w:szCs w:val="22"/>
              </w:rPr>
            </w:pPr>
            <w:r w:rsidRPr="003D47FB">
              <w:rPr>
                <w:rFonts w:hint="eastAsia"/>
                <w:color w:val="000000" w:themeColor="text1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vAlign w:val="center"/>
          </w:tcPr>
          <w:p w14:paraId="7E1A0363" w14:textId="77777777" w:rsidR="00BB5CE3" w:rsidRPr="003D47FB" w:rsidRDefault="00BB5CE3" w:rsidP="009C4D91">
            <w:pPr>
              <w:pStyle w:val="a8"/>
              <w:ind w:leftChars="0" w:left="0" w:rightChars="20" w:right="32"/>
              <w:rPr>
                <w:color w:val="000000" w:themeColor="text1"/>
                <w:spacing w:val="-20"/>
                <w:sz w:val="22"/>
                <w:szCs w:val="22"/>
              </w:rPr>
            </w:pPr>
            <w:r w:rsidRPr="003D47FB">
              <w:rPr>
                <w:rFonts w:hint="eastAsia"/>
                <w:color w:val="000000" w:themeColor="text1"/>
                <w:spacing w:val="-20"/>
                <w:sz w:val="22"/>
                <w:szCs w:val="22"/>
              </w:rPr>
              <w:t>以前年度</w:t>
            </w:r>
          </w:p>
          <w:p w14:paraId="4700E85F" w14:textId="77777777" w:rsidR="00BB5CE3" w:rsidRPr="003D47FB" w:rsidRDefault="00BB5CE3" w:rsidP="009C4D91">
            <w:pPr>
              <w:pStyle w:val="a8"/>
              <w:ind w:leftChars="0" w:left="0" w:rightChars="20" w:right="32"/>
              <w:rPr>
                <w:color w:val="000000" w:themeColor="text1"/>
                <w:spacing w:val="-20"/>
                <w:sz w:val="22"/>
                <w:szCs w:val="22"/>
              </w:rPr>
            </w:pPr>
            <w:r w:rsidRPr="003D47FB">
              <w:rPr>
                <w:rFonts w:hint="eastAsia"/>
                <w:color w:val="000000" w:themeColor="text1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14:paraId="08DF64A6" w14:textId="77777777" w:rsidR="00BB5CE3" w:rsidRPr="003D47FB" w:rsidRDefault="00BB5CE3" w:rsidP="009C4D91">
            <w:pPr>
              <w:pStyle w:val="a8"/>
              <w:ind w:left="48" w:right="48"/>
              <w:rPr>
                <w:color w:val="000000" w:themeColor="text1"/>
                <w:sz w:val="22"/>
                <w:szCs w:val="22"/>
              </w:rPr>
            </w:pPr>
            <w:r w:rsidRPr="003D47FB">
              <w:rPr>
                <w:rFonts w:hint="eastAsia"/>
                <w:color w:val="000000" w:themeColor="text1"/>
                <w:sz w:val="22"/>
                <w:szCs w:val="22"/>
              </w:rPr>
              <w:t>應付保留數</w:t>
            </w:r>
          </w:p>
        </w:tc>
        <w:tc>
          <w:tcPr>
            <w:tcW w:w="8788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7D24E980" w14:textId="77777777" w:rsidR="00BB5CE3" w:rsidRPr="003D47FB" w:rsidRDefault="00BB5CE3" w:rsidP="009C4D91">
            <w:pPr>
              <w:pStyle w:val="a8"/>
              <w:ind w:left="48" w:right="48"/>
              <w:rPr>
                <w:color w:val="000000" w:themeColor="text1"/>
                <w:sz w:val="22"/>
                <w:szCs w:val="22"/>
              </w:rPr>
            </w:pPr>
            <w:r w:rsidRPr="003D47FB">
              <w:rPr>
                <w:rFonts w:hint="eastAsia"/>
                <w:color w:val="000000" w:themeColor="text1"/>
                <w:sz w:val="22"/>
                <w:szCs w:val="22"/>
              </w:rPr>
              <w:t>原因分析</w:t>
            </w:r>
          </w:p>
        </w:tc>
      </w:tr>
      <w:tr w:rsidR="003D47FB" w:rsidRPr="003D47FB" w14:paraId="3DC6AEB6" w14:textId="77777777" w:rsidTr="009C4D91">
        <w:trPr>
          <w:cantSplit/>
          <w:trHeight w:val="284"/>
          <w:tblHeader/>
        </w:trPr>
        <w:tc>
          <w:tcPr>
            <w:tcW w:w="5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578B478" w14:textId="77777777" w:rsidR="00BB5CE3" w:rsidRPr="003D47FB" w:rsidRDefault="00BB5CE3" w:rsidP="009C4D91">
            <w:pPr>
              <w:ind w:left="70" w:right="6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52B0170A" w14:textId="77777777" w:rsidR="00BB5CE3" w:rsidRPr="003D47FB" w:rsidRDefault="00BB5CE3" w:rsidP="009C4D91">
            <w:pPr>
              <w:ind w:left="70" w:right="6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14:paraId="4870C45B" w14:textId="77777777" w:rsidR="00BB5CE3" w:rsidRPr="003D47FB" w:rsidRDefault="00BB5CE3" w:rsidP="009C4D9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2929BC37" w14:textId="77777777" w:rsidR="00BB5CE3" w:rsidRPr="003D47FB" w:rsidRDefault="00BB5CE3" w:rsidP="009C4D91">
            <w:pPr>
              <w:pStyle w:val="a8"/>
              <w:ind w:left="48" w:right="48"/>
              <w:rPr>
                <w:color w:val="000000" w:themeColor="text1"/>
                <w:sz w:val="22"/>
                <w:szCs w:val="22"/>
              </w:rPr>
            </w:pPr>
            <w:r w:rsidRPr="003D47FB">
              <w:rPr>
                <w:rFonts w:hint="eastAsia"/>
                <w:color w:val="000000" w:themeColor="text1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12645B3" w14:textId="77777777" w:rsidR="00BB5CE3" w:rsidRPr="003D47FB" w:rsidRDefault="00BB5CE3" w:rsidP="009C4D91">
            <w:pPr>
              <w:pStyle w:val="a8"/>
              <w:ind w:left="48" w:right="48"/>
              <w:rPr>
                <w:color w:val="000000" w:themeColor="text1"/>
                <w:sz w:val="22"/>
                <w:szCs w:val="22"/>
              </w:rPr>
            </w:pPr>
            <w:r w:rsidRPr="003D47FB">
              <w:rPr>
                <w:rFonts w:hint="eastAsia"/>
                <w:color w:val="000000" w:themeColor="text1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744CB4F2" w14:textId="77777777" w:rsidR="00BB5CE3" w:rsidRPr="003D47FB" w:rsidRDefault="00BB5CE3" w:rsidP="009C4D91">
            <w:pPr>
              <w:ind w:left="70" w:right="6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D47FB" w:rsidRPr="003D47FB" w14:paraId="61E1BB75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0A294D45" w14:textId="77777777" w:rsidR="00BB5CE3" w:rsidRPr="003D47FB" w:rsidRDefault="00BB5CE3" w:rsidP="009C4D91">
            <w:pPr>
              <w:pStyle w:val="3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D85F8AD" w14:textId="77777777" w:rsidR="00BB5CE3" w:rsidRPr="003D47FB" w:rsidRDefault="00BB5CE3" w:rsidP="009C4D91">
            <w:pPr>
              <w:pStyle w:val="2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標楷體" w:hint="eastAsia"/>
                <w:noProof/>
                <w:color w:val="000000" w:themeColor="text1"/>
                <w:sz w:val="22"/>
                <w:szCs w:val="22"/>
              </w:rPr>
              <w:t>監察院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7A1EFEC" w14:textId="77777777" w:rsidR="00BB5CE3" w:rsidRPr="003D47FB" w:rsidRDefault="00BB5CE3" w:rsidP="009C4D91">
            <w:pPr>
              <w:pStyle w:val="3"/>
              <w:rPr>
                <w:rFonts w:hAnsi="細明體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2A7DF9F1" w14:textId="77777777" w:rsidR="00BB5CE3" w:rsidRPr="003D47FB" w:rsidRDefault="00BB5CE3" w:rsidP="009C4D91">
            <w:pPr>
              <w:pStyle w:val="3"/>
              <w:rPr>
                <w:rFonts w:hAnsi="細明體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DEA57C9" w14:textId="77777777" w:rsidR="00BB5CE3" w:rsidRPr="003D47FB" w:rsidRDefault="00BB5CE3" w:rsidP="009C4D91">
            <w:pPr>
              <w:pStyle w:val="3"/>
              <w:rPr>
                <w:rFonts w:hAnsi="細明體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62368D90" w14:textId="77777777" w:rsidR="00BB5CE3" w:rsidRPr="003D47FB" w:rsidRDefault="00BB5CE3" w:rsidP="009C4D91">
            <w:pPr>
              <w:pStyle w:val="4"/>
              <w:rPr>
                <w:rFonts w:hAnsi="標楷體"/>
                <w:b/>
                <w:color w:val="000000" w:themeColor="text1"/>
                <w:sz w:val="22"/>
                <w:szCs w:val="22"/>
              </w:rPr>
            </w:pPr>
          </w:p>
        </w:tc>
      </w:tr>
      <w:tr w:rsidR="003D47FB" w:rsidRPr="003D47FB" w14:paraId="4F720AB6" w14:textId="77777777" w:rsidTr="009C4D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2BE151CB" w14:textId="77777777" w:rsidR="00BB5CE3" w:rsidRPr="003D47FB" w:rsidRDefault="00BB5CE3" w:rsidP="009C4D91">
            <w:pPr>
              <w:pStyle w:val="3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標楷體"/>
                <w:noProof/>
                <w:color w:val="000000" w:themeColor="text1"/>
                <w:sz w:val="22"/>
                <w:szCs w:val="22"/>
              </w:rPr>
              <w:t>112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E0BADDC" w14:textId="77777777" w:rsidR="00BB5CE3" w:rsidRPr="003D47FB" w:rsidRDefault="00BB5CE3" w:rsidP="009C4D91">
            <w:pPr>
              <w:pStyle w:val="2"/>
              <w:ind w:leftChars="100" w:left="160"/>
              <w:rPr>
                <w:rFonts w:ascii="標楷體" w:hAnsi="標楷體"/>
                <w:b w:val="0"/>
                <w:color w:val="000000" w:themeColor="text1"/>
                <w:sz w:val="22"/>
                <w:szCs w:val="22"/>
              </w:rPr>
            </w:pPr>
            <w:r w:rsidRPr="003D47FB">
              <w:rPr>
                <w:rFonts w:hAnsi="標楷體" w:hint="eastAsia"/>
                <w:b w:val="0"/>
                <w:noProof/>
                <w:color w:val="000000" w:themeColor="text1"/>
                <w:sz w:val="22"/>
                <w:szCs w:val="22"/>
              </w:rPr>
              <w:t>一般建築及設備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119DE50" w14:textId="77777777" w:rsidR="00BB5CE3" w:rsidRPr="003D47FB" w:rsidRDefault="00BB5CE3" w:rsidP="009C4D91">
            <w:pPr>
              <w:pStyle w:val="3"/>
              <w:rPr>
                <w:rFonts w:hAnsi="細明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細明體"/>
                <w:noProof/>
                <w:color w:val="000000" w:themeColor="text1"/>
                <w:sz w:val="22"/>
                <w:szCs w:val="22"/>
              </w:rPr>
              <w:t>7,082,071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872739B" w14:textId="77777777" w:rsidR="00BB5CE3" w:rsidRPr="003D47FB" w:rsidRDefault="00BB5CE3" w:rsidP="009C4D91">
            <w:pPr>
              <w:pStyle w:val="3"/>
              <w:rPr>
                <w:rFonts w:hAnsi="細明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細明體"/>
                <w:noProof/>
                <w:color w:val="000000" w:themeColor="text1"/>
                <w:sz w:val="22"/>
                <w:szCs w:val="22"/>
              </w:rPr>
              <w:t>2,130,000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CA0BA0" w14:textId="77777777" w:rsidR="00BB5CE3" w:rsidRPr="003D47FB" w:rsidRDefault="00BB5CE3" w:rsidP="009C4D91">
            <w:pPr>
              <w:pStyle w:val="3"/>
              <w:rPr>
                <w:rFonts w:hAnsi="細明體"/>
                <w:color w:val="000000" w:themeColor="text1"/>
                <w:sz w:val="22"/>
                <w:szCs w:val="22"/>
              </w:rPr>
            </w:pPr>
            <w:r w:rsidRPr="003D47FB">
              <w:rPr>
                <w:rFonts w:hAnsi="細明體"/>
                <w:noProof/>
                <w:color w:val="000000" w:themeColor="text1"/>
                <w:sz w:val="22"/>
                <w:szCs w:val="22"/>
              </w:rPr>
              <w:t>30.08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372CDEF4" w14:textId="01F62816" w:rsidR="00BB5CE3" w:rsidRPr="003D47FB" w:rsidRDefault="002C18CE" w:rsidP="009C4D91">
            <w:pPr>
              <w:pStyle w:val="4"/>
              <w:rPr>
                <w:rFonts w:hAnsi="標楷體"/>
                <w:color w:val="000000" w:themeColor="text1"/>
                <w:w w:val="100"/>
                <w:sz w:val="22"/>
                <w:szCs w:val="22"/>
              </w:rPr>
            </w:pPr>
            <w:r w:rsidRPr="003D47FB">
              <w:rPr>
                <w:rFonts w:hAnsi="標楷體" w:hint="eastAsia"/>
                <w:noProof/>
                <w:color w:val="000000" w:themeColor="text1"/>
                <w:w w:val="100"/>
                <w:sz w:val="22"/>
                <w:szCs w:val="22"/>
              </w:rPr>
              <w:t>辦公廳舍</w:t>
            </w:r>
            <w:r w:rsidR="00BB5CE3" w:rsidRPr="003D47FB">
              <w:rPr>
                <w:rFonts w:hAnsi="標楷體" w:hint="eastAsia"/>
                <w:noProof/>
                <w:color w:val="000000" w:themeColor="text1"/>
                <w:w w:val="100"/>
                <w:sz w:val="22"/>
                <w:szCs w:val="22"/>
              </w:rPr>
              <w:t>修復及再利用計畫暨地坪鋪面設計監造案</w:t>
            </w:r>
            <w:r w:rsidR="00D471B2" w:rsidRPr="003D47FB">
              <w:rPr>
                <w:rFonts w:hAnsi="標楷體" w:hint="eastAsia"/>
                <w:noProof/>
                <w:color w:val="000000" w:themeColor="text1"/>
                <w:w w:val="100"/>
                <w:sz w:val="22"/>
                <w:szCs w:val="22"/>
              </w:rPr>
              <w:t>，</w:t>
            </w:r>
            <w:r w:rsidR="00DD0D88" w:rsidRPr="003D47FB">
              <w:rPr>
                <w:rFonts w:hAnsi="標楷體" w:hint="eastAsia"/>
                <w:noProof/>
                <w:color w:val="000000" w:themeColor="text1"/>
                <w:w w:val="100"/>
                <w:sz w:val="22"/>
                <w:szCs w:val="22"/>
              </w:rPr>
              <w:t>因</w:t>
            </w:r>
            <w:r w:rsidR="002C1DE7" w:rsidRPr="003D47FB">
              <w:rPr>
                <w:rFonts w:hAnsi="標楷體" w:hint="eastAsia"/>
                <w:noProof/>
                <w:color w:val="000000" w:themeColor="text1"/>
                <w:w w:val="100"/>
                <w:sz w:val="22"/>
                <w:szCs w:val="22"/>
              </w:rPr>
              <w:t>合</w:t>
            </w:r>
            <w:r w:rsidR="00D471B2" w:rsidRPr="003D47FB">
              <w:rPr>
                <w:rFonts w:hAnsi="標楷體" w:hint="eastAsia"/>
                <w:noProof/>
                <w:color w:val="000000" w:themeColor="text1"/>
                <w:w w:val="100"/>
                <w:sz w:val="22"/>
                <w:szCs w:val="22"/>
              </w:rPr>
              <w:t>約期程跨年度，</w:t>
            </w:r>
            <w:r w:rsidR="003E63CC" w:rsidRPr="003D47FB">
              <w:rPr>
                <w:rFonts w:hAnsi="標楷體" w:hint="eastAsia"/>
                <w:noProof/>
                <w:color w:val="000000" w:themeColor="text1"/>
                <w:w w:val="100"/>
                <w:sz w:val="22"/>
                <w:szCs w:val="22"/>
              </w:rPr>
              <w:t>須保留繼續執行</w:t>
            </w:r>
            <w:r w:rsidR="00732068" w:rsidRPr="003D47FB">
              <w:rPr>
                <w:rFonts w:hAnsi="標楷體" w:hint="eastAsia"/>
                <w:noProof/>
                <w:color w:val="000000" w:themeColor="text1"/>
                <w:w w:val="100"/>
                <w:sz w:val="22"/>
                <w:szCs w:val="22"/>
              </w:rPr>
              <w:t>。</w:t>
            </w:r>
          </w:p>
        </w:tc>
      </w:tr>
    </w:tbl>
    <w:p w14:paraId="6511BA50" w14:textId="77777777" w:rsidR="00BB5CE3" w:rsidRPr="003D47FB" w:rsidRDefault="00BB5CE3" w:rsidP="00BB5CE3">
      <w:pPr>
        <w:pStyle w:val="aa"/>
        <w:rPr>
          <w:color w:val="000000" w:themeColor="text1"/>
        </w:rPr>
      </w:pPr>
      <w:r w:rsidRPr="003D47FB">
        <w:rPr>
          <w:rFonts w:hint="eastAsia"/>
          <w:color w:val="000000" w:themeColor="text1"/>
        </w:rPr>
        <w:t>註</w:t>
      </w:r>
      <w:r w:rsidRPr="003D47FB">
        <w:rPr>
          <w:color w:val="000000" w:themeColor="text1"/>
        </w:rPr>
        <w:t>：</w:t>
      </w:r>
      <w:r w:rsidRPr="003D47FB">
        <w:rPr>
          <w:rFonts w:hint="eastAsia"/>
          <w:color w:val="000000" w:themeColor="text1"/>
        </w:rPr>
        <w:t>本表所列項目係指應付保留數達20％</w:t>
      </w:r>
      <w:r w:rsidRPr="003D47FB">
        <w:rPr>
          <w:color w:val="000000" w:themeColor="text1"/>
        </w:rPr>
        <w:t>，</w:t>
      </w:r>
      <w:r w:rsidRPr="003D47FB">
        <w:rPr>
          <w:rFonts w:hint="eastAsia"/>
          <w:color w:val="000000" w:themeColor="text1"/>
        </w:rPr>
        <w:t>或3千萬元以上者</w:t>
      </w:r>
      <w:r w:rsidRPr="003D47FB">
        <w:rPr>
          <w:color w:val="000000" w:themeColor="text1"/>
        </w:rPr>
        <w:t>。</w:t>
      </w:r>
    </w:p>
    <w:p w14:paraId="742572DD" w14:textId="77777777" w:rsidR="00BB5CE3" w:rsidRPr="003D47FB" w:rsidRDefault="00BB5CE3" w:rsidP="00BB5CE3">
      <w:pPr>
        <w:pStyle w:val="aa"/>
        <w:rPr>
          <w:color w:val="000000" w:themeColor="text1"/>
        </w:rPr>
      </w:pPr>
    </w:p>
    <w:p w14:paraId="5BB48663" w14:textId="77777777" w:rsidR="00BB5CE3" w:rsidRPr="003D47FB" w:rsidRDefault="00BB5CE3" w:rsidP="00BB5CE3">
      <w:pPr>
        <w:jc w:val="left"/>
        <w:rPr>
          <w:color w:val="000000" w:themeColor="text1"/>
        </w:rPr>
      </w:pPr>
    </w:p>
    <w:sectPr w:rsidR="00BB5CE3" w:rsidRPr="003D47FB" w:rsidSect="000B7B24">
      <w:footerReference w:type="default" r:id="rId7"/>
      <w:pgSz w:w="23814" w:h="16840" w:orient="landscape" w:code="8"/>
      <w:pgMar w:top="1440" w:right="1797" w:bottom="1440" w:left="1797" w:header="85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60EE6" w14:textId="77777777" w:rsidR="00BB5CE3" w:rsidRDefault="00BB5CE3" w:rsidP="005F138F">
      <w:r>
        <w:separator/>
      </w:r>
    </w:p>
  </w:endnote>
  <w:endnote w:type="continuationSeparator" w:id="0">
    <w:p w14:paraId="2E77722D" w14:textId="77777777" w:rsidR="00BB5CE3" w:rsidRDefault="00BB5CE3" w:rsidP="005F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Arial Unicode MS"/>
    <w:panose1 w:val="020B0604020202020204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5060202020A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F396F" w14:textId="2312DD88" w:rsidR="00552AAA" w:rsidRPr="00552AAA" w:rsidRDefault="000736C1">
    <w:pPr>
      <w:pStyle w:val="a5"/>
      <w:jc w:val="center"/>
      <w:rPr>
        <w:sz w:val="22"/>
      </w:rPr>
    </w:pPr>
    <w:r>
      <w:rPr>
        <w:rFonts w:hint="eastAsia"/>
        <w:sz w:val="22"/>
      </w:rPr>
      <w:t>16-6-</w:t>
    </w:r>
    <w:r w:rsidR="00552AAA" w:rsidRPr="00552AAA">
      <w:rPr>
        <w:sz w:val="22"/>
      </w:rPr>
      <w:fldChar w:fldCharType="begin"/>
    </w:r>
    <w:r w:rsidR="00552AAA" w:rsidRPr="00552AAA">
      <w:rPr>
        <w:sz w:val="22"/>
      </w:rPr>
      <w:instrText>PAGE   \* MERGEFORMAT</w:instrText>
    </w:r>
    <w:r w:rsidR="00552AAA" w:rsidRPr="00552AAA">
      <w:rPr>
        <w:sz w:val="22"/>
      </w:rPr>
      <w:fldChar w:fldCharType="separate"/>
    </w:r>
    <w:r w:rsidR="00552AAA" w:rsidRPr="00552AAA">
      <w:rPr>
        <w:noProof/>
        <w:sz w:val="22"/>
        <w:lang w:val="zh-TW"/>
      </w:rPr>
      <w:t>1</w:t>
    </w:r>
    <w:r w:rsidR="00552AAA" w:rsidRPr="00552AAA">
      <w:rPr>
        <w:sz w:val="22"/>
      </w:rPr>
      <w:fldChar w:fldCharType="end"/>
    </w:r>
  </w:p>
  <w:p w14:paraId="648B1E81" w14:textId="77777777" w:rsidR="00552AAA" w:rsidRDefault="00552AA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DE41A" w14:textId="77777777" w:rsidR="00BB5CE3" w:rsidRDefault="00BB5CE3" w:rsidP="005F138F">
      <w:r>
        <w:separator/>
      </w:r>
    </w:p>
  </w:footnote>
  <w:footnote w:type="continuationSeparator" w:id="0">
    <w:p w14:paraId="50620B13" w14:textId="77777777" w:rsidR="00BB5CE3" w:rsidRDefault="00BB5CE3" w:rsidP="005F13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attachedTemplate r:id="rId1"/>
  <w:mailMerge>
    <w:mainDocumentType w:val="catalog"/>
    <w:linkToQuery/>
    <w:dataType w:val="textFile"/>
    <w:query w:val="SELECT * FROM C:\Users\shuya\Downloads\TBA第26個控制點1120526.docx"/>
    <w:activeRecord w:val="-1"/>
  </w:mailMerge>
  <w:defaultTabStop w:val="480"/>
  <w:drawingGridHorizontalSpacing w:val="8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CE3"/>
    <w:rsid w:val="000736C1"/>
    <w:rsid w:val="000B7B24"/>
    <w:rsid w:val="000C1183"/>
    <w:rsid w:val="000E0DC1"/>
    <w:rsid w:val="00140C82"/>
    <w:rsid w:val="00151B6D"/>
    <w:rsid w:val="001810C8"/>
    <w:rsid w:val="001D2099"/>
    <w:rsid w:val="001D2866"/>
    <w:rsid w:val="00240C83"/>
    <w:rsid w:val="0026573E"/>
    <w:rsid w:val="00267C44"/>
    <w:rsid w:val="002749CA"/>
    <w:rsid w:val="00283AA0"/>
    <w:rsid w:val="002A7590"/>
    <w:rsid w:val="002C0AB3"/>
    <w:rsid w:val="002C18CE"/>
    <w:rsid w:val="002C1DE7"/>
    <w:rsid w:val="003353C0"/>
    <w:rsid w:val="0039452E"/>
    <w:rsid w:val="003D47FB"/>
    <w:rsid w:val="003E63CC"/>
    <w:rsid w:val="00402694"/>
    <w:rsid w:val="00402AAD"/>
    <w:rsid w:val="00426AC3"/>
    <w:rsid w:val="0045114C"/>
    <w:rsid w:val="00467F29"/>
    <w:rsid w:val="00503EF9"/>
    <w:rsid w:val="005347F2"/>
    <w:rsid w:val="00552AAA"/>
    <w:rsid w:val="00566294"/>
    <w:rsid w:val="005A49F4"/>
    <w:rsid w:val="005F138F"/>
    <w:rsid w:val="006714D6"/>
    <w:rsid w:val="006F49E5"/>
    <w:rsid w:val="0070708B"/>
    <w:rsid w:val="007242C0"/>
    <w:rsid w:val="00732068"/>
    <w:rsid w:val="00761C7F"/>
    <w:rsid w:val="007624AE"/>
    <w:rsid w:val="00764361"/>
    <w:rsid w:val="00767633"/>
    <w:rsid w:val="007E2EB3"/>
    <w:rsid w:val="008355F5"/>
    <w:rsid w:val="0085736E"/>
    <w:rsid w:val="008B4E5E"/>
    <w:rsid w:val="009A0F1E"/>
    <w:rsid w:val="009A4910"/>
    <w:rsid w:val="009D5854"/>
    <w:rsid w:val="00A0483D"/>
    <w:rsid w:val="00A27DD2"/>
    <w:rsid w:val="00A343F8"/>
    <w:rsid w:val="00A539F4"/>
    <w:rsid w:val="00A70D8E"/>
    <w:rsid w:val="00B14B16"/>
    <w:rsid w:val="00B30F70"/>
    <w:rsid w:val="00B436DA"/>
    <w:rsid w:val="00B55A84"/>
    <w:rsid w:val="00BA0A16"/>
    <w:rsid w:val="00BB5CE3"/>
    <w:rsid w:val="00C3041B"/>
    <w:rsid w:val="00D4431D"/>
    <w:rsid w:val="00D471B2"/>
    <w:rsid w:val="00D57A11"/>
    <w:rsid w:val="00D76056"/>
    <w:rsid w:val="00DB1AF4"/>
    <w:rsid w:val="00DB324C"/>
    <w:rsid w:val="00DB54E8"/>
    <w:rsid w:val="00DD0D88"/>
    <w:rsid w:val="00DE0D5E"/>
    <w:rsid w:val="00DE3295"/>
    <w:rsid w:val="00DF3477"/>
    <w:rsid w:val="00E005BE"/>
    <w:rsid w:val="00E13F71"/>
    <w:rsid w:val="00E34D36"/>
    <w:rsid w:val="00E35F55"/>
    <w:rsid w:val="00E659D6"/>
    <w:rsid w:val="00E87430"/>
    <w:rsid w:val="00EE534F"/>
    <w:rsid w:val="00EE74AE"/>
    <w:rsid w:val="00EF2696"/>
    <w:rsid w:val="00EF2E38"/>
    <w:rsid w:val="00F15328"/>
    <w:rsid w:val="00F22A1D"/>
    <w:rsid w:val="00F25207"/>
    <w:rsid w:val="00FF2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6E8DDD1B"/>
  <w15:chartTrackingRefBased/>
  <w15:docId w15:val="{9E9526F3-7948-45C5-828B-C3D4DDD24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138F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138F"/>
    <w:rPr>
      <w:rFonts w:ascii="標楷體" w:eastAsia="標楷體"/>
      <w:kern w:val="2"/>
    </w:rPr>
  </w:style>
  <w:style w:type="paragraph" w:customStyle="1" w:styleId="a7">
    <w:name w:val="標題一、"/>
    <w:basedOn w:val="a"/>
    <w:rsid w:val="008B4E5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10">
    <w:name w:val="表說1."/>
    <w:basedOn w:val="a"/>
    <w:rsid w:val="008B4E5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3">
    <w:name w:val="表格欄3數字"/>
    <w:basedOn w:val="a"/>
    <w:rsid w:val="00BB5CE3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BB5CE3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BB5CE3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customStyle="1" w:styleId="a9">
    <w:name w:val="單元"/>
    <w:basedOn w:val="a"/>
    <w:rsid w:val="00BB5CE3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2">
    <w:name w:val="二、2行主管黑體"/>
    <w:basedOn w:val="a"/>
    <w:rsid w:val="00BB5CE3"/>
    <w:pPr>
      <w:jc w:val="distribute"/>
    </w:pPr>
    <w:rPr>
      <w:rFonts w:ascii="Times New Roman" w:cs="新細明體"/>
      <w:b/>
      <w:spacing w:val="-6"/>
      <w:sz w:val="20"/>
    </w:rPr>
  </w:style>
  <w:style w:type="paragraph" w:customStyle="1" w:styleId="4">
    <w:name w:val="欄4（原因分析）"/>
    <w:basedOn w:val="a"/>
    <w:rsid w:val="00BB5CE3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BB5CE3"/>
    <w:pPr>
      <w:spacing w:line="320" w:lineRule="exact"/>
      <w:jc w:val="both"/>
    </w:pPr>
    <w:rPr>
      <w:sz w:val="20"/>
    </w:rPr>
  </w:style>
  <w:style w:type="paragraph" w:customStyle="1" w:styleId="1-1">
    <w:name w:val="表格欄1-1主管"/>
    <w:basedOn w:val="a"/>
    <w:rsid w:val="00BB5CE3"/>
    <w:pPr>
      <w:jc w:val="distribute"/>
    </w:pPr>
    <w:rPr>
      <w:rFonts w:ascii="Times New Roman" w:cs="新細明體"/>
      <w:b/>
      <w:sz w:val="20"/>
    </w:rPr>
  </w:style>
  <w:style w:type="paragraph" w:customStyle="1" w:styleId="21">
    <w:name w:val="二、2行宋體退1"/>
    <w:basedOn w:val="a"/>
    <w:rsid w:val="00BB5CE3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qv5yxjJ&#27506;&#20837;&#27231;&#38364;&#21029;&#27770;&#31639;&#23529;&#23450;&#26126;&#32048;&#34920;A3_1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82F13-8478-4C9F-A662-15848C960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 (x86)\NAO\Report\qv5yxjJ歲入機關別決算審定明細表A3_1.dot</Template>
  <TotalTime>97</TotalTime>
  <Pages>5</Pages>
  <Words>2440</Words>
  <Characters>4536</Characters>
  <Application>Microsoft Office Word</Application>
  <DocSecurity>0</DocSecurity>
  <Lines>37</Lines>
  <Paragraphs>13</Paragraphs>
  <ScaleCrop>false</ScaleCrop>
  <Company>N.A.O.</Company>
  <LinksUpToDate>false</LinksUpToDate>
  <CharactersWithSpaces>6963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林佳成</dc:creator>
  <cp:keywords/>
  <dc:description/>
  <cp:lastModifiedBy>羿每 陳</cp:lastModifiedBy>
  <cp:revision>18</cp:revision>
  <cp:lastPrinted>2025-06-18T01:05:00Z</cp:lastPrinted>
  <dcterms:created xsi:type="dcterms:W3CDTF">2025-06-17T07:18:00Z</dcterms:created>
  <dcterms:modified xsi:type="dcterms:W3CDTF">2025-06-27T08:42:00Z</dcterms:modified>
</cp:coreProperties>
</file>