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2AF4F" w14:textId="77777777" w:rsidR="00A563DC" w:rsidRPr="002069FF" w:rsidRDefault="00A563DC" w:rsidP="00A563DC">
      <w:pPr>
        <w:pStyle w:val="a7"/>
        <w:spacing w:before="72" w:after="72"/>
        <w:ind w:leftChars="0" w:left="0" w:firstLineChars="0" w:firstLine="0"/>
        <w:jc w:val="left"/>
        <w:rPr>
          <w:sz w:val="36"/>
        </w:rPr>
      </w:pPr>
      <w:r>
        <w:rPr>
          <w:sz w:val="36"/>
        </w:rPr>
        <w:t>總統府主管</w:t>
      </w:r>
    </w:p>
    <w:p w14:paraId="230C1F20" w14:textId="77777777" w:rsidR="00A563DC" w:rsidRDefault="00A563DC" w:rsidP="00A563DC">
      <w:pPr>
        <w:pStyle w:val="a7"/>
        <w:spacing w:before="72" w:after="72"/>
        <w:ind w:leftChars="0" w:left="0" w:firstLineChars="0" w:firstLine="0"/>
        <w:jc w:val="left"/>
        <w:rPr>
          <w:sz w:val="36"/>
        </w:rPr>
      </w:pPr>
      <w:r w:rsidRPr="002069FF">
        <w:rPr>
          <w:rFonts w:hint="eastAsia"/>
          <w:sz w:val="36"/>
        </w:rPr>
        <w:t>一、</w:t>
      </w:r>
      <w:r>
        <w:rPr>
          <w:rFonts w:hint="eastAsia"/>
          <w:sz w:val="36"/>
        </w:rPr>
        <w:t>決算審定數簡明表</w:t>
      </w:r>
    </w:p>
    <w:p w14:paraId="2312D5A9" w14:textId="77777777" w:rsidR="00A563DC" w:rsidRDefault="00A563DC" w:rsidP="00A563DC">
      <w:pPr>
        <w:pStyle w:val="a7"/>
        <w:spacing w:before="72" w:after="72"/>
        <w:ind w:leftChars="0" w:left="0" w:firstLineChars="0" w:firstLine="0"/>
        <w:jc w:val="left"/>
      </w:pPr>
      <w:r>
        <w:rPr>
          <w:rFonts w:hint="eastAsia"/>
        </w:rPr>
        <w:t>（一）　歲入部分</w:t>
      </w:r>
    </w:p>
    <w:tbl>
      <w:tblPr>
        <w:tblW w:w="2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6"/>
        <w:gridCol w:w="2127"/>
        <w:gridCol w:w="1984"/>
        <w:gridCol w:w="2608"/>
        <w:gridCol w:w="2609"/>
        <w:gridCol w:w="1890"/>
        <w:gridCol w:w="1890"/>
        <w:gridCol w:w="2060"/>
        <w:gridCol w:w="1842"/>
        <w:gridCol w:w="993"/>
      </w:tblGrid>
      <w:tr w:rsidR="00A563DC" w14:paraId="3D6B1B08" w14:textId="77777777" w:rsidTr="00D4561B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9B6F5D" w14:textId="77777777" w:rsidR="00A563DC" w:rsidRPr="002069FF" w:rsidRDefault="00A563DC" w:rsidP="00D4561B">
            <w:pPr>
              <w:pStyle w:val="a7"/>
              <w:spacing w:beforeLines="0" w:before="0" w:afterLines="0" w:after="0"/>
              <w:ind w:leftChars="0" w:left="0" w:firstLineChars="0" w:firstLine="0"/>
              <w:jc w:val="left"/>
              <w:rPr>
                <w:rFonts w:ascii="標楷體" w:hAnsi="標楷體"/>
                <w:b w:val="0"/>
              </w:rPr>
            </w:pPr>
            <w:r w:rsidRPr="002069FF">
              <w:rPr>
                <w:rFonts w:ascii="標楷體" w:hAnsi="標楷體" w:hint="eastAsia"/>
                <w:b w:val="0"/>
                <w:sz w:val="28"/>
              </w:rPr>
              <w:t xml:space="preserve">1.　</w:t>
            </w:r>
            <w:r>
              <w:rPr>
                <w:rFonts w:ascii="標楷體" w:hAnsi="標楷體" w:hint="eastAsia"/>
                <w:b w:val="0"/>
                <w:sz w:val="28"/>
              </w:rPr>
              <w:t>113</w:t>
            </w:r>
            <w:r w:rsidRPr="002069FF">
              <w:rPr>
                <w:rFonts w:ascii="標楷體" w:hAnsi="標楷體" w:hint="eastAsia"/>
                <w:b w:val="0"/>
                <w:sz w:val="28"/>
              </w:rPr>
              <w:t>年度部分</w:t>
            </w:r>
          </w:p>
          <w:p w14:paraId="7A0C1ABF" w14:textId="77777777" w:rsidR="00A563DC" w:rsidRPr="00A27DD2" w:rsidRDefault="00A563DC" w:rsidP="00D4561B">
            <w:pPr>
              <w:jc w:val="distribute"/>
              <w:rPr>
                <w:sz w:val="24"/>
                <w:szCs w:val="24"/>
              </w:rPr>
            </w:pPr>
          </w:p>
        </w:tc>
      </w:tr>
      <w:tr w:rsidR="00A563DC" w14:paraId="7435D586" w14:textId="77777777" w:rsidTr="00D4561B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 w14:paraId="50F8CF4E" w14:textId="77777777" w:rsidR="00A563DC" w:rsidRPr="00A27DD2" w:rsidRDefault="00A563DC" w:rsidP="00D4561B">
            <w:pPr>
              <w:rPr>
                <w:spacing w:val="-16"/>
                <w:sz w:val="22"/>
                <w:szCs w:val="22"/>
              </w:rPr>
            </w:pPr>
            <w:r w:rsidRPr="00A27DD2">
              <w:rPr>
                <w:rFonts w:hint="eastAsia"/>
                <w:sz w:val="24"/>
                <w:szCs w:val="24"/>
              </w:rPr>
              <w:t>單位：新臺幣元</w:t>
            </w:r>
          </w:p>
        </w:tc>
      </w:tr>
      <w:tr w:rsidR="00A563DC" w14:paraId="56866003" w14:textId="77777777" w:rsidTr="00D4561B">
        <w:trPr>
          <w:cantSplit/>
          <w:tblHeader/>
        </w:trPr>
        <w:tc>
          <w:tcPr>
            <w:tcW w:w="2296" w:type="dxa"/>
            <w:vMerge w:val="restart"/>
            <w:tcBorders>
              <w:left w:val="nil"/>
            </w:tcBorders>
            <w:vAlign w:val="center"/>
          </w:tcPr>
          <w:p w14:paraId="504D6EFD" w14:textId="77777777" w:rsidR="00A563DC" w:rsidRPr="00A27DD2" w:rsidRDefault="00A563DC" w:rsidP="00D4561B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127" w:type="dxa"/>
            <w:vMerge w:val="restart"/>
            <w:vAlign w:val="center"/>
          </w:tcPr>
          <w:p w14:paraId="45A7BCBF" w14:textId="77777777" w:rsidR="00A563DC" w:rsidRPr="00A27DD2" w:rsidRDefault="00A563DC" w:rsidP="00D4561B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1984" w:type="dxa"/>
            <w:vMerge w:val="restart"/>
            <w:vAlign w:val="center"/>
          </w:tcPr>
          <w:p w14:paraId="4F00C740" w14:textId="77777777" w:rsidR="00A563DC" w:rsidRPr="00A27DD2" w:rsidRDefault="00A563DC" w:rsidP="00D4561B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決算數</w:t>
            </w:r>
          </w:p>
        </w:tc>
        <w:tc>
          <w:tcPr>
            <w:tcW w:w="5217" w:type="dxa"/>
            <w:gridSpan w:val="2"/>
            <w:vAlign w:val="center"/>
          </w:tcPr>
          <w:p w14:paraId="6BE8B03F" w14:textId="77777777" w:rsidR="00A563DC" w:rsidRPr="00A27DD2" w:rsidRDefault="00A563DC" w:rsidP="00D4561B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5840" w:type="dxa"/>
            <w:gridSpan w:val="3"/>
            <w:vAlign w:val="center"/>
          </w:tcPr>
          <w:p w14:paraId="58BE6476" w14:textId="77777777" w:rsidR="00A563DC" w:rsidRPr="00A27DD2" w:rsidRDefault="00A563DC" w:rsidP="00D4561B">
            <w:pPr>
              <w:ind w:leftChars="61" w:left="98" w:rightChars="61" w:right="98"/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決算審定數</w:t>
            </w:r>
          </w:p>
        </w:tc>
        <w:tc>
          <w:tcPr>
            <w:tcW w:w="2835" w:type="dxa"/>
            <w:gridSpan w:val="2"/>
            <w:tcBorders>
              <w:right w:val="nil"/>
            </w:tcBorders>
            <w:vAlign w:val="center"/>
          </w:tcPr>
          <w:p w14:paraId="1B20DB36" w14:textId="77777777" w:rsidR="00A563DC" w:rsidRPr="00A27DD2" w:rsidRDefault="00A563DC" w:rsidP="00D4561B">
            <w:pPr>
              <w:jc w:val="distribute"/>
              <w:rPr>
                <w:spacing w:val="-16"/>
                <w:sz w:val="22"/>
                <w:szCs w:val="22"/>
              </w:rPr>
            </w:pPr>
            <w:r w:rsidRPr="00A27DD2">
              <w:rPr>
                <w:rFonts w:hint="eastAsia"/>
                <w:spacing w:val="-16"/>
                <w:sz w:val="22"/>
                <w:szCs w:val="22"/>
              </w:rPr>
              <w:t>審定數與預算數比較增減</w:t>
            </w:r>
          </w:p>
        </w:tc>
      </w:tr>
      <w:tr w:rsidR="00A563DC" w14:paraId="27B0A5AF" w14:textId="77777777" w:rsidTr="00D4561B">
        <w:trPr>
          <w:cantSplit/>
          <w:tblHeader/>
        </w:trPr>
        <w:tc>
          <w:tcPr>
            <w:tcW w:w="2296" w:type="dxa"/>
            <w:vMerge/>
            <w:tcBorders>
              <w:left w:val="nil"/>
            </w:tcBorders>
            <w:vAlign w:val="center"/>
          </w:tcPr>
          <w:p w14:paraId="7C1E322C" w14:textId="77777777" w:rsidR="00A563DC" w:rsidRPr="00A27DD2" w:rsidRDefault="00A563DC" w:rsidP="00D4561B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14:paraId="2D77AF15" w14:textId="77777777" w:rsidR="00A563DC" w:rsidRPr="00A27DD2" w:rsidRDefault="00A563DC" w:rsidP="00D4561B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63847E16" w14:textId="77777777" w:rsidR="00A563DC" w:rsidRPr="00A27DD2" w:rsidRDefault="00A563DC" w:rsidP="00D4561B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608" w:type="dxa"/>
            <w:vAlign w:val="center"/>
          </w:tcPr>
          <w:p w14:paraId="6CE5FA71" w14:textId="77777777" w:rsidR="00A563DC" w:rsidRPr="00A27DD2" w:rsidRDefault="00A563DC" w:rsidP="00D4561B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609" w:type="dxa"/>
            <w:vAlign w:val="center"/>
          </w:tcPr>
          <w:p w14:paraId="4DC5A2D5" w14:textId="77777777" w:rsidR="00A563DC" w:rsidRPr="00A27DD2" w:rsidRDefault="00A563DC" w:rsidP="00D4561B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1890" w:type="dxa"/>
            <w:vAlign w:val="center"/>
          </w:tcPr>
          <w:p w14:paraId="3204A0DE" w14:textId="77777777" w:rsidR="00A563DC" w:rsidRPr="00A27DD2" w:rsidRDefault="00A563DC" w:rsidP="00D4561B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1890" w:type="dxa"/>
            <w:vAlign w:val="center"/>
          </w:tcPr>
          <w:p w14:paraId="769C362B" w14:textId="77777777" w:rsidR="00A563DC" w:rsidRPr="00A27DD2" w:rsidRDefault="00A563DC" w:rsidP="00D4561B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2060" w:type="dxa"/>
            <w:vAlign w:val="center"/>
          </w:tcPr>
          <w:p w14:paraId="61D7016F" w14:textId="77777777" w:rsidR="00A563DC" w:rsidRPr="00A27DD2" w:rsidRDefault="00A563DC" w:rsidP="00D4561B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合計</w:t>
            </w:r>
          </w:p>
        </w:tc>
        <w:tc>
          <w:tcPr>
            <w:tcW w:w="1842" w:type="dxa"/>
            <w:vAlign w:val="center"/>
          </w:tcPr>
          <w:p w14:paraId="105EFC3C" w14:textId="77777777" w:rsidR="00A563DC" w:rsidRPr="00A27DD2" w:rsidRDefault="00A563DC" w:rsidP="00D4561B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right w:val="nil"/>
            </w:tcBorders>
            <w:vAlign w:val="center"/>
          </w:tcPr>
          <w:p w14:paraId="26FF3568" w14:textId="77777777" w:rsidR="00A563DC" w:rsidRPr="00A27DD2" w:rsidRDefault="00A563DC" w:rsidP="00D4561B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A563DC" w:rsidRPr="00F46E23" w14:paraId="1D078861" w14:textId="77777777" w:rsidTr="00D4561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3ED0E851" w14:textId="77777777" w:rsidR="00A563DC" w:rsidRPr="00F46E23" w:rsidRDefault="00A563DC" w:rsidP="00D4561B">
            <w:pPr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F46E23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總統府主管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F6D38AD" w14:textId="77777777" w:rsidR="00A563DC" w:rsidRPr="00F46E23" w:rsidRDefault="00A563DC" w:rsidP="00D4561B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F46E23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152,873,000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C24291A" w14:textId="77777777" w:rsidR="00A563DC" w:rsidRPr="00F46E23" w:rsidRDefault="00A563DC" w:rsidP="00D4561B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F46E23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162,536,988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2249A5C9" w14:textId="77777777" w:rsidR="00A563DC" w:rsidRPr="00F46E23" w:rsidRDefault="00A563DC" w:rsidP="00D4561B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F46E23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7E69D39A" w14:textId="77777777" w:rsidR="00A563DC" w:rsidRPr="00F46E23" w:rsidRDefault="00A563DC" w:rsidP="00D4561B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F46E23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CE7B501" w14:textId="77777777" w:rsidR="00A563DC" w:rsidRPr="00F46E23" w:rsidRDefault="00A563DC" w:rsidP="00D4561B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F46E23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162,536,988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017BD29" w14:textId="77777777" w:rsidR="00A563DC" w:rsidRPr="00F46E23" w:rsidRDefault="00A563DC" w:rsidP="00D4561B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F46E23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49C0808C" w14:textId="77777777" w:rsidR="00A563DC" w:rsidRPr="00F46E23" w:rsidRDefault="00A563DC" w:rsidP="00D4561B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F46E23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162,536,988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9104C9A" w14:textId="77777777" w:rsidR="00A563DC" w:rsidRPr="00F46E23" w:rsidRDefault="00A563DC" w:rsidP="00D4561B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F46E23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9,663,988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157B6AC" w14:textId="77777777" w:rsidR="00A563DC" w:rsidRPr="00F46E23" w:rsidRDefault="00A563DC" w:rsidP="00D4561B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F46E23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6.32</w:t>
            </w:r>
          </w:p>
        </w:tc>
      </w:tr>
      <w:tr w:rsidR="00A563DC" w:rsidRPr="00F46E23" w14:paraId="48EFE7F1" w14:textId="77777777" w:rsidTr="00D4561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4507A4F1" w14:textId="77777777" w:rsidR="00A563DC" w:rsidRPr="00F46E23" w:rsidRDefault="00A563DC" w:rsidP="00D4561B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F46E23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總統府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14F7D44" w14:textId="77777777" w:rsidR="00A563DC" w:rsidRPr="00F46E23" w:rsidRDefault="00A563DC" w:rsidP="00D4561B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F46E23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2,280,000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185756A" w14:textId="77777777" w:rsidR="00A563DC" w:rsidRPr="00F46E23" w:rsidRDefault="00A563DC" w:rsidP="00D4561B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F46E23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4,753,536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27F649F0" w14:textId="77777777" w:rsidR="00A563DC" w:rsidRPr="00F46E23" w:rsidRDefault="00A563DC" w:rsidP="00D4561B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F46E23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2E7F3B5A" w14:textId="77777777" w:rsidR="00A563DC" w:rsidRPr="00F46E23" w:rsidRDefault="00A563DC" w:rsidP="00D4561B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F46E23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214CA41" w14:textId="77777777" w:rsidR="00A563DC" w:rsidRPr="00F46E23" w:rsidRDefault="00A563DC" w:rsidP="00D4561B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F46E23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4,753,536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2A0024B" w14:textId="77777777" w:rsidR="00A563DC" w:rsidRPr="00F46E23" w:rsidRDefault="00A563DC" w:rsidP="00D4561B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F46E23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F84D98D" w14:textId="77777777" w:rsidR="00A563DC" w:rsidRPr="00F46E23" w:rsidRDefault="00A563DC" w:rsidP="00D4561B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F46E23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4,753,536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69ADC0E" w14:textId="77777777" w:rsidR="00A563DC" w:rsidRPr="00F46E23" w:rsidRDefault="00A563DC" w:rsidP="00D4561B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F46E23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2,473,536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DF8B2CA" w14:textId="77777777" w:rsidR="00A563DC" w:rsidRPr="00F46E23" w:rsidRDefault="00A563DC" w:rsidP="00D4561B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F46E23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108.49</w:t>
            </w:r>
          </w:p>
        </w:tc>
      </w:tr>
      <w:tr w:rsidR="00A563DC" w14:paraId="263E559A" w14:textId="77777777" w:rsidTr="00D4561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36A1EC6E" w14:textId="77777777" w:rsidR="00A563DC" w:rsidRPr="00A27DD2" w:rsidRDefault="00A563DC" w:rsidP="00D4561B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FA7E41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CF816AB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48A8EBD" w14:textId="77777777" w:rsidR="00A563DC" w:rsidRPr="00A27DD2" w:rsidRDefault="00A563DC" w:rsidP="00D4561B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19,636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6292C2CC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3347F9A8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B416AEF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19,636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7B048E9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0E9F6AC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19,636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AA91122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19,636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303075E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--</w:t>
            </w:r>
          </w:p>
        </w:tc>
      </w:tr>
      <w:tr w:rsidR="00A563DC" w14:paraId="109185A1" w14:textId="77777777" w:rsidTr="00D4561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4066AE1E" w14:textId="77777777" w:rsidR="00A563DC" w:rsidRPr="00A27DD2" w:rsidRDefault="00A563DC" w:rsidP="00D4561B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FA7E41">
              <w:rPr>
                <w:rFonts w:hAnsi="標楷體" w:hint="eastAsia"/>
                <w:noProof/>
                <w:spacing w:val="-4"/>
                <w:sz w:val="22"/>
                <w:szCs w:val="22"/>
              </w:rPr>
              <w:t>規費收入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E329615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z w:val="22"/>
                <w:szCs w:val="22"/>
              </w:rPr>
              <w:t>1,000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5B46DA9" w14:textId="77777777" w:rsidR="00A563DC" w:rsidRPr="00A27DD2" w:rsidRDefault="00A563DC" w:rsidP="00D4561B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2,935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65DFB18D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51AB6129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6BB5429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2,935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B9882CF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34DF17D7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2,935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DA2685F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1,935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A8AF97A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193.50</w:t>
            </w:r>
          </w:p>
        </w:tc>
      </w:tr>
      <w:tr w:rsidR="00A563DC" w14:paraId="2746531D" w14:textId="77777777" w:rsidTr="00D4561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39C02FD4" w14:textId="77777777" w:rsidR="00A563DC" w:rsidRPr="00A27DD2" w:rsidRDefault="00A563DC" w:rsidP="00D4561B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FA7E41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CF7B6A7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z w:val="22"/>
                <w:szCs w:val="22"/>
              </w:rPr>
              <w:t>1,948,000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626E7F4" w14:textId="77777777" w:rsidR="00A563DC" w:rsidRPr="00A27DD2" w:rsidRDefault="00A563DC" w:rsidP="00D4561B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2,935,264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7D9D59D2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188BD9DB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831771B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2,935,264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CB32AC4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07C6084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2,935,264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E8F9472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987,264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53EDA38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50.68</w:t>
            </w:r>
          </w:p>
        </w:tc>
      </w:tr>
      <w:tr w:rsidR="00A563DC" w14:paraId="74445FB3" w14:textId="77777777" w:rsidTr="00D4561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4FEF3EED" w14:textId="77777777" w:rsidR="00A563DC" w:rsidRPr="00A27DD2" w:rsidRDefault="00A563DC" w:rsidP="00D4561B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FA7E41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84DD733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z w:val="22"/>
                <w:szCs w:val="22"/>
              </w:rPr>
              <w:t>331,000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D4595D8" w14:textId="77777777" w:rsidR="00A563DC" w:rsidRPr="00A27DD2" w:rsidRDefault="00A563DC" w:rsidP="00D4561B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1,795,701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019262E7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67E8ECD1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DD1F0E8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1,795,701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A13D790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6417CB6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1,795,701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95A444F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1,464,701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6FB5DA6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442.51</w:t>
            </w:r>
          </w:p>
        </w:tc>
      </w:tr>
      <w:tr w:rsidR="00A563DC" w:rsidRPr="00F46E23" w14:paraId="32C8BA1C" w14:textId="77777777" w:rsidTr="00D4561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7E185148" w14:textId="77777777" w:rsidR="00A563DC" w:rsidRPr="00F46E23" w:rsidRDefault="00A563DC" w:rsidP="00D4561B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F46E23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國家安全會議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5F32FB8" w14:textId="77777777" w:rsidR="00A563DC" w:rsidRPr="00F46E23" w:rsidRDefault="00A563DC" w:rsidP="00D4561B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F46E23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38,000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D7A635C" w14:textId="77777777" w:rsidR="00A563DC" w:rsidRPr="00F46E23" w:rsidRDefault="00A563DC" w:rsidP="00D4561B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F46E23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35,837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3B429F22" w14:textId="77777777" w:rsidR="00A563DC" w:rsidRPr="00F46E23" w:rsidRDefault="00A563DC" w:rsidP="00D4561B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F46E23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05DFA59C" w14:textId="77777777" w:rsidR="00A563DC" w:rsidRPr="00F46E23" w:rsidRDefault="00A563DC" w:rsidP="00D4561B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F46E23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FE1055F" w14:textId="77777777" w:rsidR="00A563DC" w:rsidRPr="00F46E23" w:rsidRDefault="00A563DC" w:rsidP="00D4561B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F46E23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35,837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697F417" w14:textId="77777777" w:rsidR="00A563DC" w:rsidRPr="00F46E23" w:rsidRDefault="00A563DC" w:rsidP="00D4561B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F46E23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E7BE375" w14:textId="77777777" w:rsidR="00A563DC" w:rsidRPr="00F46E23" w:rsidRDefault="00A563DC" w:rsidP="00D4561B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F46E23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35,837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1D1D5D2" w14:textId="77777777" w:rsidR="00A563DC" w:rsidRPr="00F46E23" w:rsidRDefault="00A563DC" w:rsidP="00D4561B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F46E23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- 2,163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A04BCB8" w14:textId="77777777" w:rsidR="00A563DC" w:rsidRPr="00F46E23" w:rsidRDefault="00A563DC" w:rsidP="00D4561B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F46E23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- 5.69</w:t>
            </w:r>
          </w:p>
        </w:tc>
      </w:tr>
      <w:tr w:rsidR="00A563DC" w14:paraId="38CA3A8B" w14:textId="77777777" w:rsidTr="00D4561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599880CA" w14:textId="77777777" w:rsidR="00A563DC" w:rsidRPr="00A27DD2" w:rsidRDefault="00A563DC" w:rsidP="00D4561B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FA7E41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A919D33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z w:val="22"/>
                <w:szCs w:val="22"/>
              </w:rPr>
              <w:t>20,000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F4882DF" w14:textId="77777777" w:rsidR="00A563DC" w:rsidRPr="00A27DD2" w:rsidRDefault="00A563DC" w:rsidP="00D4561B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8,869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2BD17A95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1E586A3E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0F08445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8,869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60F2A4C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ED6A0A4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8,869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ADD9729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- 11,131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1FCC2CE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- 55.66</w:t>
            </w:r>
          </w:p>
        </w:tc>
      </w:tr>
      <w:tr w:rsidR="00A563DC" w14:paraId="237DE1F2" w14:textId="77777777" w:rsidTr="00D4561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4134BAF1" w14:textId="77777777" w:rsidR="00A563DC" w:rsidRPr="00A27DD2" w:rsidRDefault="00A563DC" w:rsidP="00D4561B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FA7E41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EF47E3A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z w:val="22"/>
                <w:szCs w:val="22"/>
              </w:rPr>
              <w:t>18,000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49B4646" w14:textId="77777777" w:rsidR="00A563DC" w:rsidRPr="00A27DD2" w:rsidRDefault="00A563DC" w:rsidP="00D4561B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26,968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73E39EAE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7E4B5C56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C225B6F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26,968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D1A8578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3D7F25C2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26,968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1D86329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8,968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560F402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49.82</w:t>
            </w:r>
          </w:p>
        </w:tc>
      </w:tr>
      <w:tr w:rsidR="00A563DC" w:rsidRPr="00F46E23" w14:paraId="4FE3E67B" w14:textId="77777777" w:rsidTr="00D4561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2F51C613" w14:textId="77777777" w:rsidR="00A563DC" w:rsidRPr="00F46E23" w:rsidRDefault="00A563DC" w:rsidP="00D4561B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F46E23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國史館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F28937A" w14:textId="77777777" w:rsidR="00A563DC" w:rsidRPr="00F46E23" w:rsidRDefault="00A563DC" w:rsidP="00D4561B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F46E23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1,544,000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2AEA197" w14:textId="77777777" w:rsidR="00A563DC" w:rsidRPr="00F46E23" w:rsidRDefault="00A563DC" w:rsidP="00D4561B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F46E23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4,466,598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0079D17C" w14:textId="77777777" w:rsidR="00A563DC" w:rsidRPr="00F46E23" w:rsidRDefault="00A563DC" w:rsidP="00D4561B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F46E23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5C663B4B" w14:textId="77777777" w:rsidR="00A563DC" w:rsidRPr="00F46E23" w:rsidRDefault="00A563DC" w:rsidP="00D4561B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F46E23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8FD9464" w14:textId="77777777" w:rsidR="00A563DC" w:rsidRPr="00F46E23" w:rsidRDefault="00A563DC" w:rsidP="00D4561B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F46E23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4,466,598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332997F" w14:textId="77777777" w:rsidR="00A563DC" w:rsidRPr="00F46E23" w:rsidRDefault="00A563DC" w:rsidP="00D4561B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F46E23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17375676" w14:textId="77777777" w:rsidR="00A563DC" w:rsidRPr="00F46E23" w:rsidRDefault="00A563DC" w:rsidP="00D4561B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F46E23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4,466,598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0FC9E9F" w14:textId="77777777" w:rsidR="00A563DC" w:rsidRPr="00F46E23" w:rsidRDefault="00A563DC" w:rsidP="00D4561B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F46E23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2,922,598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65E049E" w14:textId="77777777" w:rsidR="00A563DC" w:rsidRPr="00F46E23" w:rsidRDefault="00A563DC" w:rsidP="00D4561B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F46E23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189.29</w:t>
            </w:r>
          </w:p>
        </w:tc>
      </w:tr>
      <w:tr w:rsidR="00A563DC" w14:paraId="16987111" w14:textId="77777777" w:rsidTr="00D4561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750DE8A7" w14:textId="77777777" w:rsidR="00A563DC" w:rsidRPr="00A27DD2" w:rsidRDefault="00A563DC" w:rsidP="00D4561B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FA7E41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1A3450E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F9D03A0" w14:textId="77777777" w:rsidR="00A563DC" w:rsidRPr="00A27DD2" w:rsidRDefault="00A563DC" w:rsidP="00D4561B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25,963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25A0ED4A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29BBF365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A75366B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25,963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DB580B5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71797C9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25,963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F26F9ED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25,963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54EAEE5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--</w:t>
            </w:r>
          </w:p>
        </w:tc>
      </w:tr>
      <w:tr w:rsidR="00A563DC" w14:paraId="63F1D1A8" w14:textId="77777777" w:rsidTr="00D4561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713665E6" w14:textId="77777777" w:rsidR="00A563DC" w:rsidRPr="00A27DD2" w:rsidRDefault="00A563DC" w:rsidP="00D4561B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FA7E41">
              <w:rPr>
                <w:rFonts w:hAnsi="標楷體" w:hint="eastAsia"/>
                <w:noProof/>
                <w:spacing w:val="-4"/>
                <w:sz w:val="22"/>
                <w:szCs w:val="22"/>
              </w:rPr>
              <w:t>規費收入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EF028C2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z w:val="22"/>
                <w:szCs w:val="22"/>
              </w:rPr>
              <w:t>250,000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E586C39" w14:textId="77777777" w:rsidR="00A563DC" w:rsidRPr="00A27DD2" w:rsidRDefault="00A563DC" w:rsidP="00D4561B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565,797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513CA710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1EE2016F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F5DB306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565,797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8A9D3C2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162D8681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565,797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B8DD236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315,797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AC6492B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126.32</w:t>
            </w:r>
          </w:p>
        </w:tc>
      </w:tr>
      <w:tr w:rsidR="00A563DC" w14:paraId="790AD55F" w14:textId="77777777" w:rsidTr="00D4561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4F050E78" w14:textId="77777777" w:rsidR="00A563DC" w:rsidRPr="00A27DD2" w:rsidRDefault="00A563DC" w:rsidP="00D4561B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FA7E41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008F5C7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z w:val="22"/>
                <w:szCs w:val="22"/>
              </w:rPr>
              <w:t>914,000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2C98126" w14:textId="77777777" w:rsidR="00A563DC" w:rsidRPr="00A27DD2" w:rsidRDefault="00A563DC" w:rsidP="00D4561B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1,740,685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476C6EF0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25E8C8C0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E6A463D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1,740,685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E157FDA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19D6CB67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1,740,685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045F5F9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826,685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6FA3D33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90.45</w:t>
            </w:r>
          </w:p>
        </w:tc>
      </w:tr>
      <w:tr w:rsidR="00A563DC" w14:paraId="089D520A" w14:textId="77777777" w:rsidTr="00D4561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2FA8837E" w14:textId="77777777" w:rsidR="00A563DC" w:rsidRPr="00A27DD2" w:rsidRDefault="00A563DC" w:rsidP="00D4561B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FA7E41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EC9347D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z w:val="22"/>
                <w:szCs w:val="22"/>
              </w:rPr>
              <w:t>380,000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7EF96B2" w14:textId="77777777" w:rsidR="00A563DC" w:rsidRPr="00A27DD2" w:rsidRDefault="00A563DC" w:rsidP="00D4561B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2,134,153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7D750B18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0E378F28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47BB9B1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2,134,153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98F6BB5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E23BF45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2,134,153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C6D7C9B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1,754,153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F52052B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461.62</w:t>
            </w:r>
          </w:p>
        </w:tc>
      </w:tr>
      <w:tr w:rsidR="00A563DC" w:rsidRPr="00F46E23" w14:paraId="10CCE245" w14:textId="77777777" w:rsidTr="00D4561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1660F039" w14:textId="77777777" w:rsidR="00A563DC" w:rsidRPr="00F46E23" w:rsidRDefault="00A563DC" w:rsidP="00D4561B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F46E23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國史館臺灣文獻館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FEC8317" w14:textId="77777777" w:rsidR="00A563DC" w:rsidRPr="00F46E23" w:rsidRDefault="00A563DC" w:rsidP="00D4561B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F46E23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1,110,000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F6DCEAA" w14:textId="77777777" w:rsidR="00A563DC" w:rsidRPr="00F46E23" w:rsidRDefault="00A563DC" w:rsidP="00D4561B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F46E23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2,276,089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429E2A45" w14:textId="77777777" w:rsidR="00A563DC" w:rsidRPr="00F46E23" w:rsidRDefault="00A563DC" w:rsidP="00D4561B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F46E23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48C88317" w14:textId="77777777" w:rsidR="00A563DC" w:rsidRPr="00F46E23" w:rsidRDefault="00A563DC" w:rsidP="00D4561B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F46E23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F59E405" w14:textId="77777777" w:rsidR="00A563DC" w:rsidRPr="00F46E23" w:rsidRDefault="00A563DC" w:rsidP="00D4561B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F46E23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2,276,089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68D656A" w14:textId="77777777" w:rsidR="00A563DC" w:rsidRPr="00F46E23" w:rsidRDefault="00A563DC" w:rsidP="00D4561B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F46E23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397865EE" w14:textId="77777777" w:rsidR="00A563DC" w:rsidRPr="00F46E23" w:rsidRDefault="00A563DC" w:rsidP="00D4561B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F46E23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2,276,089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AEB2DCE" w14:textId="77777777" w:rsidR="00A563DC" w:rsidRPr="00F46E23" w:rsidRDefault="00A563DC" w:rsidP="00D4561B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F46E23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1,166,089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B492995" w14:textId="77777777" w:rsidR="00A563DC" w:rsidRPr="00F46E23" w:rsidRDefault="00A563DC" w:rsidP="00D4561B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F46E23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105.05</w:t>
            </w:r>
          </w:p>
        </w:tc>
      </w:tr>
      <w:tr w:rsidR="00A563DC" w14:paraId="2053DAE5" w14:textId="77777777" w:rsidTr="00D4561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1F1119D4" w14:textId="77777777" w:rsidR="00A563DC" w:rsidRPr="00A27DD2" w:rsidRDefault="00A563DC" w:rsidP="00D4561B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FA7E41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E18ACA9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3A4B6A5" w14:textId="77777777" w:rsidR="00A563DC" w:rsidRPr="00A27DD2" w:rsidRDefault="00A563DC" w:rsidP="00D4561B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20,742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20FFBD79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0E148328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3F851D9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20,742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868D424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89F288B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20,742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CE33090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20,742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2CAFCDF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--</w:t>
            </w:r>
          </w:p>
        </w:tc>
      </w:tr>
      <w:tr w:rsidR="00A563DC" w14:paraId="44DF0B43" w14:textId="77777777" w:rsidTr="00D4561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4C013B89" w14:textId="77777777" w:rsidR="00A563DC" w:rsidRPr="00A27DD2" w:rsidRDefault="00A563DC" w:rsidP="00D4561B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FA7E41">
              <w:rPr>
                <w:rFonts w:hAnsi="標楷體" w:hint="eastAsia"/>
                <w:noProof/>
                <w:spacing w:val="-4"/>
                <w:sz w:val="22"/>
                <w:szCs w:val="22"/>
              </w:rPr>
              <w:t>規費收入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655E762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z w:val="22"/>
                <w:szCs w:val="22"/>
              </w:rPr>
              <w:t>293,000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89A9B08" w14:textId="77777777" w:rsidR="00A563DC" w:rsidRPr="00A27DD2" w:rsidRDefault="00A563DC" w:rsidP="00D4561B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621,622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2E3A421F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0C076C4B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3D2223C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621,622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F7818FB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3D63566F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621,622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6F7C6E7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328,622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A9658F3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112.16</w:t>
            </w:r>
          </w:p>
        </w:tc>
      </w:tr>
      <w:tr w:rsidR="00A563DC" w14:paraId="4E00C2D4" w14:textId="77777777" w:rsidTr="00D4561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3BBFF0E4" w14:textId="77777777" w:rsidR="00A563DC" w:rsidRPr="00A27DD2" w:rsidRDefault="00A563DC" w:rsidP="00D4561B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FA7E41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D8935B7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z w:val="22"/>
                <w:szCs w:val="22"/>
              </w:rPr>
              <w:t>112,000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3DE93FC" w14:textId="77777777" w:rsidR="00A563DC" w:rsidRPr="00A27DD2" w:rsidRDefault="00A563DC" w:rsidP="00D4561B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381,298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2CDFF09B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261E3DC8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134E277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381,298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4E0F402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14FD9F1C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381,298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0CDB95B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269,298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F4CBD23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240.44</w:t>
            </w:r>
          </w:p>
        </w:tc>
      </w:tr>
      <w:tr w:rsidR="00A563DC" w14:paraId="1B4E1D45" w14:textId="77777777" w:rsidTr="00D4561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0E3F1410" w14:textId="77777777" w:rsidR="00A563DC" w:rsidRPr="00A27DD2" w:rsidRDefault="00A563DC" w:rsidP="00D4561B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FA7E41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4F16382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z w:val="22"/>
                <w:szCs w:val="22"/>
              </w:rPr>
              <w:t>705,000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B8346D2" w14:textId="77777777" w:rsidR="00A563DC" w:rsidRPr="00A27DD2" w:rsidRDefault="00A563DC" w:rsidP="00D4561B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1,252,427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5640C2E6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0D81DEE1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A5011BD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1,252,427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CC55BBE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3A5D914B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1,252,427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29BBB18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547,427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B656130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77.65</w:t>
            </w:r>
          </w:p>
        </w:tc>
      </w:tr>
      <w:tr w:rsidR="00A563DC" w:rsidRPr="00F46E23" w14:paraId="1263F1A7" w14:textId="77777777" w:rsidTr="00D4561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1EC5A7B3" w14:textId="77777777" w:rsidR="00A563DC" w:rsidRPr="00F46E23" w:rsidRDefault="00A563DC" w:rsidP="00D4561B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F46E23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中央研究院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FBF4A62" w14:textId="77777777" w:rsidR="00A563DC" w:rsidRPr="00F46E23" w:rsidRDefault="00A563DC" w:rsidP="00D4561B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F46E23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147,901,000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895489A" w14:textId="77777777" w:rsidR="00A563DC" w:rsidRPr="00F46E23" w:rsidRDefault="00A563DC" w:rsidP="00D4561B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F46E23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151,004,928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620EFBDB" w14:textId="77777777" w:rsidR="00A563DC" w:rsidRPr="00F46E23" w:rsidRDefault="00A563DC" w:rsidP="00D4561B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F46E23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73E0FE6F" w14:textId="77777777" w:rsidR="00A563DC" w:rsidRPr="00F46E23" w:rsidRDefault="00A563DC" w:rsidP="00D4561B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F46E23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98DEE86" w14:textId="77777777" w:rsidR="00A563DC" w:rsidRPr="00F46E23" w:rsidRDefault="00A563DC" w:rsidP="00D4561B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F46E23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151,004,928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5044A71" w14:textId="77777777" w:rsidR="00A563DC" w:rsidRPr="00F46E23" w:rsidRDefault="00A563DC" w:rsidP="00D4561B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F46E23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40A8C0FE" w14:textId="77777777" w:rsidR="00A563DC" w:rsidRPr="00F46E23" w:rsidRDefault="00A563DC" w:rsidP="00D4561B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F46E23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151,004,928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500B880" w14:textId="77777777" w:rsidR="00A563DC" w:rsidRPr="00F46E23" w:rsidRDefault="00A563DC" w:rsidP="00D4561B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F46E23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3,103,928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7B2D361" w14:textId="77777777" w:rsidR="00A563DC" w:rsidRPr="00F46E23" w:rsidRDefault="00A563DC" w:rsidP="00D4561B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F46E23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2.10</w:t>
            </w:r>
          </w:p>
        </w:tc>
      </w:tr>
      <w:tr w:rsidR="00A563DC" w14:paraId="0BCF76D1" w14:textId="77777777" w:rsidTr="00D4561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1F3A5D1A" w14:textId="77777777" w:rsidR="00A563DC" w:rsidRPr="00A27DD2" w:rsidRDefault="00A563DC" w:rsidP="00D4561B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FA7E41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D126239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z w:val="22"/>
                <w:szCs w:val="22"/>
              </w:rPr>
              <w:t>5,000,000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54EEBE3" w14:textId="77777777" w:rsidR="00A563DC" w:rsidRPr="00A27DD2" w:rsidRDefault="00A563DC" w:rsidP="00D4561B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2,125,829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1FBC52BC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16BEC606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FBF91D9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2,125,829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34AF81D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4E1D58E9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2,125,829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6E8BD75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- 2,874,171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9B9110A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- 57.48</w:t>
            </w:r>
          </w:p>
        </w:tc>
      </w:tr>
      <w:tr w:rsidR="00A563DC" w14:paraId="25FCF3BB" w14:textId="77777777" w:rsidTr="00D4561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310DDCA9" w14:textId="77777777" w:rsidR="00A563DC" w:rsidRPr="00A27DD2" w:rsidRDefault="00A563DC" w:rsidP="00D4561B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FA7E41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BD703BA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z w:val="22"/>
                <w:szCs w:val="22"/>
              </w:rPr>
              <w:t>4,934,000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2B6E997" w14:textId="77777777" w:rsidR="00A563DC" w:rsidRPr="00A27DD2" w:rsidRDefault="00A563DC" w:rsidP="00D4561B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7,405,384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3E2BF270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37008F74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B8C1AAD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7,405,384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8E827E7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3D4FA694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7,405,384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3B6578E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2,471,384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549A99D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50.09</w:t>
            </w:r>
          </w:p>
        </w:tc>
      </w:tr>
      <w:tr w:rsidR="00A563DC" w14:paraId="261CC68B" w14:textId="77777777" w:rsidTr="00D4561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741F24F9" w14:textId="77777777" w:rsidR="00A563DC" w:rsidRPr="00A27DD2" w:rsidRDefault="00A563DC" w:rsidP="00D4561B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FA7E41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9DA4EB4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z w:val="22"/>
                <w:szCs w:val="22"/>
              </w:rPr>
              <w:t>137,967,000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70A3F1B" w14:textId="77777777" w:rsidR="00A563DC" w:rsidRPr="00A27DD2" w:rsidRDefault="00A563DC" w:rsidP="00D4561B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141,473,715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5F23E857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7F95436B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C485CB4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141,473,715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F19308C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4682575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141,473,715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A71AEA1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3,506,715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6452804" w14:textId="77777777" w:rsidR="00A563DC" w:rsidRPr="00A27DD2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2.54</w:t>
            </w:r>
          </w:p>
        </w:tc>
      </w:tr>
    </w:tbl>
    <w:p w14:paraId="38F998F7" w14:textId="77777777" w:rsidR="00A563DC" w:rsidRDefault="00A563DC" w:rsidP="00A563DC">
      <w:pPr>
        <w:jc w:val="left"/>
      </w:pPr>
    </w:p>
    <w:p w14:paraId="1F27E17B" w14:textId="77777777" w:rsidR="00A563DC" w:rsidRPr="00252B93" w:rsidRDefault="00A563DC" w:rsidP="00A563DC">
      <w:pPr>
        <w:pStyle w:val="10"/>
        <w:ind w:right="1440"/>
        <w:rPr>
          <w:sz w:val="36"/>
          <w:szCs w:val="36"/>
        </w:rPr>
      </w:pPr>
    </w:p>
    <w:tbl>
      <w:tblPr>
        <w:tblW w:w="2029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1559"/>
        <w:gridCol w:w="567"/>
        <w:gridCol w:w="1985"/>
        <w:gridCol w:w="2362"/>
        <w:gridCol w:w="2362"/>
        <w:gridCol w:w="2363"/>
        <w:gridCol w:w="2552"/>
        <w:gridCol w:w="2410"/>
        <w:gridCol w:w="2409"/>
        <w:gridCol w:w="993"/>
      </w:tblGrid>
      <w:tr w:rsidR="00A563DC" w14:paraId="7BDA86B1" w14:textId="77777777" w:rsidTr="00D4561B">
        <w:trPr>
          <w:cantSplit/>
          <w:trHeight w:val="284"/>
          <w:tblHeader/>
        </w:trPr>
        <w:tc>
          <w:tcPr>
            <w:tcW w:w="2296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5801EBBF" w14:textId="77777777" w:rsidR="00A563DC" w:rsidRPr="00706545" w:rsidRDefault="00A563DC" w:rsidP="00D4561B">
            <w:pPr>
              <w:rPr>
                <w:rFonts w:hAnsi="標楷體"/>
                <w:sz w:val="28"/>
              </w:rPr>
            </w:pPr>
            <w:r w:rsidRPr="006D07D9">
              <w:rPr>
                <w:rFonts w:hAnsi="標楷體" w:hint="eastAsia"/>
                <w:sz w:val="28"/>
              </w:rPr>
              <w:t>2.　以前年度部分</w:t>
            </w:r>
          </w:p>
        </w:tc>
        <w:tc>
          <w:tcPr>
            <w:tcW w:w="18003" w:type="dxa"/>
            <w:gridSpan w:val="9"/>
            <w:tcBorders>
              <w:top w:val="nil"/>
              <w:left w:val="nil"/>
              <w:bottom w:val="nil"/>
            </w:tcBorders>
            <w:vAlign w:val="center"/>
          </w:tcPr>
          <w:p w14:paraId="5CBDE3D7" w14:textId="77777777" w:rsidR="00A563DC" w:rsidRPr="006D07D9" w:rsidRDefault="00A563DC" w:rsidP="00D4561B">
            <w:pPr>
              <w:pStyle w:val="a8"/>
              <w:ind w:left="48" w:right="48"/>
              <w:jc w:val="right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A563DC" w14:paraId="65D25429" w14:textId="77777777" w:rsidTr="00D4561B">
        <w:trPr>
          <w:cantSplit/>
          <w:trHeight w:val="284"/>
          <w:tblHeader/>
        </w:trPr>
        <w:tc>
          <w:tcPr>
            <w:tcW w:w="20299" w:type="dxa"/>
            <w:gridSpan w:val="11"/>
            <w:tcBorders>
              <w:top w:val="nil"/>
            </w:tcBorders>
            <w:vAlign w:val="center"/>
          </w:tcPr>
          <w:p w14:paraId="096E4178" w14:textId="77777777" w:rsidR="00A563DC" w:rsidRPr="006D07D9" w:rsidRDefault="00A563DC" w:rsidP="00D4561B">
            <w:pPr>
              <w:pStyle w:val="a8"/>
              <w:ind w:left="48" w:right="48"/>
              <w:jc w:val="right"/>
              <w:rPr>
                <w:sz w:val="22"/>
                <w:szCs w:val="22"/>
              </w:rPr>
            </w:pPr>
            <w:r w:rsidRPr="006D07D9">
              <w:rPr>
                <w:rFonts w:ascii="標楷體" w:hAnsi="標楷體" w:hint="eastAsia"/>
                <w:sz w:val="24"/>
                <w:szCs w:val="24"/>
              </w:rPr>
              <w:t>單位：新臺幣元</w:t>
            </w:r>
          </w:p>
        </w:tc>
      </w:tr>
      <w:tr w:rsidR="00A563DC" w14:paraId="454626AF" w14:textId="77777777" w:rsidTr="00D4561B">
        <w:trPr>
          <w:cantSplit/>
          <w:trHeight w:val="284"/>
          <w:tblHeader/>
        </w:trPr>
        <w:tc>
          <w:tcPr>
            <w:tcW w:w="737" w:type="dxa"/>
            <w:vMerge w:val="restart"/>
            <w:vAlign w:val="center"/>
          </w:tcPr>
          <w:p w14:paraId="50F3923E" w14:textId="77777777" w:rsidR="00A563DC" w:rsidRPr="006D07D9" w:rsidRDefault="00A563DC" w:rsidP="00D4561B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126" w:type="dxa"/>
            <w:gridSpan w:val="2"/>
            <w:vMerge w:val="restart"/>
            <w:vAlign w:val="center"/>
          </w:tcPr>
          <w:p w14:paraId="2B3E3D33" w14:textId="77777777" w:rsidR="00A563DC" w:rsidRPr="006D07D9" w:rsidRDefault="00A563DC" w:rsidP="00D4561B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1985" w:type="dxa"/>
            <w:vMerge w:val="restart"/>
            <w:vAlign w:val="center"/>
          </w:tcPr>
          <w:p w14:paraId="0DBE9DDB" w14:textId="77777777" w:rsidR="00A563DC" w:rsidRPr="006D07D9" w:rsidRDefault="00A563DC" w:rsidP="00D4561B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6D07D9">
              <w:rPr>
                <w:rFonts w:hint="eastAsia"/>
                <w:spacing w:val="-20"/>
                <w:sz w:val="22"/>
                <w:szCs w:val="22"/>
              </w:rPr>
              <w:t>以前年度轉入數</w:t>
            </w:r>
          </w:p>
        </w:tc>
        <w:tc>
          <w:tcPr>
            <w:tcW w:w="7087" w:type="dxa"/>
            <w:gridSpan w:val="3"/>
          </w:tcPr>
          <w:p w14:paraId="64BA833E" w14:textId="77777777" w:rsidR="00A563DC" w:rsidRPr="006D07D9" w:rsidRDefault="00A563DC" w:rsidP="00D4561B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8364" w:type="dxa"/>
            <w:gridSpan w:val="4"/>
            <w:vAlign w:val="center"/>
          </w:tcPr>
          <w:p w14:paraId="6249D390" w14:textId="77777777" w:rsidR="00A563DC" w:rsidRPr="006D07D9" w:rsidRDefault="00A563DC" w:rsidP="00D4561B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決算審定數</w:t>
            </w:r>
          </w:p>
        </w:tc>
      </w:tr>
      <w:tr w:rsidR="00A563DC" w14:paraId="03201284" w14:textId="77777777" w:rsidTr="00D4561B">
        <w:trPr>
          <w:cantSplit/>
          <w:trHeight w:val="284"/>
          <w:tblHeader/>
        </w:trPr>
        <w:tc>
          <w:tcPr>
            <w:tcW w:w="737" w:type="dxa"/>
            <w:vMerge/>
            <w:vAlign w:val="center"/>
          </w:tcPr>
          <w:p w14:paraId="2F46EC94" w14:textId="77777777" w:rsidR="00A563DC" w:rsidRPr="006D07D9" w:rsidRDefault="00A563DC" w:rsidP="00D4561B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vMerge/>
            <w:vAlign w:val="center"/>
          </w:tcPr>
          <w:p w14:paraId="4EEEBDE9" w14:textId="77777777" w:rsidR="00A563DC" w:rsidRPr="006D07D9" w:rsidRDefault="00A563DC" w:rsidP="00D4561B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vAlign w:val="center"/>
          </w:tcPr>
          <w:p w14:paraId="37F86CCF" w14:textId="77777777" w:rsidR="00A563DC" w:rsidRPr="006D07D9" w:rsidRDefault="00A563DC" w:rsidP="00D4561B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62" w:type="dxa"/>
            <w:vMerge w:val="restart"/>
            <w:vAlign w:val="center"/>
          </w:tcPr>
          <w:p w14:paraId="507320E2" w14:textId="77777777" w:rsidR="00A563DC" w:rsidRPr="006D07D9" w:rsidRDefault="00A563DC" w:rsidP="00D4561B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362" w:type="dxa"/>
            <w:vMerge w:val="restart"/>
            <w:vAlign w:val="center"/>
          </w:tcPr>
          <w:p w14:paraId="6BC15637" w14:textId="77777777" w:rsidR="00A563DC" w:rsidRPr="006D07D9" w:rsidRDefault="00A563DC" w:rsidP="00D4561B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363" w:type="dxa"/>
            <w:vMerge w:val="restart"/>
            <w:vAlign w:val="center"/>
          </w:tcPr>
          <w:p w14:paraId="73156D32" w14:textId="77777777" w:rsidR="00A563DC" w:rsidRPr="006D07D9" w:rsidRDefault="00A563DC" w:rsidP="00D4561B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2552" w:type="dxa"/>
            <w:vMerge w:val="restart"/>
            <w:vAlign w:val="center"/>
          </w:tcPr>
          <w:p w14:paraId="180B02B0" w14:textId="77777777" w:rsidR="00A563DC" w:rsidRPr="006D07D9" w:rsidRDefault="00A563DC" w:rsidP="00D4561B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410" w:type="dxa"/>
            <w:vMerge w:val="restart"/>
            <w:vAlign w:val="center"/>
          </w:tcPr>
          <w:p w14:paraId="7972E696" w14:textId="77777777" w:rsidR="00A563DC" w:rsidRPr="006D07D9" w:rsidRDefault="00A563DC" w:rsidP="00D4561B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3402" w:type="dxa"/>
            <w:gridSpan w:val="2"/>
            <w:vAlign w:val="center"/>
          </w:tcPr>
          <w:p w14:paraId="480501BA" w14:textId="77777777" w:rsidR="00A563DC" w:rsidRPr="006D07D9" w:rsidRDefault="00A563DC" w:rsidP="00D4561B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應收保留數</w:t>
            </w:r>
          </w:p>
        </w:tc>
      </w:tr>
      <w:tr w:rsidR="00A563DC" w14:paraId="34D802AF" w14:textId="77777777" w:rsidTr="00D4561B">
        <w:trPr>
          <w:cantSplit/>
          <w:trHeight w:val="284"/>
          <w:tblHeader/>
        </w:trPr>
        <w:tc>
          <w:tcPr>
            <w:tcW w:w="737" w:type="dxa"/>
            <w:vMerge/>
            <w:tcBorders>
              <w:bottom w:val="single" w:sz="4" w:space="0" w:color="auto"/>
            </w:tcBorders>
            <w:vAlign w:val="center"/>
          </w:tcPr>
          <w:p w14:paraId="0073128C" w14:textId="77777777" w:rsidR="00A563DC" w:rsidRPr="006D07D9" w:rsidRDefault="00A563DC" w:rsidP="00D4561B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599B2800" w14:textId="77777777" w:rsidR="00A563DC" w:rsidRPr="006D07D9" w:rsidRDefault="00A563DC" w:rsidP="00D4561B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14:paraId="305A801B" w14:textId="77777777" w:rsidR="00A563DC" w:rsidRPr="006D07D9" w:rsidRDefault="00A563DC" w:rsidP="00D4561B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62" w:type="dxa"/>
            <w:vMerge/>
            <w:tcBorders>
              <w:bottom w:val="single" w:sz="4" w:space="0" w:color="auto"/>
            </w:tcBorders>
          </w:tcPr>
          <w:p w14:paraId="1AF15910" w14:textId="77777777" w:rsidR="00A563DC" w:rsidRPr="006D07D9" w:rsidRDefault="00A563DC" w:rsidP="00D4561B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62" w:type="dxa"/>
            <w:vMerge/>
            <w:tcBorders>
              <w:bottom w:val="single" w:sz="4" w:space="0" w:color="auto"/>
            </w:tcBorders>
          </w:tcPr>
          <w:p w14:paraId="37F278B4" w14:textId="77777777" w:rsidR="00A563DC" w:rsidRPr="006D07D9" w:rsidRDefault="00A563DC" w:rsidP="00D4561B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63" w:type="dxa"/>
            <w:vMerge/>
            <w:tcBorders>
              <w:bottom w:val="single" w:sz="4" w:space="0" w:color="auto"/>
            </w:tcBorders>
          </w:tcPr>
          <w:p w14:paraId="6C0D6C93" w14:textId="77777777" w:rsidR="00A563DC" w:rsidRPr="006D07D9" w:rsidRDefault="00A563DC" w:rsidP="00D4561B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vAlign w:val="center"/>
          </w:tcPr>
          <w:p w14:paraId="5A0B45C7" w14:textId="77777777" w:rsidR="00A563DC" w:rsidRPr="006D07D9" w:rsidRDefault="00A563DC" w:rsidP="00D4561B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vAlign w:val="center"/>
          </w:tcPr>
          <w:p w14:paraId="7D80BF3A" w14:textId="77777777" w:rsidR="00A563DC" w:rsidRPr="006D07D9" w:rsidRDefault="00A563DC" w:rsidP="00D4561B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4F350F67" w14:textId="77777777" w:rsidR="00A563DC" w:rsidRPr="006D07D9" w:rsidRDefault="00A563DC" w:rsidP="00D4561B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419CBBA8" w14:textId="77777777" w:rsidR="00A563DC" w:rsidRPr="006D07D9" w:rsidRDefault="00A563DC" w:rsidP="00D4561B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A563DC" w:rsidRPr="009B45CE" w14:paraId="04ED5B0A" w14:textId="77777777" w:rsidTr="00D4561B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5DEBC791" w14:textId="77777777" w:rsidR="00A563DC" w:rsidRPr="009B45CE" w:rsidRDefault="00A563DC" w:rsidP="00D4561B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953F745" w14:textId="77777777" w:rsidR="00A563DC" w:rsidRPr="009B45CE" w:rsidRDefault="00A563DC" w:rsidP="00D4561B">
            <w:pPr>
              <w:pStyle w:val="22"/>
              <w:ind w:leftChars="0" w:left="0" w:rightChars="0" w:right="24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9B45CE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總統府主管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541D3A0" w14:textId="77777777" w:rsidR="00A563DC" w:rsidRPr="009B45CE" w:rsidRDefault="00A563DC" w:rsidP="00D4561B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B45CE">
              <w:rPr>
                <w:rFonts w:hAnsi="細明體"/>
                <w:b/>
                <w:noProof/>
                <w:sz w:val="22"/>
                <w:szCs w:val="22"/>
              </w:rPr>
              <w:t>1,775,179,372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29609EDB" w14:textId="77777777" w:rsidR="00A563DC" w:rsidRPr="009B45CE" w:rsidRDefault="00A563DC" w:rsidP="00D4561B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9B45CE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7ABB0974" w14:textId="77777777" w:rsidR="00A563DC" w:rsidRPr="009B45CE" w:rsidRDefault="00A563DC" w:rsidP="00D4561B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9B45CE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7466956F" w14:textId="77777777" w:rsidR="00A563DC" w:rsidRPr="009B45CE" w:rsidRDefault="00A563DC" w:rsidP="00D4561B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9B45CE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E7FAB8D" w14:textId="77777777" w:rsidR="00A563DC" w:rsidRPr="009B45CE" w:rsidRDefault="00A563DC" w:rsidP="00D4561B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B45CE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2E50D2D" w14:textId="77777777" w:rsidR="00A563DC" w:rsidRPr="009B45CE" w:rsidRDefault="00A563DC" w:rsidP="00D4561B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B45CE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8373FBA" w14:textId="77777777" w:rsidR="00A563DC" w:rsidRPr="009B45CE" w:rsidRDefault="00A563DC" w:rsidP="00D4561B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B45CE">
              <w:rPr>
                <w:rFonts w:hAnsi="細明體"/>
                <w:b/>
                <w:noProof/>
                <w:sz w:val="22"/>
                <w:szCs w:val="22"/>
              </w:rPr>
              <w:t>1,775,179,372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A94AE3F" w14:textId="77777777" w:rsidR="00A563DC" w:rsidRPr="009B45CE" w:rsidRDefault="00A563DC" w:rsidP="00D4561B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B45CE">
              <w:rPr>
                <w:rFonts w:hAnsi="細明體"/>
                <w:b/>
                <w:noProof/>
                <w:sz w:val="22"/>
                <w:szCs w:val="22"/>
              </w:rPr>
              <w:t>100.00</w:t>
            </w:r>
          </w:p>
        </w:tc>
      </w:tr>
      <w:tr w:rsidR="00A563DC" w:rsidRPr="009B45CE" w14:paraId="244C15A6" w14:textId="77777777" w:rsidTr="00D4561B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20CA524C" w14:textId="77777777" w:rsidR="00A563DC" w:rsidRPr="009B45CE" w:rsidRDefault="00A563DC" w:rsidP="00D4561B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CC3E1EA" w14:textId="77777777" w:rsidR="00A563DC" w:rsidRPr="009B45CE" w:rsidRDefault="00A563DC" w:rsidP="00D4561B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9B45CE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中央研究院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1BE793E" w14:textId="77777777" w:rsidR="00A563DC" w:rsidRPr="009B45CE" w:rsidRDefault="00A563DC" w:rsidP="00D4561B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B45CE">
              <w:rPr>
                <w:rFonts w:hAnsi="細明體"/>
                <w:b/>
                <w:noProof/>
                <w:sz w:val="22"/>
                <w:szCs w:val="22"/>
              </w:rPr>
              <w:t>1,775,179,372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133E11F3" w14:textId="77777777" w:rsidR="00A563DC" w:rsidRPr="009B45CE" w:rsidRDefault="00A563DC" w:rsidP="00D4561B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9B45CE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4F434342" w14:textId="77777777" w:rsidR="00A563DC" w:rsidRPr="009B45CE" w:rsidRDefault="00A563DC" w:rsidP="00D4561B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9B45CE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62782CB7" w14:textId="77777777" w:rsidR="00A563DC" w:rsidRPr="009B45CE" w:rsidRDefault="00A563DC" w:rsidP="00D4561B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9B45CE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7585E58" w14:textId="77777777" w:rsidR="00A563DC" w:rsidRPr="009B45CE" w:rsidRDefault="00A563DC" w:rsidP="00D4561B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B45CE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4282518" w14:textId="77777777" w:rsidR="00A563DC" w:rsidRPr="009B45CE" w:rsidRDefault="00A563DC" w:rsidP="00D4561B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B45CE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323DC5E" w14:textId="77777777" w:rsidR="00A563DC" w:rsidRPr="009B45CE" w:rsidRDefault="00A563DC" w:rsidP="00D4561B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B45CE">
              <w:rPr>
                <w:rFonts w:hAnsi="細明體"/>
                <w:b/>
                <w:noProof/>
                <w:sz w:val="22"/>
                <w:szCs w:val="22"/>
              </w:rPr>
              <w:t>1,775,179,372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1C9C30A" w14:textId="77777777" w:rsidR="00A563DC" w:rsidRPr="009B45CE" w:rsidRDefault="00A563DC" w:rsidP="00D4561B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B45CE">
              <w:rPr>
                <w:rFonts w:hAnsi="細明體"/>
                <w:b/>
                <w:noProof/>
                <w:sz w:val="22"/>
                <w:szCs w:val="22"/>
              </w:rPr>
              <w:t>100.00</w:t>
            </w:r>
          </w:p>
        </w:tc>
      </w:tr>
      <w:tr w:rsidR="00A563DC" w:rsidRPr="009B45CE" w14:paraId="1DA15205" w14:textId="77777777" w:rsidTr="00D4561B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15E751EE" w14:textId="77777777" w:rsidR="00A563DC" w:rsidRPr="009B45CE" w:rsidRDefault="00A563DC" w:rsidP="00D4561B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B45CE">
              <w:rPr>
                <w:rFonts w:ascii="標楷體" w:eastAsia="標楷體" w:hAnsi="標楷體"/>
                <w:noProof/>
                <w:sz w:val="22"/>
                <w:szCs w:val="22"/>
              </w:rPr>
              <w:t>107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63EDC05" w14:textId="77777777" w:rsidR="00A563DC" w:rsidRPr="009B45CE" w:rsidRDefault="00A563DC" w:rsidP="00D4561B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9B45CE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48B8D60" w14:textId="77777777" w:rsidR="00A563DC" w:rsidRPr="009B45CE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9B45CE">
              <w:rPr>
                <w:rFonts w:hAnsi="細明體"/>
                <w:noProof/>
                <w:sz w:val="22"/>
                <w:szCs w:val="22"/>
              </w:rPr>
              <w:t>1,775,179,372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48BB6262" w14:textId="77777777" w:rsidR="00A563DC" w:rsidRPr="009B45CE" w:rsidRDefault="00A563DC" w:rsidP="00D4561B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B45CE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57BA2084" w14:textId="77777777" w:rsidR="00A563DC" w:rsidRPr="009B45CE" w:rsidRDefault="00A563DC" w:rsidP="00D4561B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B45CE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1A7E5CC5" w14:textId="77777777" w:rsidR="00A563DC" w:rsidRPr="009B45CE" w:rsidRDefault="00A563DC" w:rsidP="00D4561B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B45CE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CB9ABDB" w14:textId="77777777" w:rsidR="00A563DC" w:rsidRPr="009B45CE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9B45CE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A02FCE5" w14:textId="77777777" w:rsidR="00A563DC" w:rsidRPr="009B45CE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9B45CE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FACE5A2" w14:textId="77777777" w:rsidR="00A563DC" w:rsidRPr="009B45CE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9B45CE">
              <w:rPr>
                <w:rFonts w:hAnsi="細明體"/>
                <w:noProof/>
                <w:sz w:val="22"/>
                <w:szCs w:val="22"/>
              </w:rPr>
              <w:t>1,775,179,372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6F26F37" w14:textId="77777777" w:rsidR="00A563DC" w:rsidRPr="009B45CE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9B45CE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</w:tr>
    </w:tbl>
    <w:p w14:paraId="50D456C4" w14:textId="77777777" w:rsidR="00A563DC" w:rsidRDefault="00A563DC" w:rsidP="00D4256D">
      <w:pPr>
        <w:jc w:val="center"/>
        <w:rPr>
          <w:rFonts w:cs="新細明體"/>
          <w:b/>
          <w:bCs/>
          <w:sz w:val="32"/>
          <w:szCs w:val="28"/>
        </w:rPr>
      </w:pPr>
    </w:p>
    <w:p w14:paraId="5E074E18" w14:textId="77777777" w:rsidR="00A563DC" w:rsidRPr="00AA056F" w:rsidRDefault="00A563DC" w:rsidP="00A563DC">
      <w:pPr>
        <w:jc w:val="left"/>
        <w:rPr>
          <w:rFonts w:hAnsi="標楷體" w:cs="新細明體"/>
          <w:b/>
          <w:bCs/>
          <w:sz w:val="56"/>
          <w:szCs w:val="28"/>
        </w:rPr>
      </w:pPr>
      <w:r>
        <w:rPr>
          <w:rFonts w:hAnsi="標楷體" w:hint="eastAsia"/>
          <w:b/>
          <w:sz w:val="32"/>
        </w:rPr>
        <w:lastRenderedPageBreak/>
        <w:t>（二</w:t>
      </w:r>
      <w:r w:rsidRPr="00FD0925">
        <w:rPr>
          <w:rFonts w:hAnsi="標楷體" w:hint="eastAsia"/>
          <w:b/>
          <w:sz w:val="32"/>
        </w:rPr>
        <w:t>）　歲</w:t>
      </w:r>
      <w:r>
        <w:rPr>
          <w:rFonts w:hAnsi="標楷體" w:hint="eastAsia"/>
          <w:b/>
          <w:sz w:val="32"/>
        </w:rPr>
        <w:t>出</w:t>
      </w:r>
      <w:r w:rsidRPr="00FD0925">
        <w:rPr>
          <w:rFonts w:hAnsi="標楷體" w:hint="eastAsia"/>
          <w:b/>
          <w:sz w:val="32"/>
        </w:rPr>
        <w:t>部分</w:t>
      </w:r>
    </w:p>
    <w:tbl>
      <w:tblPr>
        <w:tblW w:w="2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1942"/>
        <w:gridCol w:w="2197"/>
        <w:gridCol w:w="2197"/>
        <w:gridCol w:w="2197"/>
        <w:gridCol w:w="2031"/>
        <w:gridCol w:w="2032"/>
        <w:gridCol w:w="2032"/>
        <w:gridCol w:w="2268"/>
        <w:gridCol w:w="993"/>
      </w:tblGrid>
      <w:tr w:rsidR="00A563DC" w14:paraId="03BBE3B7" w14:textId="77777777" w:rsidTr="00D4561B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4BE029" w14:textId="77777777" w:rsidR="00A563DC" w:rsidRDefault="00A563DC" w:rsidP="00D4561B">
            <w:pPr>
              <w:jc w:val="left"/>
              <w:rPr>
                <w:rFonts w:hAnsi="標楷體"/>
                <w:sz w:val="28"/>
              </w:rPr>
            </w:pPr>
            <w:r w:rsidRPr="00FD0925">
              <w:rPr>
                <w:rFonts w:hAnsi="標楷體" w:hint="eastAsia"/>
                <w:sz w:val="28"/>
              </w:rPr>
              <w:t xml:space="preserve">1.　</w:t>
            </w:r>
            <w:r>
              <w:rPr>
                <w:rFonts w:hAnsi="標楷體" w:hint="eastAsia"/>
                <w:sz w:val="28"/>
              </w:rPr>
              <w:t>113</w:t>
            </w:r>
            <w:r w:rsidRPr="00FD0925">
              <w:rPr>
                <w:rFonts w:hAnsi="標楷體" w:hint="eastAsia"/>
                <w:sz w:val="28"/>
              </w:rPr>
              <w:t>年度部分</w:t>
            </w:r>
          </w:p>
          <w:p w14:paraId="4EE35EE2" w14:textId="77777777" w:rsidR="00A563DC" w:rsidRDefault="00A563DC" w:rsidP="00D4561B">
            <w:pPr>
              <w:jc w:val="distribute"/>
              <w:rPr>
                <w:spacing w:val="-16"/>
                <w:sz w:val="20"/>
              </w:rPr>
            </w:pPr>
          </w:p>
        </w:tc>
      </w:tr>
      <w:tr w:rsidR="00A563DC" w14:paraId="6E2D95AD" w14:textId="77777777" w:rsidTr="00D4561B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 w14:paraId="5A1B8E43" w14:textId="77777777" w:rsidR="00A563DC" w:rsidRPr="00AA056F" w:rsidRDefault="00A563DC" w:rsidP="00D4561B">
            <w:pPr>
              <w:rPr>
                <w:spacing w:val="-16"/>
                <w:sz w:val="24"/>
                <w:szCs w:val="24"/>
              </w:rPr>
            </w:pPr>
            <w:r w:rsidRPr="00AA056F">
              <w:rPr>
                <w:rFonts w:hint="eastAsia"/>
                <w:sz w:val="24"/>
                <w:szCs w:val="24"/>
              </w:rPr>
              <w:t>單位：新臺幣元</w:t>
            </w:r>
          </w:p>
        </w:tc>
      </w:tr>
      <w:tr w:rsidR="00A563DC" w14:paraId="45444E9B" w14:textId="77777777" w:rsidTr="006C40AB">
        <w:trPr>
          <w:cantSplit/>
          <w:tblHeader/>
        </w:trPr>
        <w:tc>
          <w:tcPr>
            <w:tcW w:w="2410" w:type="dxa"/>
            <w:vMerge w:val="restart"/>
            <w:tcBorders>
              <w:left w:val="nil"/>
            </w:tcBorders>
            <w:vAlign w:val="center"/>
          </w:tcPr>
          <w:p w14:paraId="65D3F8EB" w14:textId="77777777" w:rsidR="00A563DC" w:rsidRPr="00AA056F" w:rsidRDefault="00A563DC" w:rsidP="00D4561B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1942" w:type="dxa"/>
            <w:vMerge w:val="restart"/>
            <w:vAlign w:val="center"/>
          </w:tcPr>
          <w:p w14:paraId="10013EF1" w14:textId="77777777" w:rsidR="00A563DC" w:rsidRPr="00AA056F" w:rsidRDefault="00A563DC" w:rsidP="00D4561B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2197" w:type="dxa"/>
            <w:vMerge w:val="restart"/>
            <w:vAlign w:val="center"/>
          </w:tcPr>
          <w:p w14:paraId="1AD868CA" w14:textId="77777777" w:rsidR="00A563DC" w:rsidRPr="00AA056F" w:rsidRDefault="00A563DC" w:rsidP="00D4561B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決算數</w:t>
            </w:r>
          </w:p>
        </w:tc>
        <w:tc>
          <w:tcPr>
            <w:tcW w:w="4394" w:type="dxa"/>
            <w:gridSpan w:val="2"/>
            <w:vAlign w:val="center"/>
          </w:tcPr>
          <w:p w14:paraId="7B38BA90" w14:textId="77777777" w:rsidR="00A563DC" w:rsidRPr="00AA056F" w:rsidRDefault="00A563DC" w:rsidP="00D4561B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6095" w:type="dxa"/>
            <w:gridSpan w:val="3"/>
            <w:vAlign w:val="center"/>
          </w:tcPr>
          <w:p w14:paraId="4A5A1475" w14:textId="77777777" w:rsidR="00A563DC" w:rsidRPr="00AA056F" w:rsidRDefault="00A563DC" w:rsidP="00D4561B">
            <w:pPr>
              <w:ind w:leftChars="61" w:left="98" w:rightChars="61" w:right="98"/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決算審定數</w:t>
            </w:r>
          </w:p>
        </w:tc>
        <w:tc>
          <w:tcPr>
            <w:tcW w:w="3261" w:type="dxa"/>
            <w:gridSpan w:val="2"/>
            <w:tcBorders>
              <w:right w:val="nil"/>
            </w:tcBorders>
            <w:vAlign w:val="center"/>
          </w:tcPr>
          <w:p w14:paraId="7CCFA6F0" w14:textId="77777777" w:rsidR="00A563DC" w:rsidRPr="00AA056F" w:rsidRDefault="00A563DC" w:rsidP="00D4561B">
            <w:pPr>
              <w:jc w:val="distribute"/>
              <w:rPr>
                <w:spacing w:val="-16"/>
                <w:sz w:val="22"/>
                <w:szCs w:val="22"/>
              </w:rPr>
            </w:pPr>
            <w:r w:rsidRPr="00AA056F">
              <w:rPr>
                <w:rFonts w:hint="eastAsia"/>
                <w:spacing w:val="-16"/>
                <w:sz w:val="22"/>
                <w:szCs w:val="22"/>
              </w:rPr>
              <w:t>審定數與預算數比較增減</w:t>
            </w:r>
          </w:p>
        </w:tc>
      </w:tr>
      <w:tr w:rsidR="00A563DC" w14:paraId="538C8AD7" w14:textId="77777777" w:rsidTr="006C40AB">
        <w:trPr>
          <w:cantSplit/>
          <w:tblHeader/>
        </w:trPr>
        <w:tc>
          <w:tcPr>
            <w:tcW w:w="2410" w:type="dxa"/>
            <w:vMerge/>
            <w:tcBorders>
              <w:left w:val="nil"/>
            </w:tcBorders>
            <w:vAlign w:val="center"/>
          </w:tcPr>
          <w:p w14:paraId="68886F3E" w14:textId="77777777" w:rsidR="00A563DC" w:rsidRPr="00AA056F" w:rsidRDefault="00A563DC" w:rsidP="00D4561B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1942" w:type="dxa"/>
            <w:vMerge/>
            <w:vAlign w:val="center"/>
          </w:tcPr>
          <w:p w14:paraId="55207CAE" w14:textId="77777777" w:rsidR="00A563DC" w:rsidRPr="00AA056F" w:rsidRDefault="00A563DC" w:rsidP="00D4561B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97" w:type="dxa"/>
            <w:vMerge/>
          </w:tcPr>
          <w:p w14:paraId="5A5C1346" w14:textId="77777777" w:rsidR="00A563DC" w:rsidRPr="00AA056F" w:rsidRDefault="00A563DC" w:rsidP="00D4561B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97" w:type="dxa"/>
            <w:vAlign w:val="center"/>
          </w:tcPr>
          <w:p w14:paraId="195C4C22" w14:textId="77777777" w:rsidR="00A563DC" w:rsidRPr="00AA056F" w:rsidRDefault="00A563DC" w:rsidP="00D4561B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197" w:type="dxa"/>
            <w:vAlign w:val="center"/>
          </w:tcPr>
          <w:p w14:paraId="04E176D1" w14:textId="77777777" w:rsidR="00A563DC" w:rsidRPr="00AA056F" w:rsidRDefault="00A563DC" w:rsidP="00D4561B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031" w:type="dxa"/>
            <w:vAlign w:val="center"/>
          </w:tcPr>
          <w:p w14:paraId="5897E7D2" w14:textId="77777777" w:rsidR="00A563DC" w:rsidRPr="00AA056F" w:rsidRDefault="00A563DC" w:rsidP="00D4561B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032" w:type="dxa"/>
            <w:vAlign w:val="center"/>
          </w:tcPr>
          <w:p w14:paraId="56A55075" w14:textId="77777777" w:rsidR="00A563DC" w:rsidRPr="00AA056F" w:rsidRDefault="00A563DC" w:rsidP="00D4561B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032" w:type="dxa"/>
            <w:vAlign w:val="center"/>
          </w:tcPr>
          <w:p w14:paraId="1F0C8B4C" w14:textId="77777777" w:rsidR="00A563DC" w:rsidRPr="00AA056F" w:rsidRDefault="00A563DC" w:rsidP="00D4561B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合計</w:t>
            </w:r>
          </w:p>
        </w:tc>
        <w:tc>
          <w:tcPr>
            <w:tcW w:w="2268" w:type="dxa"/>
            <w:vAlign w:val="center"/>
          </w:tcPr>
          <w:p w14:paraId="3F48A093" w14:textId="77777777" w:rsidR="00A563DC" w:rsidRPr="00AA056F" w:rsidRDefault="00A563DC" w:rsidP="00D4561B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right w:val="nil"/>
            </w:tcBorders>
            <w:vAlign w:val="center"/>
          </w:tcPr>
          <w:p w14:paraId="6045098F" w14:textId="77777777" w:rsidR="00A563DC" w:rsidRPr="00AA056F" w:rsidRDefault="00A563DC" w:rsidP="00D4561B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A563DC" w:rsidRPr="006D0888" w14:paraId="70684D74" w14:textId="77777777" w:rsidTr="006C40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410" w:type="dxa"/>
            <w:shd w:val="clear" w:color="auto" w:fill="auto"/>
            <w:vAlign w:val="center"/>
          </w:tcPr>
          <w:p w14:paraId="51B7366B" w14:textId="77777777" w:rsidR="00A563DC" w:rsidRPr="006D0888" w:rsidRDefault="00A563DC" w:rsidP="00D4561B">
            <w:pPr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6D0888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總統府主管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7CAF7851" w14:textId="77777777" w:rsidR="00A563DC" w:rsidRPr="006D0888" w:rsidRDefault="00A563DC" w:rsidP="00D4561B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D0888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15,180,907,000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2A7A645" w14:textId="77777777" w:rsidR="00A563DC" w:rsidRPr="006D0888" w:rsidRDefault="00A563DC" w:rsidP="00D4561B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6D0888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14,822,542,560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4A2A62B" w14:textId="77777777" w:rsidR="00A563DC" w:rsidRPr="006D0888" w:rsidRDefault="00A563DC" w:rsidP="00D4561B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D0888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ECD9844" w14:textId="77777777" w:rsidR="00A563DC" w:rsidRPr="006D0888" w:rsidRDefault="00A563DC" w:rsidP="00D4561B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D0888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0057179D" w14:textId="77777777" w:rsidR="00A563DC" w:rsidRPr="006D0888" w:rsidRDefault="00A563DC" w:rsidP="00D4561B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D0888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14,085,634,044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8318A46" w14:textId="77777777" w:rsidR="00A563DC" w:rsidRPr="006D0888" w:rsidRDefault="00A563DC" w:rsidP="00D4561B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D0888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736,908,516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F9267AA" w14:textId="77777777" w:rsidR="00A563DC" w:rsidRPr="006D0888" w:rsidRDefault="00A563DC" w:rsidP="00D4561B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D0888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14,822,542,560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E9FAA83" w14:textId="77777777" w:rsidR="00A563DC" w:rsidRPr="006D0888" w:rsidRDefault="00A563DC" w:rsidP="00D4561B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D0888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- 358,364,440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E5D67EA" w14:textId="77777777" w:rsidR="00A563DC" w:rsidRPr="006D0888" w:rsidRDefault="00A563DC" w:rsidP="00D4561B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D0888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- 2.36</w:t>
            </w:r>
          </w:p>
        </w:tc>
      </w:tr>
      <w:tr w:rsidR="00A563DC" w:rsidRPr="006D0888" w14:paraId="5D97B1ED" w14:textId="77777777" w:rsidTr="006C40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410" w:type="dxa"/>
            <w:shd w:val="clear" w:color="auto" w:fill="auto"/>
            <w:vAlign w:val="center"/>
          </w:tcPr>
          <w:p w14:paraId="6C7045FC" w14:textId="77777777" w:rsidR="00A563DC" w:rsidRPr="006D0888" w:rsidRDefault="00A563DC" w:rsidP="00D4561B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6D0888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總統府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2A39D5A6" w14:textId="77777777" w:rsidR="00A563DC" w:rsidRPr="006D0888" w:rsidRDefault="00A563DC" w:rsidP="00D4561B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D0888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1,137,281,000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7C619F3" w14:textId="77777777" w:rsidR="00A563DC" w:rsidRPr="006D0888" w:rsidRDefault="00A563DC" w:rsidP="00D4561B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6D0888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1,079,892,416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5DE2E2E" w14:textId="77777777" w:rsidR="00A563DC" w:rsidRPr="006D0888" w:rsidRDefault="00A563DC" w:rsidP="00D4561B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D0888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79E8FAD" w14:textId="77777777" w:rsidR="00A563DC" w:rsidRPr="006D0888" w:rsidRDefault="00A563DC" w:rsidP="00D4561B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D0888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28FAA815" w14:textId="77777777" w:rsidR="00A563DC" w:rsidRPr="006D0888" w:rsidRDefault="00A563DC" w:rsidP="00D4561B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D0888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1,051,902,163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330EE501" w14:textId="77777777" w:rsidR="00A563DC" w:rsidRPr="006D0888" w:rsidRDefault="00A563DC" w:rsidP="00D4561B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D0888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27,990,253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D7413C1" w14:textId="77777777" w:rsidR="00A563DC" w:rsidRPr="006D0888" w:rsidRDefault="00A563DC" w:rsidP="00D4561B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D0888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1,079,892,416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926BC63" w14:textId="77777777" w:rsidR="00A563DC" w:rsidRPr="006D0888" w:rsidRDefault="00A563DC" w:rsidP="00D4561B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D0888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- 57,388,584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E1603AB" w14:textId="77777777" w:rsidR="00A563DC" w:rsidRPr="006D0888" w:rsidRDefault="00A563DC" w:rsidP="00D4561B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D0888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- 5.05</w:t>
            </w:r>
          </w:p>
        </w:tc>
      </w:tr>
      <w:tr w:rsidR="00A563DC" w14:paraId="6026C582" w14:textId="77777777" w:rsidTr="006C40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410" w:type="dxa"/>
            <w:shd w:val="clear" w:color="auto" w:fill="auto"/>
            <w:vAlign w:val="center"/>
          </w:tcPr>
          <w:p w14:paraId="1F91C636" w14:textId="77777777" w:rsidR="00A563DC" w:rsidRPr="00AA056F" w:rsidRDefault="00A563DC" w:rsidP="00D4561B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FA7E41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366DDBC9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z w:val="22"/>
                <w:szCs w:val="22"/>
              </w:rPr>
              <w:t>1,006,887,000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F958384" w14:textId="77777777" w:rsidR="00A563DC" w:rsidRPr="00AA056F" w:rsidRDefault="00A563DC" w:rsidP="00D4561B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957,931,070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5E31C19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4B9A6F3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21469724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933,723,070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C20F1E8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z w:val="22"/>
                <w:szCs w:val="22"/>
              </w:rPr>
              <w:t>24,208,000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6ED231B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957,931,070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26883C5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- 48,955,930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E9408EB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- 4.86</w:t>
            </w:r>
          </w:p>
        </w:tc>
      </w:tr>
      <w:tr w:rsidR="00A563DC" w14:paraId="624FF4CF" w14:textId="77777777" w:rsidTr="006C40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410" w:type="dxa"/>
            <w:shd w:val="clear" w:color="auto" w:fill="auto"/>
            <w:vAlign w:val="center"/>
          </w:tcPr>
          <w:p w14:paraId="4A73F786" w14:textId="77777777" w:rsidR="00A563DC" w:rsidRPr="00AA056F" w:rsidRDefault="00A563DC" w:rsidP="00D4561B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FA7E41">
              <w:rPr>
                <w:rFonts w:hAnsi="標楷體" w:hint="eastAsia"/>
                <w:noProof/>
                <w:spacing w:val="-4"/>
                <w:sz w:val="22"/>
                <w:szCs w:val="22"/>
              </w:rPr>
              <w:t>國務機要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5DEBADB7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z w:val="22"/>
                <w:szCs w:val="22"/>
              </w:rPr>
              <w:t>30,000,000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5741DBF" w14:textId="77777777" w:rsidR="00A563DC" w:rsidRPr="00AA056F" w:rsidRDefault="00A563DC" w:rsidP="00D4561B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29,985,237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2A6012D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587FE8D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7D3D53F1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28,805,237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34CA33F8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z w:val="22"/>
                <w:szCs w:val="22"/>
              </w:rPr>
              <w:t>1,180,000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C388ED4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29,985,237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0CC3DC6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- 14,763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66A97D8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- 0.05</w:t>
            </w:r>
          </w:p>
        </w:tc>
      </w:tr>
      <w:tr w:rsidR="00A563DC" w14:paraId="67F382A3" w14:textId="77777777" w:rsidTr="006C40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410" w:type="dxa"/>
            <w:shd w:val="clear" w:color="auto" w:fill="auto"/>
            <w:vAlign w:val="center"/>
          </w:tcPr>
          <w:p w14:paraId="306FA402" w14:textId="77777777" w:rsidR="00A563DC" w:rsidRPr="00AA056F" w:rsidRDefault="00A563DC" w:rsidP="00D4561B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FA7E41">
              <w:rPr>
                <w:rFonts w:hAnsi="標楷體" w:hint="eastAsia"/>
                <w:noProof/>
                <w:spacing w:val="-4"/>
                <w:sz w:val="22"/>
                <w:szCs w:val="22"/>
              </w:rPr>
              <w:t>國家慶典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45F3AF67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z w:val="22"/>
                <w:szCs w:val="22"/>
              </w:rPr>
              <w:t>56,068,000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09CD19E" w14:textId="77777777" w:rsidR="00A563DC" w:rsidRPr="00AA056F" w:rsidRDefault="00A563DC" w:rsidP="00D4561B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52,547,548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B227404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3C97A38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23629C19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52,547,548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90B3830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E773964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52,547,548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EE194C3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- 3,520,452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F14B1BD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- 6.28</w:t>
            </w:r>
          </w:p>
        </w:tc>
      </w:tr>
      <w:tr w:rsidR="00A563DC" w14:paraId="269C4B22" w14:textId="77777777" w:rsidTr="006C40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410" w:type="dxa"/>
            <w:shd w:val="clear" w:color="auto" w:fill="auto"/>
            <w:vAlign w:val="center"/>
          </w:tcPr>
          <w:p w14:paraId="03E7A566" w14:textId="77777777" w:rsidR="00A563DC" w:rsidRPr="00AA056F" w:rsidRDefault="00A563DC" w:rsidP="00D4561B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FA7E41">
              <w:rPr>
                <w:rFonts w:hAnsi="標楷體" w:hint="eastAsia"/>
                <w:noProof/>
                <w:spacing w:val="-4"/>
                <w:sz w:val="22"/>
                <w:szCs w:val="22"/>
              </w:rPr>
              <w:t>研究發展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68C0E908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z w:val="22"/>
                <w:szCs w:val="22"/>
              </w:rPr>
              <w:t>5,042,000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BB8D3D6" w14:textId="77777777" w:rsidR="00A563DC" w:rsidRPr="00AA056F" w:rsidRDefault="00A563DC" w:rsidP="00D4561B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4,605,572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CA3A338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CB95316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6CB57896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4,605,572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8E00D9A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6769135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4,605,572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DAD63F0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- 436,428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FDFC52D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- 8.66</w:t>
            </w:r>
          </w:p>
        </w:tc>
      </w:tr>
      <w:tr w:rsidR="00A563DC" w14:paraId="4860BEEB" w14:textId="77777777" w:rsidTr="006C40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410" w:type="dxa"/>
            <w:shd w:val="clear" w:color="auto" w:fill="auto"/>
            <w:vAlign w:val="center"/>
          </w:tcPr>
          <w:p w14:paraId="54FB0D86" w14:textId="77777777" w:rsidR="00A563DC" w:rsidRPr="00AA056F" w:rsidRDefault="00A563DC" w:rsidP="00D4561B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FA7E41">
              <w:rPr>
                <w:rFonts w:hAnsi="標楷體" w:hint="eastAsia"/>
                <w:noProof/>
                <w:spacing w:val="-4"/>
                <w:sz w:val="22"/>
                <w:szCs w:val="22"/>
              </w:rPr>
              <w:t>新聞發布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3E42B408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z w:val="22"/>
                <w:szCs w:val="22"/>
              </w:rPr>
              <w:t>8,184,000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0017565" w14:textId="77777777" w:rsidR="00A563DC" w:rsidRPr="00AA056F" w:rsidRDefault="00A563DC" w:rsidP="00D4561B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8,140,469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301590A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5C1BB10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443213FA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8,140,469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0353C61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55A37EC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8,140,469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12014AE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- 43,531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6C616AE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- 0.53</w:t>
            </w:r>
          </w:p>
        </w:tc>
      </w:tr>
      <w:tr w:rsidR="00A563DC" w14:paraId="0B837B3C" w14:textId="77777777" w:rsidTr="006C40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410" w:type="dxa"/>
            <w:shd w:val="clear" w:color="auto" w:fill="auto"/>
            <w:vAlign w:val="center"/>
          </w:tcPr>
          <w:p w14:paraId="42890F91" w14:textId="77777777" w:rsidR="00A563DC" w:rsidRPr="00AA056F" w:rsidRDefault="00A563DC" w:rsidP="00D4561B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FA7E41">
              <w:rPr>
                <w:rFonts w:hAnsi="標楷體" w:hint="eastAsia"/>
                <w:noProof/>
                <w:spacing w:val="-4"/>
                <w:sz w:val="22"/>
                <w:szCs w:val="22"/>
              </w:rPr>
              <w:t>卸任禮遇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1F27117C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z w:val="22"/>
                <w:szCs w:val="22"/>
              </w:rPr>
              <w:t>11,811,000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8D6736D" w14:textId="77777777" w:rsidR="00A563DC" w:rsidRPr="00AA056F" w:rsidRDefault="00A563DC" w:rsidP="00D4561B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11,369,105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616EAFA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8412C26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4747718A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8,766,852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ADB9CC4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z w:val="22"/>
                <w:szCs w:val="22"/>
              </w:rPr>
              <w:t>2,602,253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619D8AD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11,369,105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89A5E01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- 441,895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51541A1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- 3.74</w:t>
            </w:r>
          </w:p>
        </w:tc>
      </w:tr>
      <w:tr w:rsidR="00A563DC" w14:paraId="5F6A20B8" w14:textId="77777777" w:rsidTr="006C40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410" w:type="dxa"/>
            <w:shd w:val="clear" w:color="auto" w:fill="auto"/>
            <w:vAlign w:val="center"/>
          </w:tcPr>
          <w:p w14:paraId="4E1B53AF" w14:textId="77777777" w:rsidR="00A563DC" w:rsidRPr="00AA056F" w:rsidRDefault="00A563DC" w:rsidP="006B2BE2">
            <w:pPr>
              <w:ind w:leftChars="200" w:left="320"/>
              <w:jc w:val="both"/>
              <w:rPr>
                <w:rFonts w:hAnsi="標楷體"/>
                <w:sz w:val="22"/>
                <w:szCs w:val="22"/>
              </w:rPr>
            </w:pPr>
            <w:r w:rsidRPr="00FA7E41">
              <w:rPr>
                <w:rFonts w:hAnsi="標楷體" w:hint="eastAsia"/>
                <w:noProof/>
                <w:spacing w:val="-4"/>
                <w:sz w:val="22"/>
                <w:szCs w:val="22"/>
              </w:rPr>
              <w:t>公報編印及印信勳章鑄造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096644D5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z w:val="22"/>
                <w:szCs w:val="22"/>
              </w:rPr>
              <w:t>5,627,000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36B5434" w14:textId="77777777" w:rsidR="00A563DC" w:rsidRPr="00AA056F" w:rsidRDefault="00A563DC" w:rsidP="00D4561B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5,623,535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78A2AE7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A9CBBDB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79DF9586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5,623,535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1783523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B9B3224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5,623,535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BDF7249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- 3,465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63020E0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- 0.06</w:t>
            </w:r>
          </w:p>
        </w:tc>
      </w:tr>
      <w:tr w:rsidR="00A563DC" w14:paraId="3720D523" w14:textId="77777777" w:rsidTr="006C40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410" w:type="dxa"/>
            <w:shd w:val="clear" w:color="auto" w:fill="auto"/>
            <w:vAlign w:val="center"/>
          </w:tcPr>
          <w:p w14:paraId="0576098A" w14:textId="77777777" w:rsidR="00A563DC" w:rsidRPr="00AA056F" w:rsidRDefault="00A563DC" w:rsidP="00D4561B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FA7E41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一般建築及設備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1C58ACAE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z w:val="22"/>
                <w:szCs w:val="22"/>
              </w:rPr>
              <w:t>10,290,000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0E555DF" w14:textId="77777777" w:rsidR="00A563DC" w:rsidRPr="00AA056F" w:rsidRDefault="00A563DC" w:rsidP="00D4561B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9,689,880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91C0A80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3CBBD12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4A213CF2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9,689,880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82BEED8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876D9FE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9,689,880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295B321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- 600,120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405A1E7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- 5.83</w:t>
            </w:r>
          </w:p>
        </w:tc>
      </w:tr>
      <w:tr w:rsidR="00A563DC" w14:paraId="733FF2C5" w14:textId="77777777" w:rsidTr="006C40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410" w:type="dxa"/>
            <w:shd w:val="clear" w:color="auto" w:fill="auto"/>
            <w:vAlign w:val="center"/>
          </w:tcPr>
          <w:p w14:paraId="019D7EBA" w14:textId="77777777" w:rsidR="00A563DC" w:rsidRPr="00AA056F" w:rsidRDefault="00A563DC" w:rsidP="00D4561B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FA7E41">
              <w:rPr>
                <w:rFonts w:hAnsi="標楷體" w:hint="eastAsia"/>
                <w:noProof/>
                <w:spacing w:val="-4"/>
                <w:sz w:val="22"/>
                <w:szCs w:val="22"/>
              </w:rPr>
              <w:t>第一預備金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12136556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z w:val="22"/>
                <w:szCs w:val="22"/>
              </w:rPr>
              <w:t>3,372,000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D235DD4" w14:textId="77777777" w:rsidR="00A563DC" w:rsidRPr="00AA056F" w:rsidRDefault="00A563DC" w:rsidP="00D4561B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0D334DE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19FF63C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50B64C3A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C9728EE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E0A26D3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68049EF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- 3,372,000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2A15B7F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- 100.00</w:t>
            </w:r>
          </w:p>
        </w:tc>
      </w:tr>
      <w:tr w:rsidR="00A563DC" w:rsidRPr="006D0888" w14:paraId="6E9FF6C0" w14:textId="77777777" w:rsidTr="006C40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410" w:type="dxa"/>
            <w:shd w:val="clear" w:color="auto" w:fill="auto"/>
            <w:vAlign w:val="center"/>
          </w:tcPr>
          <w:p w14:paraId="77517563" w14:textId="77777777" w:rsidR="00A563DC" w:rsidRPr="006D0888" w:rsidRDefault="00A563DC" w:rsidP="00D4561B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6D0888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國家安全會議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0B1140B1" w14:textId="77777777" w:rsidR="00A563DC" w:rsidRPr="006D0888" w:rsidRDefault="00A563DC" w:rsidP="00D4561B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D0888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216,072,000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FEB852B" w14:textId="77777777" w:rsidR="00A563DC" w:rsidRPr="006D0888" w:rsidRDefault="00A563DC" w:rsidP="00D4561B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6D0888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213,860,840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960854E" w14:textId="77777777" w:rsidR="00A563DC" w:rsidRPr="006D0888" w:rsidRDefault="00A563DC" w:rsidP="00D4561B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D0888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6E6F481" w14:textId="77777777" w:rsidR="00A563DC" w:rsidRPr="006D0888" w:rsidRDefault="00A563DC" w:rsidP="00D4561B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D0888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653EB361" w14:textId="77777777" w:rsidR="00A563DC" w:rsidRPr="006D0888" w:rsidRDefault="00A563DC" w:rsidP="00D4561B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D0888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212,860,840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31748B1F" w14:textId="77777777" w:rsidR="00A563DC" w:rsidRPr="006D0888" w:rsidRDefault="00A563DC" w:rsidP="00D4561B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D0888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1,000,000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F09F9E7" w14:textId="77777777" w:rsidR="00A563DC" w:rsidRPr="006D0888" w:rsidRDefault="00A563DC" w:rsidP="00D4561B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D0888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213,860,840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CC5045D" w14:textId="77777777" w:rsidR="00A563DC" w:rsidRPr="006D0888" w:rsidRDefault="00A563DC" w:rsidP="00D4561B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D0888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- 2,211,160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D451769" w14:textId="77777777" w:rsidR="00A563DC" w:rsidRPr="006D0888" w:rsidRDefault="00A563DC" w:rsidP="00D4561B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D0888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- 1.02</w:t>
            </w:r>
          </w:p>
        </w:tc>
      </w:tr>
      <w:tr w:rsidR="00A563DC" w14:paraId="5B03281F" w14:textId="77777777" w:rsidTr="006C40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410" w:type="dxa"/>
            <w:shd w:val="clear" w:color="auto" w:fill="auto"/>
            <w:vAlign w:val="center"/>
          </w:tcPr>
          <w:p w14:paraId="09CA1B44" w14:textId="77777777" w:rsidR="00A563DC" w:rsidRPr="00AA056F" w:rsidRDefault="00A563DC" w:rsidP="00D4561B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FA7E41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2984A864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z w:val="22"/>
                <w:szCs w:val="22"/>
              </w:rPr>
              <w:t>195,386,000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13CD001" w14:textId="77777777" w:rsidR="00A563DC" w:rsidRPr="00AA056F" w:rsidRDefault="00A563DC" w:rsidP="00D4561B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195,181,975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504A1BC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DBD8E4D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7C08F41D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194,181,975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E89FC0F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z w:val="22"/>
                <w:szCs w:val="22"/>
              </w:rPr>
              <w:t>1,000,000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E97D1A6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195,181,975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1528D11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- 204,025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6FAB51F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- 0.10</w:t>
            </w:r>
          </w:p>
        </w:tc>
      </w:tr>
      <w:tr w:rsidR="00A563DC" w14:paraId="1A9E4566" w14:textId="77777777" w:rsidTr="006C40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410" w:type="dxa"/>
            <w:shd w:val="clear" w:color="auto" w:fill="auto"/>
            <w:vAlign w:val="center"/>
          </w:tcPr>
          <w:p w14:paraId="23272081" w14:textId="77777777" w:rsidR="00A563DC" w:rsidRPr="00AA056F" w:rsidRDefault="00A563DC" w:rsidP="00D4561B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FA7E41">
              <w:rPr>
                <w:rFonts w:hAnsi="標楷體" w:hint="eastAsia"/>
                <w:noProof/>
                <w:spacing w:val="-4"/>
                <w:sz w:val="22"/>
                <w:szCs w:val="22"/>
              </w:rPr>
              <w:t>諮詢研究業務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2F16B647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z w:val="22"/>
                <w:szCs w:val="22"/>
              </w:rPr>
              <w:t>20,186,000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55B8B3A" w14:textId="77777777" w:rsidR="00A563DC" w:rsidRPr="00AA056F" w:rsidRDefault="00A563DC" w:rsidP="00D4561B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18,678,865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3F8E3D8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E49C304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5ECB3982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18,678,865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356A0DE3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0A39941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18,678,865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F3B19A5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- 1,507,135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953B045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- 7.47</w:t>
            </w:r>
          </w:p>
        </w:tc>
      </w:tr>
      <w:tr w:rsidR="00A563DC" w14:paraId="4AF31375" w14:textId="77777777" w:rsidTr="006C40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410" w:type="dxa"/>
            <w:shd w:val="clear" w:color="auto" w:fill="auto"/>
            <w:vAlign w:val="center"/>
          </w:tcPr>
          <w:p w14:paraId="44D9171F" w14:textId="77777777" w:rsidR="00A563DC" w:rsidRPr="00AA056F" w:rsidRDefault="00A563DC" w:rsidP="00D4561B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FA7E41">
              <w:rPr>
                <w:rFonts w:hAnsi="標楷體" w:hint="eastAsia"/>
                <w:noProof/>
                <w:spacing w:val="-4"/>
                <w:sz w:val="22"/>
                <w:szCs w:val="22"/>
              </w:rPr>
              <w:t>第一預備金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5758DB86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z w:val="22"/>
                <w:szCs w:val="22"/>
              </w:rPr>
              <w:t>500,000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6EA86AA" w14:textId="77777777" w:rsidR="00A563DC" w:rsidRPr="00AA056F" w:rsidRDefault="00A563DC" w:rsidP="00D4561B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E3CD935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F65C1F6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6DCED002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320ECE2B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D0821C2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C03FD06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- 500,000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00E983D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- 100.00</w:t>
            </w:r>
          </w:p>
        </w:tc>
      </w:tr>
      <w:tr w:rsidR="00A563DC" w:rsidRPr="006D0888" w14:paraId="4897FD8A" w14:textId="77777777" w:rsidTr="006C40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410" w:type="dxa"/>
            <w:shd w:val="clear" w:color="auto" w:fill="auto"/>
            <w:vAlign w:val="center"/>
          </w:tcPr>
          <w:p w14:paraId="6A3E4B4A" w14:textId="77777777" w:rsidR="00A563DC" w:rsidRPr="006D0888" w:rsidRDefault="00A563DC" w:rsidP="00D4561B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6D0888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國史館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72DB50EA" w14:textId="77777777" w:rsidR="00A563DC" w:rsidRPr="006D0888" w:rsidRDefault="00A563DC" w:rsidP="00D4561B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D0888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222,867,000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2BC0496" w14:textId="77777777" w:rsidR="00A563DC" w:rsidRPr="006D0888" w:rsidRDefault="00A563DC" w:rsidP="00D4561B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6D0888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217,148,994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208D7C4" w14:textId="77777777" w:rsidR="00A563DC" w:rsidRPr="006D0888" w:rsidRDefault="00A563DC" w:rsidP="00D4561B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D0888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84A5BEA" w14:textId="77777777" w:rsidR="00A563DC" w:rsidRPr="006D0888" w:rsidRDefault="00A563DC" w:rsidP="00D4561B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D0888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27B4CE17" w14:textId="77777777" w:rsidR="00A563DC" w:rsidRPr="006D0888" w:rsidRDefault="00A563DC" w:rsidP="00D4561B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D0888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217,148,994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E531707" w14:textId="77777777" w:rsidR="00A563DC" w:rsidRPr="006D0888" w:rsidRDefault="00A563DC" w:rsidP="00D4561B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D0888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34A75D1B" w14:textId="77777777" w:rsidR="00A563DC" w:rsidRPr="006D0888" w:rsidRDefault="00A563DC" w:rsidP="00D4561B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D0888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217,148,994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3ABAE6D" w14:textId="77777777" w:rsidR="00A563DC" w:rsidRPr="006D0888" w:rsidRDefault="00A563DC" w:rsidP="00D4561B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D0888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- 5,718,006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C4F485D" w14:textId="77777777" w:rsidR="00A563DC" w:rsidRPr="006D0888" w:rsidRDefault="00A563DC" w:rsidP="00D4561B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D0888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- 2.57</w:t>
            </w:r>
          </w:p>
        </w:tc>
      </w:tr>
      <w:tr w:rsidR="00A563DC" w14:paraId="3422E0EC" w14:textId="77777777" w:rsidTr="006C40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410" w:type="dxa"/>
            <w:shd w:val="clear" w:color="auto" w:fill="auto"/>
            <w:vAlign w:val="center"/>
          </w:tcPr>
          <w:p w14:paraId="09E6643D" w14:textId="77777777" w:rsidR="00A563DC" w:rsidRPr="00AA056F" w:rsidRDefault="00A563DC" w:rsidP="00D4561B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FA7E41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66A0281D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z w:val="22"/>
                <w:szCs w:val="22"/>
              </w:rPr>
              <w:t>180,765,000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92FC3F7" w14:textId="77777777" w:rsidR="00A563DC" w:rsidRPr="00AA056F" w:rsidRDefault="00A563DC" w:rsidP="00D4561B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175,046,994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87DB5FF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9BBB440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30FEF96E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175,046,994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0B3C64E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BCB73E7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175,046,994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72A4F64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- 5,718,006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D348D71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- 3.16</w:t>
            </w:r>
          </w:p>
        </w:tc>
      </w:tr>
      <w:tr w:rsidR="00A563DC" w14:paraId="0E129E86" w14:textId="77777777" w:rsidTr="006C40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410" w:type="dxa"/>
            <w:shd w:val="clear" w:color="auto" w:fill="auto"/>
            <w:vAlign w:val="center"/>
          </w:tcPr>
          <w:p w14:paraId="391B9267" w14:textId="77777777" w:rsidR="00A563DC" w:rsidRPr="00AA056F" w:rsidRDefault="00A563DC" w:rsidP="00D4561B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FA7E41">
              <w:rPr>
                <w:rFonts w:hAnsi="標楷體" w:hint="eastAsia"/>
                <w:noProof/>
                <w:spacing w:val="-4"/>
                <w:sz w:val="22"/>
                <w:szCs w:val="22"/>
              </w:rPr>
              <w:t>檔案文物管理與編纂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71CC5CFF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z w:val="22"/>
                <w:szCs w:val="22"/>
              </w:rPr>
              <w:t>42,102,000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8188BD6" w14:textId="77777777" w:rsidR="00A563DC" w:rsidRPr="00AA056F" w:rsidRDefault="00A563DC" w:rsidP="00D4561B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42,102,000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0B96B7A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45D2640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549133B3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42,102,000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1793AAF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2CD318E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42,102,000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4F2D03B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22B3164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</w:tr>
      <w:tr w:rsidR="00A563DC" w:rsidRPr="006D0888" w14:paraId="73FBEDE5" w14:textId="77777777" w:rsidTr="006C40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410" w:type="dxa"/>
            <w:shd w:val="clear" w:color="auto" w:fill="auto"/>
            <w:vAlign w:val="center"/>
          </w:tcPr>
          <w:p w14:paraId="7B58424F" w14:textId="77777777" w:rsidR="00A563DC" w:rsidRPr="006D0888" w:rsidRDefault="00A563DC" w:rsidP="00D4561B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6D0888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國史館臺灣文獻館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03F4C36B" w14:textId="77777777" w:rsidR="00A563DC" w:rsidRPr="006D0888" w:rsidRDefault="00A563DC" w:rsidP="00D4561B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D0888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108,393,000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FF996F1" w14:textId="77777777" w:rsidR="00A563DC" w:rsidRPr="006D0888" w:rsidRDefault="00A563DC" w:rsidP="00D4561B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6D0888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107,046,746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52088CD" w14:textId="77777777" w:rsidR="00A563DC" w:rsidRPr="006D0888" w:rsidRDefault="00A563DC" w:rsidP="00D4561B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D0888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C2CCD81" w14:textId="77777777" w:rsidR="00A563DC" w:rsidRPr="006D0888" w:rsidRDefault="00A563DC" w:rsidP="00D4561B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D0888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6DD4AE12" w14:textId="77777777" w:rsidR="00A563DC" w:rsidRPr="006D0888" w:rsidRDefault="00A563DC" w:rsidP="00D4561B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D0888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107,046,746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326CB13" w14:textId="77777777" w:rsidR="00A563DC" w:rsidRPr="006D0888" w:rsidRDefault="00A563DC" w:rsidP="00D4561B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D0888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24945FC" w14:textId="77777777" w:rsidR="00A563DC" w:rsidRPr="006D0888" w:rsidRDefault="00A563DC" w:rsidP="00D4561B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D0888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107,046,746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00EA338" w14:textId="77777777" w:rsidR="00A563DC" w:rsidRPr="006D0888" w:rsidRDefault="00A563DC" w:rsidP="00D4561B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D0888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- 1,346,254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C9890E8" w14:textId="77777777" w:rsidR="00A563DC" w:rsidRPr="006D0888" w:rsidRDefault="00A563DC" w:rsidP="00D4561B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D0888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- 1.24</w:t>
            </w:r>
          </w:p>
        </w:tc>
      </w:tr>
      <w:tr w:rsidR="00A563DC" w14:paraId="2F7FB36E" w14:textId="77777777" w:rsidTr="006C40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410" w:type="dxa"/>
            <w:shd w:val="clear" w:color="auto" w:fill="auto"/>
            <w:vAlign w:val="center"/>
          </w:tcPr>
          <w:p w14:paraId="22E24D53" w14:textId="77777777" w:rsidR="00A563DC" w:rsidRPr="00AA056F" w:rsidRDefault="00A563DC" w:rsidP="00D4561B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FA7E41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5EBD289D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z w:val="22"/>
                <w:szCs w:val="22"/>
              </w:rPr>
              <w:t>83,202,000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9CC0978" w14:textId="77777777" w:rsidR="00A563DC" w:rsidRPr="00AA056F" w:rsidRDefault="00A563DC" w:rsidP="00D4561B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81,870,231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39412CA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2A1B330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3064102E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81,870,231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9CD8317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C2ABCAF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81,870,231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E95494E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- 1,331,769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02A3D55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- 1.60</w:t>
            </w:r>
          </w:p>
        </w:tc>
      </w:tr>
      <w:tr w:rsidR="00A563DC" w14:paraId="7C2F98E9" w14:textId="77777777" w:rsidTr="006C40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410" w:type="dxa"/>
            <w:shd w:val="clear" w:color="auto" w:fill="auto"/>
            <w:vAlign w:val="center"/>
          </w:tcPr>
          <w:p w14:paraId="51135CB9" w14:textId="77777777" w:rsidR="00A563DC" w:rsidRPr="00AA056F" w:rsidRDefault="00A563DC" w:rsidP="00D4561B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FA7E41">
              <w:rPr>
                <w:rFonts w:hAnsi="標楷體" w:hint="eastAsia"/>
                <w:noProof/>
                <w:spacing w:val="-4"/>
                <w:sz w:val="22"/>
                <w:szCs w:val="22"/>
              </w:rPr>
              <w:t>文獻業務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6ED91645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z w:val="22"/>
                <w:szCs w:val="22"/>
              </w:rPr>
              <w:t>25,191,000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93858F1" w14:textId="77777777" w:rsidR="00A563DC" w:rsidRPr="00AA056F" w:rsidRDefault="00A563DC" w:rsidP="00D4561B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25,176,515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1B8E367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CF8B5B1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7C5F27E1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25,176,515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989E81C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A9A604C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25,176,515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F6D338D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- 14,485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B5F904C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- 0.06</w:t>
            </w:r>
          </w:p>
        </w:tc>
      </w:tr>
      <w:tr w:rsidR="00A563DC" w:rsidRPr="006D0888" w14:paraId="3F86ADE1" w14:textId="77777777" w:rsidTr="006C40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410" w:type="dxa"/>
            <w:shd w:val="clear" w:color="auto" w:fill="auto"/>
            <w:vAlign w:val="center"/>
          </w:tcPr>
          <w:p w14:paraId="490A12A9" w14:textId="77777777" w:rsidR="00A563DC" w:rsidRPr="006D0888" w:rsidRDefault="00A563DC" w:rsidP="00D4561B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6D0888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中央研究院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227ACC84" w14:textId="77777777" w:rsidR="00A563DC" w:rsidRPr="006D0888" w:rsidRDefault="00A563DC" w:rsidP="00D4561B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D0888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13,496,294,000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C04A5BD" w14:textId="77777777" w:rsidR="00A563DC" w:rsidRPr="006D0888" w:rsidRDefault="00A563DC" w:rsidP="00D4561B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6D0888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13,204,593,564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9572FEF" w14:textId="77777777" w:rsidR="00A563DC" w:rsidRPr="006D0888" w:rsidRDefault="00A563DC" w:rsidP="00D4561B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D0888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0D6A95B" w14:textId="77777777" w:rsidR="00A563DC" w:rsidRPr="006D0888" w:rsidRDefault="00A563DC" w:rsidP="00D4561B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D0888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262BF77B" w14:textId="77777777" w:rsidR="00A563DC" w:rsidRPr="006D0888" w:rsidRDefault="00A563DC" w:rsidP="00D4561B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D0888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12,496,675,301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FC1E0FA" w14:textId="77777777" w:rsidR="00A563DC" w:rsidRPr="006D0888" w:rsidRDefault="00A563DC" w:rsidP="00D4561B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D0888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707,918,263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BE0D8F8" w14:textId="77777777" w:rsidR="00A563DC" w:rsidRPr="006D0888" w:rsidRDefault="00A563DC" w:rsidP="00D4561B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D0888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13,204,593,564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BF08F91" w14:textId="77777777" w:rsidR="00A563DC" w:rsidRPr="006D0888" w:rsidRDefault="00A563DC" w:rsidP="00D4561B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D0888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- 291,700,436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6C06F9D" w14:textId="77777777" w:rsidR="00A563DC" w:rsidRPr="006D0888" w:rsidRDefault="00A563DC" w:rsidP="00D4561B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D0888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- 2.16</w:t>
            </w:r>
          </w:p>
        </w:tc>
      </w:tr>
      <w:tr w:rsidR="00A563DC" w14:paraId="7CD77362" w14:textId="77777777" w:rsidTr="006C40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410" w:type="dxa"/>
            <w:shd w:val="clear" w:color="auto" w:fill="auto"/>
            <w:vAlign w:val="center"/>
          </w:tcPr>
          <w:p w14:paraId="2CC97465" w14:textId="77777777" w:rsidR="00A563DC" w:rsidRPr="00AA056F" w:rsidRDefault="00A563DC" w:rsidP="00D4561B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FA7E41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4783107F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z w:val="22"/>
                <w:szCs w:val="22"/>
              </w:rPr>
              <w:t>274,735,000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A1CAEC2" w14:textId="77777777" w:rsidR="00A563DC" w:rsidRPr="00AA056F" w:rsidRDefault="00A563DC" w:rsidP="00D4561B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270,097,751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968FB0F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B7412DE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4F048CC3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269,702,751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C9904EE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z w:val="22"/>
                <w:szCs w:val="22"/>
              </w:rPr>
              <w:t>395,000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55F147A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270,097,751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BA14317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- 4,637,249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497C117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- 1.69</w:t>
            </w:r>
          </w:p>
        </w:tc>
      </w:tr>
      <w:tr w:rsidR="00A563DC" w14:paraId="25CD88EE" w14:textId="77777777" w:rsidTr="006C40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410" w:type="dxa"/>
            <w:shd w:val="clear" w:color="auto" w:fill="auto"/>
            <w:vAlign w:val="center"/>
          </w:tcPr>
          <w:p w14:paraId="70726352" w14:textId="77777777" w:rsidR="00A563DC" w:rsidRPr="00AA056F" w:rsidRDefault="00A563DC" w:rsidP="00D4561B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FA7E41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一般學術研究及評議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6F593034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z w:val="22"/>
                <w:szCs w:val="22"/>
              </w:rPr>
              <w:t>6,671,554,000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B9B3EFD" w14:textId="77777777" w:rsidR="00A563DC" w:rsidRPr="00AA056F" w:rsidRDefault="00A563DC" w:rsidP="00D4561B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6,445,359,720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DCC52BE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28F0CE7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04EED782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6,255,780,220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9CE44AE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z w:val="22"/>
                <w:szCs w:val="22"/>
              </w:rPr>
              <w:t>189,579,500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92DB8BA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6,445,359,720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A149887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- 226,194,280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32C4E89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- 3.39</w:t>
            </w:r>
          </w:p>
        </w:tc>
      </w:tr>
      <w:tr w:rsidR="00A563DC" w14:paraId="2582D286" w14:textId="77777777" w:rsidTr="006C40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410" w:type="dxa"/>
            <w:shd w:val="clear" w:color="auto" w:fill="auto"/>
            <w:vAlign w:val="center"/>
          </w:tcPr>
          <w:p w14:paraId="590ADDEA" w14:textId="77777777" w:rsidR="00A563DC" w:rsidRPr="00AA056F" w:rsidRDefault="00A563DC" w:rsidP="006B2BE2">
            <w:pPr>
              <w:ind w:leftChars="200" w:left="320"/>
              <w:jc w:val="both"/>
              <w:rPr>
                <w:rFonts w:hAnsi="標楷體"/>
                <w:sz w:val="22"/>
                <w:szCs w:val="22"/>
              </w:rPr>
            </w:pPr>
            <w:r w:rsidRPr="00FA7E41">
              <w:rPr>
                <w:rFonts w:hAnsi="標楷體" w:hint="eastAsia"/>
                <w:noProof/>
                <w:spacing w:val="-4"/>
                <w:sz w:val="22"/>
                <w:szCs w:val="22"/>
              </w:rPr>
              <w:t>自然及人文社會科學研究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10F0307A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z w:val="22"/>
                <w:szCs w:val="22"/>
              </w:rPr>
              <w:t>4,448,778,000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9808352" w14:textId="77777777" w:rsidR="00A563DC" w:rsidRPr="00AA056F" w:rsidRDefault="00A563DC" w:rsidP="00D4561B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4,406,164,264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23ADA2D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6D0ADB7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2EA51642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4,314,117,598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E53A51E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z w:val="22"/>
                <w:szCs w:val="22"/>
              </w:rPr>
              <w:t>92,046,666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39F219C9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4,406,164,264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7D3FC1A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- 42,613,736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A7B413F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- 0.96</w:t>
            </w:r>
          </w:p>
        </w:tc>
      </w:tr>
      <w:tr w:rsidR="00A563DC" w14:paraId="70505CF7" w14:textId="77777777" w:rsidTr="006C40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410" w:type="dxa"/>
            <w:shd w:val="clear" w:color="auto" w:fill="auto"/>
            <w:vAlign w:val="center"/>
          </w:tcPr>
          <w:p w14:paraId="26D320D8" w14:textId="77777777" w:rsidR="00A563DC" w:rsidRPr="00AA056F" w:rsidRDefault="00A563DC" w:rsidP="00D4561B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FA7E41">
              <w:rPr>
                <w:rFonts w:hAnsi="標楷體" w:hint="eastAsia"/>
                <w:noProof/>
                <w:spacing w:val="-4"/>
                <w:sz w:val="22"/>
                <w:szCs w:val="22"/>
              </w:rPr>
              <w:t>南部院區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0C9FC0DC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z w:val="22"/>
                <w:szCs w:val="22"/>
              </w:rPr>
              <w:t>820,380,000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7B668D9" w14:textId="77777777" w:rsidR="00A563DC" w:rsidRPr="00AA056F" w:rsidRDefault="00A563DC" w:rsidP="00D4561B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809,743,632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BE13E1F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B191DAD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3D945DB3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383,846,535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FDB6C92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z w:val="22"/>
                <w:szCs w:val="22"/>
              </w:rPr>
              <w:t>425,897,097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FE1275C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809,743,632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BAFB3E4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- 10,636,368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E94DF89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- 1.30</w:t>
            </w:r>
          </w:p>
        </w:tc>
      </w:tr>
      <w:tr w:rsidR="00A563DC" w14:paraId="7D46B69D" w14:textId="77777777" w:rsidTr="006C40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410" w:type="dxa"/>
            <w:shd w:val="clear" w:color="auto" w:fill="auto"/>
            <w:vAlign w:val="center"/>
          </w:tcPr>
          <w:p w14:paraId="560B5389" w14:textId="77777777" w:rsidR="00A563DC" w:rsidRPr="00AA056F" w:rsidRDefault="00A563DC" w:rsidP="00D4561B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FA7E41">
              <w:rPr>
                <w:rFonts w:hAnsi="標楷體" w:hint="eastAsia"/>
                <w:noProof/>
                <w:spacing w:val="-4"/>
                <w:sz w:val="22"/>
                <w:szCs w:val="22"/>
              </w:rPr>
              <w:t>非營業特種基金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0B908684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z w:val="22"/>
                <w:szCs w:val="22"/>
              </w:rPr>
              <w:t>1,265,392,000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2851DF7" w14:textId="77777777" w:rsidR="00A563DC" w:rsidRPr="00AA056F" w:rsidRDefault="00A563DC" w:rsidP="00D4561B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1,265,392,000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7DB666C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6F500F9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00330BBB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1,265,392,000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155AC0C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EB61B29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1,265,392,000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B3CAABD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16F135D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</w:tr>
      <w:tr w:rsidR="00A563DC" w14:paraId="4AF93CCF" w14:textId="77777777" w:rsidTr="006C40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410" w:type="dxa"/>
            <w:shd w:val="clear" w:color="auto" w:fill="auto"/>
            <w:vAlign w:val="center"/>
          </w:tcPr>
          <w:p w14:paraId="1CD8B174" w14:textId="77777777" w:rsidR="00A563DC" w:rsidRPr="00AA056F" w:rsidRDefault="00A563DC" w:rsidP="00D4561B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FA7E41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一般建築及設備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401C71E7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z w:val="22"/>
                <w:szCs w:val="22"/>
              </w:rPr>
              <w:t>8,080,000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E4A7EB1" w14:textId="77777777" w:rsidR="00A563DC" w:rsidRPr="00AA056F" w:rsidRDefault="00A563DC" w:rsidP="00D4561B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7,836,197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AEB02A0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4D0820E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1E1A02F8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7,836,197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6F09A31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3758292F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7,836,197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C30D2AE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- 243,803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80F388D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- 3.02</w:t>
            </w:r>
          </w:p>
        </w:tc>
      </w:tr>
      <w:tr w:rsidR="00A563DC" w14:paraId="1BB8EDBF" w14:textId="77777777" w:rsidTr="006C40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410" w:type="dxa"/>
            <w:shd w:val="clear" w:color="auto" w:fill="auto"/>
            <w:vAlign w:val="center"/>
          </w:tcPr>
          <w:p w14:paraId="569EA4E5" w14:textId="77777777" w:rsidR="00A563DC" w:rsidRPr="00AA056F" w:rsidRDefault="00A563DC" w:rsidP="00D4561B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FA7E41">
              <w:rPr>
                <w:rFonts w:hAnsi="標楷體" w:hint="eastAsia"/>
                <w:noProof/>
                <w:spacing w:val="-4"/>
                <w:sz w:val="22"/>
                <w:szCs w:val="22"/>
              </w:rPr>
              <w:t>第一預備金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1F28BAE9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z w:val="22"/>
                <w:szCs w:val="22"/>
              </w:rPr>
              <w:t>7,375,000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8974EB0" w14:textId="77777777" w:rsidR="00A563DC" w:rsidRPr="00AA056F" w:rsidRDefault="00A563DC" w:rsidP="00D4561B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FB2B22B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569FBC1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2DEBF6AD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0632356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64F87F1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41ED908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- 7,375,000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E78CF64" w14:textId="77777777" w:rsidR="00A563DC" w:rsidRPr="00AA056F" w:rsidRDefault="00A563DC" w:rsidP="00D4561B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A7E4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- 100.00</w:t>
            </w:r>
          </w:p>
        </w:tc>
      </w:tr>
    </w:tbl>
    <w:p w14:paraId="208577A1" w14:textId="0CFB9C41" w:rsidR="00A563DC" w:rsidRDefault="00A563DC" w:rsidP="00A563DC">
      <w:pPr>
        <w:jc w:val="left"/>
      </w:pPr>
    </w:p>
    <w:p w14:paraId="2BA6258F" w14:textId="77777777" w:rsidR="006C40AB" w:rsidRDefault="006C40AB" w:rsidP="00A563DC">
      <w:pPr>
        <w:jc w:val="left"/>
      </w:pPr>
    </w:p>
    <w:p w14:paraId="487EE46B" w14:textId="77777777" w:rsidR="00A563DC" w:rsidRPr="000B5B89" w:rsidRDefault="00A563DC" w:rsidP="00A563DC">
      <w:pPr>
        <w:pStyle w:val="a9"/>
        <w:ind w:rightChars="-14" w:right="-22"/>
      </w:pPr>
    </w:p>
    <w:tbl>
      <w:tblPr>
        <w:tblW w:w="2029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1701"/>
        <w:gridCol w:w="965"/>
        <w:gridCol w:w="2012"/>
        <w:gridCol w:w="2173"/>
        <w:gridCol w:w="2174"/>
        <w:gridCol w:w="2174"/>
        <w:gridCol w:w="2480"/>
        <w:gridCol w:w="2481"/>
        <w:gridCol w:w="2551"/>
        <w:gridCol w:w="993"/>
      </w:tblGrid>
      <w:tr w:rsidR="00A563DC" w14:paraId="387D6908" w14:textId="77777777" w:rsidTr="00D4561B">
        <w:trPr>
          <w:cantSplit/>
          <w:trHeight w:val="284"/>
          <w:tblHeader/>
        </w:trPr>
        <w:tc>
          <w:tcPr>
            <w:tcW w:w="2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0DC64C" w14:textId="77777777" w:rsidR="00A563DC" w:rsidRPr="006001BA" w:rsidRDefault="00A563DC" w:rsidP="00D4561B">
            <w:pPr>
              <w:rPr>
                <w:rFonts w:hAnsi="標楷體"/>
                <w:sz w:val="18"/>
                <w:szCs w:val="18"/>
              </w:rPr>
            </w:pPr>
            <w:r w:rsidRPr="006001BA">
              <w:rPr>
                <w:rFonts w:hAnsi="標楷體" w:hint="eastAsia"/>
                <w:sz w:val="28"/>
              </w:rPr>
              <w:lastRenderedPageBreak/>
              <w:t>2.　以前年度部分</w:t>
            </w:r>
          </w:p>
        </w:tc>
        <w:tc>
          <w:tcPr>
            <w:tcW w:w="18003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7D1AE3" w14:textId="77777777" w:rsidR="00A563DC" w:rsidRPr="006001BA" w:rsidRDefault="00A563DC" w:rsidP="00D4561B">
            <w:pPr>
              <w:rPr>
                <w:rFonts w:hAnsi="標楷體"/>
                <w:sz w:val="18"/>
                <w:szCs w:val="18"/>
              </w:rPr>
            </w:pPr>
          </w:p>
        </w:tc>
      </w:tr>
      <w:tr w:rsidR="00A563DC" w14:paraId="4B7B8FE8" w14:textId="77777777" w:rsidTr="00D4561B">
        <w:trPr>
          <w:cantSplit/>
          <w:trHeight w:val="284"/>
          <w:tblHeader/>
        </w:trPr>
        <w:tc>
          <w:tcPr>
            <w:tcW w:w="20299" w:type="dxa"/>
            <w:gridSpan w:val="11"/>
            <w:tcBorders>
              <w:top w:val="nil"/>
            </w:tcBorders>
            <w:vAlign w:val="center"/>
          </w:tcPr>
          <w:p w14:paraId="3E332768" w14:textId="77777777" w:rsidR="00A563DC" w:rsidRPr="006001BA" w:rsidRDefault="00A563DC" w:rsidP="00D4561B">
            <w:pPr>
              <w:pStyle w:val="a8"/>
              <w:ind w:left="48" w:right="48"/>
              <w:jc w:val="right"/>
              <w:rPr>
                <w:rFonts w:ascii="標楷體" w:hAnsi="標楷體"/>
              </w:rPr>
            </w:pPr>
            <w:r w:rsidRPr="006001BA">
              <w:rPr>
                <w:rFonts w:ascii="標楷體" w:hAnsi="標楷體" w:hint="eastAsia"/>
                <w:sz w:val="24"/>
              </w:rPr>
              <w:t>單位：新臺幣元</w:t>
            </w:r>
          </w:p>
        </w:tc>
      </w:tr>
      <w:tr w:rsidR="00A563DC" w14:paraId="4089FBB0" w14:textId="77777777" w:rsidTr="006C40AB">
        <w:trPr>
          <w:cantSplit/>
          <w:trHeight w:val="284"/>
          <w:tblHeader/>
        </w:trPr>
        <w:tc>
          <w:tcPr>
            <w:tcW w:w="595" w:type="dxa"/>
            <w:vMerge w:val="restart"/>
            <w:vAlign w:val="center"/>
          </w:tcPr>
          <w:p w14:paraId="5E4C89ED" w14:textId="77777777" w:rsidR="00A563DC" w:rsidRPr="006001BA" w:rsidRDefault="00A563DC" w:rsidP="00D4561B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666" w:type="dxa"/>
            <w:gridSpan w:val="2"/>
            <w:vMerge w:val="restart"/>
            <w:vAlign w:val="center"/>
          </w:tcPr>
          <w:p w14:paraId="39543059" w14:textId="77777777" w:rsidR="00A563DC" w:rsidRPr="006001BA" w:rsidRDefault="00A563DC" w:rsidP="00D4561B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012" w:type="dxa"/>
            <w:vMerge w:val="restart"/>
            <w:vAlign w:val="center"/>
          </w:tcPr>
          <w:p w14:paraId="6DCFABB5" w14:textId="77777777" w:rsidR="00A563DC" w:rsidRPr="006001BA" w:rsidRDefault="00A563DC" w:rsidP="00D4561B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6001BA">
              <w:rPr>
                <w:rFonts w:hint="eastAsia"/>
                <w:spacing w:val="-20"/>
                <w:sz w:val="22"/>
                <w:szCs w:val="22"/>
              </w:rPr>
              <w:t>以前年度轉入數</w:t>
            </w:r>
          </w:p>
        </w:tc>
        <w:tc>
          <w:tcPr>
            <w:tcW w:w="6521" w:type="dxa"/>
            <w:gridSpan w:val="3"/>
          </w:tcPr>
          <w:p w14:paraId="52FB35BD" w14:textId="77777777" w:rsidR="00A563DC" w:rsidRPr="006001BA" w:rsidRDefault="00A563DC" w:rsidP="00D4561B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8505" w:type="dxa"/>
            <w:gridSpan w:val="4"/>
            <w:vAlign w:val="center"/>
          </w:tcPr>
          <w:p w14:paraId="0A497E96" w14:textId="77777777" w:rsidR="00A563DC" w:rsidRPr="006001BA" w:rsidRDefault="00A563DC" w:rsidP="00D4561B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決算審定數</w:t>
            </w:r>
          </w:p>
        </w:tc>
      </w:tr>
      <w:tr w:rsidR="00A563DC" w14:paraId="1EFBFD15" w14:textId="77777777" w:rsidTr="006C40AB">
        <w:trPr>
          <w:cantSplit/>
          <w:trHeight w:val="284"/>
          <w:tblHeader/>
        </w:trPr>
        <w:tc>
          <w:tcPr>
            <w:tcW w:w="595" w:type="dxa"/>
            <w:vMerge/>
            <w:vAlign w:val="center"/>
          </w:tcPr>
          <w:p w14:paraId="08895573" w14:textId="77777777" w:rsidR="00A563DC" w:rsidRPr="006001BA" w:rsidRDefault="00A563DC" w:rsidP="00D4561B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666" w:type="dxa"/>
            <w:gridSpan w:val="2"/>
            <w:vMerge/>
            <w:vAlign w:val="center"/>
          </w:tcPr>
          <w:p w14:paraId="179FCD55" w14:textId="77777777" w:rsidR="00A563DC" w:rsidRPr="006001BA" w:rsidRDefault="00A563DC" w:rsidP="00D4561B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012" w:type="dxa"/>
            <w:vMerge/>
            <w:vAlign w:val="center"/>
          </w:tcPr>
          <w:p w14:paraId="68950454" w14:textId="77777777" w:rsidR="00A563DC" w:rsidRPr="006001BA" w:rsidRDefault="00A563DC" w:rsidP="00D4561B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3" w:type="dxa"/>
            <w:vMerge w:val="restart"/>
            <w:vAlign w:val="center"/>
          </w:tcPr>
          <w:p w14:paraId="37D3EB2D" w14:textId="77777777" w:rsidR="00A563DC" w:rsidRPr="006001BA" w:rsidRDefault="00A563DC" w:rsidP="00D4561B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174" w:type="dxa"/>
            <w:vMerge w:val="restart"/>
            <w:vAlign w:val="center"/>
          </w:tcPr>
          <w:p w14:paraId="57F1DCF6" w14:textId="77777777" w:rsidR="00A563DC" w:rsidRPr="006001BA" w:rsidRDefault="00A563DC" w:rsidP="00D4561B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174" w:type="dxa"/>
            <w:vMerge w:val="restart"/>
            <w:vAlign w:val="center"/>
          </w:tcPr>
          <w:p w14:paraId="74B6AB5F" w14:textId="77777777" w:rsidR="00A563DC" w:rsidRPr="006001BA" w:rsidRDefault="00A563DC" w:rsidP="00D4561B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480" w:type="dxa"/>
            <w:vMerge w:val="restart"/>
            <w:vAlign w:val="center"/>
          </w:tcPr>
          <w:p w14:paraId="1ED94BD5" w14:textId="77777777" w:rsidR="00A563DC" w:rsidRPr="006001BA" w:rsidRDefault="00A563DC" w:rsidP="00D4561B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481" w:type="dxa"/>
            <w:vMerge w:val="restart"/>
            <w:vAlign w:val="center"/>
          </w:tcPr>
          <w:p w14:paraId="113EE8A6" w14:textId="77777777" w:rsidR="00A563DC" w:rsidRPr="006001BA" w:rsidRDefault="00A563DC" w:rsidP="00D4561B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3544" w:type="dxa"/>
            <w:gridSpan w:val="2"/>
            <w:vAlign w:val="center"/>
          </w:tcPr>
          <w:p w14:paraId="356FD99C" w14:textId="77777777" w:rsidR="00A563DC" w:rsidRPr="006001BA" w:rsidRDefault="00A563DC" w:rsidP="00D4561B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應付保留數</w:t>
            </w:r>
          </w:p>
        </w:tc>
      </w:tr>
      <w:tr w:rsidR="00A563DC" w14:paraId="532FD5E5" w14:textId="77777777" w:rsidTr="006C40AB">
        <w:trPr>
          <w:cantSplit/>
          <w:trHeight w:val="284"/>
          <w:tblHeader/>
        </w:trPr>
        <w:tc>
          <w:tcPr>
            <w:tcW w:w="595" w:type="dxa"/>
            <w:vMerge/>
            <w:tcBorders>
              <w:bottom w:val="single" w:sz="4" w:space="0" w:color="auto"/>
            </w:tcBorders>
            <w:vAlign w:val="center"/>
          </w:tcPr>
          <w:p w14:paraId="4428C613" w14:textId="77777777" w:rsidR="00A563DC" w:rsidRPr="006001BA" w:rsidRDefault="00A563DC" w:rsidP="00D4561B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666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6B43B0A0" w14:textId="77777777" w:rsidR="00A563DC" w:rsidRPr="006001BA" w:rsidRDefault="00A563DC" w:rsidP="00D4561B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012" w:type="dxa"/>
            <w:vMerge/>
            <w:tcBorders>
              <w:bottom w:val="single" w:sz="4" w:space="0" w:color="auto"/>
            </w:tcBorders>
            <w:vAlign w:val="center"/>
          </w:tcPr>
          <w:p w14:paraId="1EDBCF48" w14:textId="77777777" w:rsidR="00A563DC" w:rsidRPr="006001BA" w:rsidRDefault="00A563DC" w:rsidP="00D4561B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3" w:type="dxa"/>
            <w:vMerge/>
            <w:tcBorders>
              <w:bottom w:val="single" w:sz="4" w:space="0" w:color="auto"/>
            </w:tcBorders>
          </w:tcPr>
          <w:p w14:paraId="71ABB905" w14:textId="77777777" w:rsidR="00A563DC" w:rsidRPr="006001BA" w:rsidRDefault="00A563DC" w:rsidP="00D4561B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4" w:type="dxa"/>
            <w:vMerge/>
            <w:tcBorders>
              <w:bottom w:val="single" w:sz="4" w:space="0" w:color="auto"/>
            </w:tcBorders>
          </w:tcPr>
          <w:p w14:paraId="63E5FA09" w14:textId="77777777" w:rsidR="00A563DC" w:rsidRPr="006001BA" w:rsidRDefault="00A563DC" w:rsidP="00D4561B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4" w:type="dxa"/>
            <w:vMerge/>
            <w:tcBorders>
              <w:bottom w:val="single" w:sz="4" w:space="0" w:color="auto"/>
            </w:tcBorders>
          </w:tcPr>
          <w:p w14:paraId="08B629FA" w14:textId="77777777" w:rsidR="00A563DC" w:rsidRPr="006001BA" w:rsidRDefault="00A563DC" w:rsidP="00D4561B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80" w:type="dxa"/>
            <w:vMerge/>
            <w:tcBorders>
              <w:bottom w:val="single" w:sz="4" w:space="0" w:color="auto"/>
            </w:tcBorders>
            <w:vAlign w:val="center"/>
          </w:tcPr>
          <w:p w14:paraId="4F751537" w14:textId="77777777" w:rsidR="00A563DC" w:rsidRPr="006001BA" w:rsidRDefault="00A563DC" w:rsidP="00D4561B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81" w:type="dxa"/>
            <w:vMerge/>
            <w:tcBorders>
              <w:bottom w:val="single" w:sz="4" w:space="0" w:color="auto"/>
            </w:tcBorders>
            <w:vAlign w:val="center"/>
          </w:tcPr>
          <w:p w14:paraId="59BBBE10" w14:textId="77777777" w:rsidR="00A563DC" w:rsidRPr="006001BA" w:rsidRDefault="00A563DC" w:rsidP="00D4561B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127758E9" w14:textId="77777777" w:rsidR="00A563DC" w:rsidRPr="006001BA" w:rsidRDefault="00A563DC" w:rsidP="00D4561B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079AA81B" w14:textId="77777777" w:rsidR="00A563DC" w:rsidRPr="006001BA" w:rsidRDefault="00A563DC" w:rsidP="00D4561B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A563DC" w:rsidRPr="00717D91" w14:paraId="6E69AD13" w14:textId="77777777" w:rsidTr="006C40AB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6D2D93F8" w14:textId="77777777" w:rsidR="00A563DC" w:rsidRPr="00717D91" w:rsidRDefault="00A563DC" w:rsidP="00D4561B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666" w:type="dxa"/>
            <w:gridSpan w:val="2"/>
            <w:shd w:val="clear" w:color="auto" w:fill="auto"/>
            <w:vAlign w:val="center"/>
          </w:tcPr>
          <w:p w14:paraId="089292E0" w14:textId="77777777" w:rsidR="00A563DC" w:rsidRPr="00717D91" w:rsidRDefault="00A563DC" w:rsidP="00D4561B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717D91">
              <w:rPr>
                <w:rFonts w:ascii="標楷體" w:hAnsi="標楷體" w:hint="eastAsia"/>
                <w:noProof/>
                <w:sz w:val="22"/>
                <w:szCs w:val="22"/>
              </w:rPr>
              <w:t>總統府主管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7A193F90" w14:textId="77777777" w:rsidR="00A563DC" w:rsidRPr="00717D91" w:rsidRDefault="00A563DC" w:rsidP="00D4561B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717D91">
              <w:rPr>
                <w:rFonts w:hAnsi="細明體"/>
                <w:b/>
                <w:noProof/>
                <w:sz w:val="22"/>
                <w:szCs w:val="22"/>
              </w:rPr>
              <w:t>1,292,706,675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5A86D40" w14:textId="77777777" w:rsidR="00A563DC" w:rsidRPr="00717D91" w:rsidRDefault="00A563DC" w:rsidP="00D4561B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717D91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1974067F" w14:textId="77777777" w:rsidR="00A563DC" w:rsidRPr="00717D91" w:rsidRDefault="00A563DC" w:rsidP="00D4561B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717D91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1329EC3D" w14:textId="77777777" w:rsidR="00A563DC" w:rsidRPr="00717D91" w:rsidRDefault="00A563DC" w:rsidP="00D4561B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717D91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4A58992E" w14:textId="77777777" w:rsidR="00A563DC" w:rsidRPr="00717D91" w:rsidRDefault="00A563DC" w:rsidP="00D4561B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717D91">
              <w:rPr>
                <w:rFonts w:hAnsi="細明體"/>
                <w:b/>
                <w:noProof/>
                <w:sz w:val="22"/>
                <w:szCs w:val="22"/>
              </w:rPr>
              <w:t>10,926,520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43F95C51" w14:textId="77777777" w:rsidR="00A563DC" w:rsidRPr="00717D91" w:rsidRDefault="00A563DC" w:rsidP="00D4561B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717D91">
              <w:rPr>
                <w:rFonts w:hAnsi="細明體"/>
                <w:b/>
                <w:noProof/>
                <w:sz w:val="22"/>
                <w:szCs w:val="22"/>
              </w:rPr>
              <w:t>715,989,481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0576AC3" w14:textId="77777777" w:rsidR="00A563DC" w:rsidRPr="00717D91" w:rsidRDefault="00A563DC" w:rsidP="00D4561B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717D91">
              <w:rPr>
                <w:rFonts w:hAnsi="細明體"/>
                <w:b/>
                <w:noProof/>
                <w:sz w:val="22"/>
                <w:szCs w:val="22"/>
              </w:rPr>
              <w:t>565,790,674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4A7A4CA" w14:textId="77777777" w:rsidR="00A563DC" w:rsidRPr="00717D91" w:rsidRDefault="00A563DC" w:rsidP="00D4561B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717D91">
              <w:rPr>
                <w:rFonts w:hAnsi="細明體"/>
                <w:b/>
                <w:noProof/>
                <w:sz w:val="22"/>
                <w:szCs w:val="22"/>
              </w:rPr>
              <w:t>43.77</w:t>
            </w:r>
          </w:p>
        </w:tc>
      </w:tr>
      <w:tr w:rsidR="00A563DC" w:rsidRPr="00717D91" w14:paraId="4D2339B8" w14:textId="77777777" w:rsidTr="006C40AB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6721ADFB" w14:textId="77777777" w:rsidR="00A563DC" w:rsidRPr="00717D91" w:rsidRDefault="00A563DC" w:rsidP="00D4561B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666" w:type="dxa"/>
            <w:gridSpan w:val="2"/>
            <w:shd w:val="clear" w:color="auto" w:fill="auto"/>
            <w:vAlign w:val="center"/>
          </w:tcPr>
          <w:p w14:paraId="121C6E99" w14:textId="77777777" w:rsidR="00A563DC" w:rsidRPr="00717D91" w:rsidRDefault="00A563DC" w:rsidP="00D4561B">
            <w:pPr>
              <w:pStyle w:val="2"/>
              <w:ind w:leftChars="100" w:left="160"/>
              <w:rPr>
                <w:rFonts w:ascii="標楷體" w:hAnsi="標楷體"/>
                <w:sz w:val="22"/>
                <w:szCs w:val="22"/>
              </w:rPr>
            </w:pPr>
            <w:r w:rsidRPr="00717D91">
              <w:rPr>
                <w:rFonts w:ascii="標楷體" w:hAnsi="標楷體" w:hint="eastAsia"/>
                <w:noProof/>
                <w:sz w:val="22"/>
                <w:szCs w:val="22"/>
              </w:rPr>
              <w:t>總統府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67CB9316" w14:textId="77777777" w:rsidR="00A563DC" w:rsidRPr="00717D91" w:rsidRDefault="00A563DC" w:rsidP="00D4561B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717D91">
              <w:rPr>
                <w:rFonts w:hAnsi="細明體"/>
                <w:b/>
                <w:noProof/>
                <w:sz w:val="22"/>
                <w:szCs w:val="22"/>
              </w:rPr>
              <w:t>40,035,122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07D692FB" w14:textId="77777777" w:rsidR="00A563DC" w:rsidRPr="00717D91" w:rsidRDefault="00A563DC" w:rsidP="00D4561B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717D91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4DD14E72" w14:textId="77777777" w:rsidR="00A563DC" w:rsidRPr="00717D91" w:rsidRDefault="00A563DC" w:rsidP="00D4561B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717D91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71BB4C25" w14:textId="77777777" w:rsidR="00A563DC" w:rsidRPr="00717D91" w:rsidRDefault="00A563DC" w:rsidP="00D4561B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717D91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39651463" w14:textId="77777777" w:rsidR="00A563DC" w:rsidRPr="00717D91" w:rsidRDefault="00A563DC" w:rsidP="00D4561B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717D91">
              <w:rPr>
                <w:rFonts w:hAnsi="細明體"/>
                <w:b/>
                <w:noProof/>
                <w:sz w:val="22"/>
                <w:szCs w:val="22"/>
              </w:rPr>
              <w:t>6,010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75CBF7FF" w14:textId="77777777" w:rsidR="00A563DC" w:rsidRPr="00717D91" w:rsidRDefault="00A563DC" w:rsidP="00D4561B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717D91">
              <w:rPr>
                <w:rFonts w:hAnsi="細明體"/>
                <w:b/>
                <w:noProof/>
                <w:sz w:val="22"/>
                <w:szCs w:val="22"/>
              </w:rPr>
              <w:t>27,926,112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CF5F044" w14:textId="77777777" w:rsidR="00A563DC" w:rsidRPr="00717D91" w:rsidRDefault="00A563DC" w:rsidP="00D4561B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717D91">
              <w:rPr>
                <w:rFonts w:hAnsi="細明體"/>
                <w:b/>
                <w:noProof/>
                <w:sz w:val="22"/>
                <w:szCs w:val="22"/>
              </w:rPr>
              <w:t>12,103,000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20F39A4" w14:textId="77777777" w:rsidR="00A563DC" w:rsidRPr="00717D91" w:rsidRDefault="00A563DC" w:rsidP="00D4561B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717D91">
              <w:rPr>
                <w:rFonts w:hAnsi="細明體"/>
                <w:b/>
                <w:noProof/>
                <w:sz w:val="22"/>
                <w:szCs w:val="22"/>
              </w:rPr>
              <w:t>30.23</w:t>
            </w:r>
          </w:p>
        </w:tc>
      </w:tr>
      <w:tr w:rsidR="00A563DC" w:rsidRPr="00717D91" w14:paraId="423A99B4" w14:textId="77777777" w:rsidTr="006C40AB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5B6A2C79" w14:textId="77777777" w:rsidR="00A563DC" w:rsidRPr="00717D91" w:rsidRDefault="00A563DC" w:rsidP="00D4561B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717D91">
              <w:rPr>
                <w:rFonts w:ascii="標楷體" w:eastAsia="標楷體" w:hAnsi="標楷體"/>
                <w:noProof/>
                <w:sz w:val="22"/>
                <w:szCs w:val="22"/>
              </w:rPr>
              <w:t>112</w:t>
            </w:r>
          </w:p>
        </w:tc>
        <w:tc>
          <w:tcPr>
            <w:tcW w:w="2666" w:type="dxa"/>
            <w:gridSpan w:val="2"/>
            <w:shd w:val="clear" w:color="auto" w:fill="auto"/>
            <w:vAlign w:val="center"/>
          </w:tcPr>
          <w:p w14:paraId="1338F5A0" w14:textId="77777777" w:rsidR="00A563DC" w:rsidRPr="00717D91" w:rsidRDefault="00A563DC" w:rsidP="00D4561B">
            <w:pPr>
              <w:pStyle w:val="2"/>
              <w:ind w:leftChars="300" w:left="480" w:rightChars="100" w:right="160"/>
              <w:rPr>
                <w:rFonts w:ascii="標楷體" w:hAnsi="標楷體"/>
                <w:sz w:val="22"/>
                <w:szCs w:val="22"/>
              </w:rPr>
            </w:pPr>
            <w:r w:rsidRPr="00717D91">
              <w:rPr>
                <w:rFonts w:ascii="標楷體" w:hAnsi="標楷體" w:hint="eastAsia"/>
                <w:noProof/>
                <w:sz w:val="22"/>
                <w:szCs w:val="22"/>
              </w:rPr>
              <w:t>小計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0B33C289" w14:textId="77777777" w:rsidR="00A563DC" w:rsidRPr="00717D91" w:rsidRDefault="00A563DC" w:rsidP="00D4561B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717D91">
              <w:rPr>
                <w:rFonts w:hAnsi="細明體"/>
                <w:b/>
                <w:noProof/>
                <w:sz w:val="22"/>
                <w:szCs w:val="22"/>
              </w:rPr>
              <w:t>40,035,122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BBAB937" w14:textId="77777777" w:rsidR="00A563DC" w:rsidRPr="00717D91" w:rsidRDefault="00A563DC" w:rsidP="00D4561B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717D91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25605CB5" w14:textId="77777777" w:rsidR="00A563DC" w:rsidRPr="00717D91" w:rsidRDefault="00A563DC" w:rsidP="00D4561B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717D91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7CD14A8A" w14:textId="77777777" w:rsidR="00A563DC" w:rsidRPr="00717D91" w:rsidRDefault="00A563DC" w:rsidP="00D4561B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717D91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04259895" w14:textId="77777777" w:rsidR="00A563DC" w:rsidRPr="00717D91" w:rsidRDefault="00A563DC" w:rsidP="00D4561B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717D91">
              <w:rPr>
                <w:rFonts w:hAnsi="細明體"/>
                <w:b/>
                <w:noProof/>
                <w:sz w:val="22"/>
                <w:szCs w:val="22"/>
              </w:rPr>
              <w:t>6,010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315B36C4" w14:textId="77777777" w:rsidR="00A563DC" w:rsidRPr="00717D91" w:rsidRDefault="00A563DC" w:rsidP="00D4561B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717D91">
              <w:rPr>
                <w:rFonts w:hAnsi="細明體"/>
                <w:b/>
                <w:noProof/>
                <w:sz w:val="22"/>
                <w:szCs w:val="22"/>
              </w:rPr>
              <w:t>27,926,112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350BE3E" w14:textId="77777777" w:rsidR="00A563DC" w:rsidRPr="00717D91" w:rsidRDefault="00A563DC" w:rsidP="00D4561B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717D91">
              <w:rPr>
                <w:rFonts w:hAnsi="細明體"/>
                <w:b/>
                <w:noProof/>
                <w:sz w:val="22"/>
                <w:szCs w:val="22"/>
              </w:rPr>
              <w:t>12,103,000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B9F1D7A" w14:textId="77777777" w:rsidR="00A563DC" w:rsidRPr="00717D91" w:rsidRDefault="00A563DC" w:rsidP="00D4561B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717D91">
              <w:rPr>
                <w:rFonts w:hAnsi="細明體"/>
                <w:b/>
                <w:noProof/>
                <w:sz w:val="22"/>
                <w:szCs w:val="22"/>
              </w:rPr>
              <w:t>30.23</w:t>
            </w:r>
          </w:p>
        </w:tc>
      </w:tr>
      <w:tr w:rsidR="00A563DC" w:rsidRPr="00717D91" w14:paraId="0AF948AA" w14:textId="77777777" w:rsidTr="006C40AB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5D2753B3" w14:textId="77777777" w:rsidR="00A563DC" w:rsidRPr="00717D91" w:rsidRDefault="00A563DC" w:rsidP="00D4561B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666" w:type="dxa"/>
            <w:gridSpan w:val="2"/>
            <w:shd w:val="clear" w:color="auto" w:fill="auto"/>
            <w:vAlign w:val="center"/>
          </w:tcPr>
          <w:p w14:paraId="48C2D48A" w14:textId="77777777" w:rsidR="00A563DC" w:rsidRPr="00717D91" w:rsidRDefault="00A563DC" w:rsidP="00D4561B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717D91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一般行政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75609C27" w14:textId="77777777" w:rsidR="00A563DC" w:rsidRPr="00717D91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717D91">
              <w:rPr>
                <w:rFonts w:hAnsi="細明體"/>
                <w:noProof/>
                <w:sz w:val="22"/>
                <w:szCs w:val="22"/>
              </w:rPr>
              <w:t>35,567,800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6538533" w14:textId="77777777" w:rsidR="00A563DC" w:rsidRPr="00717D91" w:rsidRDefault="00A563DC" w:rsidP="00D4561B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17D9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1D29A0EA" w14:textId="77777777" w:rsidR="00A563DC" w:rsidRPr="00717D91" w:rsidRDefault="00A563DC" w:rsidP="00D4561B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17D9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10EEB00" w14:textId="77777777" w:rsidR="00A563DC" w:rsidRPr="00717D91" w:rsidRDefault="00A563DC" w:rsidP="00D4561B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17D9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145A4F78" w14:textId="77777777" w:rsidR="00A563DC" w:rsidRPr="00717D91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717D9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67A77AB8" w14:textId="77777777" w:rsidR="00A563DC" w:rsidRPr="00717D91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717D91">
              <w:rPr>
                <w:rFonts w:hAnsi="細明體"/>
                <w:noProof/>
                <w:sz w:val="22"/>
                <w:szCs w:val="22"/>
              </w:rPr>
              <w:t>23,464,800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F1BD3AA" w14:textId="77777777" w:rsidR="00A563DC" w:rsidRPr="00717D91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717D91">
              <w:rPr>
                <w:rFonts w:hAnsi="細明體"/>
                <w:noProof/>
                <w:sz w:val="22"/>
                <w:szCs w:val="22"/>
              </w:rPr>
              <w:t>12,103,000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993ED0A" w14:textId="77777777" w:rsidR="00A563DC" w:rsidRPr="00717D91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717D91">
              <w:rPr>
                <w:rFonts w:hAnsi="細明體"/>
                <w:noProof/>
                <w:sz w:val="22"/>
                <w:szCs w:val="22"/>
              </w:rPr>
              <w:t>34.03</w:t>
            </w:r>
          </w:p>
        </w:tc>
      </w:tr>
      <w:tr w:rsidR="00A563DC" w:rsidRPr="00717D91" w14:paraId="6BAFE22B" w14:textId="77777777" w:rsidTr="006C40AB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186565CC" w14:textId="77777777" w:rsidR="00A563DC" w:rsidRPr="00717D91" w:rsidRDefault="00A563DC" w:rsidP="00D4561B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666" w:type="dxa"/>
            <w:gridSpan w:val="2"/>
            <w:shd w:val="clear" w:color="auto" w:fill="auto"/>
            <w:vAlign w:val="center"/>
          </w:tcPr>
          <w:p w14:paraId="04FEF3E4" w14:textId="77777777" w:rsidR="00A563DC" w:rsidRPr="00717D91" w:rsidRDefault="00A563DC" w:rsidP="00D4561B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717D91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卸任禮遇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43DF2ED2" w14:textId="77777777" w:rsidR="00A563DC" w:rsidRPr="00717D91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717D91">
              <w:rPr>
                <w:rFonts w:hAnsi="細明體"/>
                <w:noProof/>
                <w:sz w:val="22"/>
                <w:szCs w:val="22"/>
              </w:rPr>
              <w:t>2,407,022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4140295" w14:textId="77777777" w:rsidR="00A563DC" w:rsidRPr="00717D91" w:rsidRDefault="00A563DC" w:rsidP="00D4561B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17D9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EB3F53A" w14:textId="77777777" w:rsidR="00A563DC" w:rsidRPr="00717D91" w:rsidRDefault="00A563DC" w:rsidP="00D4561B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17D9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08D3AFE1" w14:textId="77777777" w:rsidR="00A563DC" w:rsidRPr="00717D91" w:rsidRDefault="00A563DC" w:rsidP="00D4561B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17D9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3C0EFD51" w14:textId="77777777" w:rsidR="00A563DC" w:rsidRPr="00717D91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717D9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2618D735" w14:textId="77777777" w:rsidR="00A563DC" w:rsidRPr="00717D91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717D91">
              <w:rPr>
                <w:rFonts w:hAnsi="細明體"/>
                <w:noProof/>
                <w:sz w:val="22"/>
                <w:szCs w:val="22"/>
              </w:rPr>
              <w:t>2,407,022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204CA5F" w14:textId="77777777" w:rsidR="00A563DC" w:rsidRPr="00717D91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717D9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CD4683E" w14:textId="77777777" w:rsidR="00A563DC" w:rsidRPr="00717D91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717D9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A563DC" w:rsidRPr="00717D91" w14:paraId="78597997" w14:textId="77777777" w:rsidTr="006C40AB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55848F0B" w14:textId="77777777" w:rsidR="00A563DC" w:rsidRPr="00717D91" w:rsidRDefault="00A563DC" w:rsidP="00D4561B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666" w:type="dxa"/>
            <w:gridSpan w:val="2"/>
            <w:shd w:val="clear" w:color="auto" w:fill="auto"/>
            <w:vAlign w:val="center"/>
          </w:tcPr>
          <w:p w14:paraId="597089E9" w14:textId="77777777" w:rsidR="00A563DC" w:rsidRPr="00717D91" w:rsidRDefault="00A563DC" w:rsidP="00D4561B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717D91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公報編印及印信勳章鑄造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4D67A595" w14:textId="77777777" w:rsidR="00A563DC" w:rsidRPr="00717D91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717D91">
              <w:rPr>
                <w:rFonts w:hAnsi="細明體"/>
                <w:noProof/>
                <w:sz w:val="22"/>
                <w:szCs w:val="22"/>
              </w:rPr>
              <w:t>2,060,300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C481B39" w14:textId="77777777" w:rsidR="00A563DC" w:rsidRPr="00717D91" w:rsidRDefault="00A563DC" w:rsidP="00D4561B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17D9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1549283C" w14:textId="77777777" w:rsidR="00A563DC" w:rsidRPr="00717D91" w:rsidRDefault="00A563DC" w:rsidP="00D4561B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17D9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32994710" w14:textId="77777777" w:rsidR="00A563DC" w:rsidRPr="00717D91" w:rsidRDefault="00A563DC" w:rsidP="00D4561B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17D9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3D47EC4E" w14:textId="77777777" w:rsidR="00A563DC" w:rsidRPr="00717D91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717D91">
              <w:rPr>
                <w:rFonts w:hAnsi="細明體"/>
                <w:noProof/>
                <w:sz w:val="22"/>
                <w:szCs w:val="22"/>
              </w:rPr>
              <w:t>6,010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0B414EB8" w14:textId="77777777" w:rsidR="00A563DC" w:rsidRPr="00717D91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717D91">
              <w:rPr>
                <w:rFonts w:hAnsi="細明體"/>
                <w:noProof/>
                <w:sz w:val="22"/>
                <w:szCs w:val="22"/>
              </w:rPr>
              <w:t>2,054,290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375AF46" w14:textId="77777777" w:rsidR="00A563DC" w:rsidRPr="00717D91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717D9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4D206BE" w14:textId="77777777" w:rsidR="00A563DC" w:rsidRPr="00717D91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717D9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A563DC" w:rsidRPr="00717D91" w14:paraId="07966705" w14:textId="77777777" w:rsidTr="006C40AB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1B9A9C81" w14:textId="77777777" w:rsidR="00A563DC" w:rsidRPr="00717D91" w:rsidRDefault="00A563DC" w:rsidP="00D4561B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666" w:type="dxa"/>
            <w:gridSpan w:val="2"/>
            <w:shd w:val="clear" w:color="auto" w:fill="auto"/>
            <w:vAlign w:val="center"/>
          </w:tcPr>
          <w:p w14:paraId="1572C414" w14:textId="77777777" w:rsidR="00A563DC" w:rsidRPr="00717D91" w:rsidRDefault="00A563DC" w:rsidP="00D4561B">
            <w:pPr>
              <w:pStyle w:val="2"/>
              <w:ind w:leftChars="100" w:left="160"/>
              <w:rPr>
                <w:rFonts w:ascii="標楷體" w:hAnsi="標楷體"/>
                <w:sz w:val="22"/>
                <w:szCs w:val="22"/>
              </w:rPr>
            </w:pPr>
            <w:r w:rsidRPr="00717D91">
              <w:rPr>
                <w:rFonts w:ascii="標楷體" w:hAnsi="標楷體" w:hint="eastAsia"/>
                <w:noProof/>
                <w:sz w:val="22"/>
                <w:szCs w:val="22"/>
              </w:rPr>
              <w:t>中央研究院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6ED8E41E" w14:textId="77777777" w:rsidR="00A563DC" w:rsidRPr="00717D91" w:rsidRDefault="00A563DC" w:rsidP="00D4561B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717D91">
              <w:rPr>
                <w:rFonts w:hAnsi="細明體"/>
                <w:b/>
                <w:noProof/>
                <w:sz w:val="22"/>
                <w:szCs w:val="22"/>
              </w:rPr>
              <w:t>1,252,671,553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1B43D3A" w14:textId="77777777" w:rsidR="00A563DC" w:rsidRPr="00717D91" w:rsidRDefault="00A563DC" w:rsidP="00D4561B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717D91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4A9D83F4" w14:textId="77777777" w:rsidR="00A563DC" w:rsidRPr="00717D91" w:rsidRDefault="00A563DC" w:rsidP="00D4561B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717D91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17DC1616" w14:textId="77777777" w:rsidR="00A563DC" w:rsidRPr="00717D91" w:rsidRDefault="00A563DC" w:rsidP="00D4561B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717D91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714819CA" w14:textId="77777777" w:rsidR="00A563DC" w:rsidRPr="00717D91" w:rsidRDefault="00A563DC" w:rsidP="00D4561B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717D91">
              <w:rPr>
                <w:rFonts w:hAnsi="細明體"/>
                <w:b/>
                <w:noProof/>
                <w:sz w:val="22"/>
                <w:szCs w:val="22"/>
              </w:rPr>
              <w:t>10,920,510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76124561" w14:textId="77777777" w:rsidR="00A563DC" w:rsidRPr="00717D91" w:rsidRDefault="00A563DC" w:rsidP="00D4561B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717D91">
              <w:rPr>
                <w:rFonts w:hAnsi="細明體"/>
                <w:b/>
                <w:noProof/>
                <w:sz w:val="22"/>
                <w:szCs w:val="22"/>
              </w:rPr>
              <w:t>688,063,369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5FC82C4" w14:textId="77777777" w:rsidR="00A563DC" w:rsidRPr="00717D91" w:rsidRDefault="00A563DC" w:rsidP="00D4561B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717D91">
              <w:rPr>
                <w:rFonts w:hAnsi="細明體"/>
                <w:b/>
                <w:noProof/>
                <w:sz w:val="22"/>
                <w:szCs w:val="22"/>
              </w:rPr>
              <w:t>553,687,674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3315BAA" w14:textId="77777777" w:rsidR="00A563DC" w:rsidRPr="00717D91" w:rsidRDefault="00A563DC" w:rsidP="00D4561B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717D91">
              <w:rPr>
                <w:rFonts w:hAnsi="細明體"/>
                <w:b/>
                <w:noProof/>
                <w:sz w:val="22"/>
                <w:szCs w:val="22"/>
              </w:rPr>
              <w:t>44.20</w:t>
            </w:r>
          </w:p>
        </w:tc>
      </w:tr>
      <w:tr w:rsidR="00A563DC" w:rsidRPr="00717D91" w14:paraId="235E46F8" w14:textId="77777777" w:rsidTr="006C40AB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2FFAF1A0" w14:textId="77777777" w:rsidR="00A563DC" w:rsidRPr="00717D91" w:rsidRDefault="00A563DC" w:rsidP="00D4561B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717D91">
              <w:rPr>
                <w:rFonts w:ascii="標楷體" w:eastAsia="標楷體" w:hAnsi="標楷體"/>
                <w:noProof/>
                <w:sz w:val="22"/>
                <w:szCs w:val="22"/>
              </w:rPr>
              <w:t>109</w:t>
            </w:r>
          </w:p>
        </w:tc>
        <w:tc>
          <w:tcPr>
            <w:tcW w:w="2666" w:type="dxa"/>
            <w:gridSpan w:val="2"/>
            <w:shd w:val="clear" w:color="auto" w:fill="auto"/>
            <w:vAlign w:val="center"/>
          </w:tcPr>
          <w:p w14:paraId="4914538D" w14:textId="77777777" w:rsidR="00A563DC" w:rsidRPr="00717D91" w:rsidRDefault="00A563DC" w:rsidP="00D4561B">
            <w:pPr>
              <w:pStyle w:val="2"/>
              <w:ind w:leftChars="300" w:left="480" w:rightChars="100" w:right="160"/>
              <w:rPr>
                <w:rFonts w:ascii="標楷體" w:hAnsi="標楷體"/>
                <w:sz w:val="22"/>
                <w:szCs w:val="22"/>
              </w:rPr>
            </w:pPr>
            <w:r w:rsidRPr="00717D91">
              <w:rPr>
                <w:rFonts w:ascii="標楷體" w:hAnsi="標楷體" w:hint="eastAsia"/>
                <w:noProof/>
                <w:sz w:val="22"/>
                <w:szCs w:val="22"/>
              </w:rPr>
              <w:t>小計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2BD62C8E" w14:textId="77777777" w:rsidR="00A563DC" w:rsidRPr="00717D91" w:rsidRDefault="00A563DC" w:rsidP="00D4561B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717D91">
              <w:rPr>
                <w:rFonts w:hAnsi="細明體"/>
                <w:b/>
                <w:noProof/>
                <w:sz w:val="22"/>
                <w:szCs w:val="22"/>
              </w:rPr>
              <w:t>935,000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277FF61" w14:textId="77777777" w:rsidR="00A563DC" w:rsidRPr="00717D91" w:rsidRDefault="00A563DC" w:rsidP="00D4561B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717D91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08D0421" w14:textId="77777777" w:rsidR="00A563DC" w:rsidRPr="00717D91" w:rsidRDefault="00A563DC" w:rsidP="00D4561B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717D91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1CE4424D" w14:textId="77777777" w:rsidR="00A563DC" w:rsidRPr="00717D91" w:rsidRDefault="00A563DC" w:rsidP="00D4561B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717D91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7BD0556B" w14:textId="77777777" w:rsidR="00A563DC" w:rsidRPr="00717D91" w:rsidRDefault="00A563DC" w:rsidP="00D4561B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717D91">
              <w:rPr>
                <w:rFonts w:hAnsi="細明體"/>
                <w:b/>
                <w:noProof/>
                <w:sz w:val="22"/>
                <w:szCs w:val="22"/>
              </w:rPr>
              <w:t>935,000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0269D4B9" w14:textId="77777777" w:rsidR="00A563DC" w:rsidRPr="00717D91" w:rsidRDefault="00A563DC" w:rsidP="00D4561B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717D91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1127195" w14:textId="77777777" w:rsidR="00A563DC" w:rsidRPr="00717D91" w:rsidRDefault="00A563DC" w:rsidP="00D4561B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717D91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B9C39B3" w14:textId="77777777" w:rsidR="00A563DC" w:rsidRPr="00717D91" w:rsidRDefault="00A563DC" w:rsidP="00D4561B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717D91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A563DC" w:rsidRPr="00717D91" w14:paraId="78B34221" w14:textId="77777777" w:rsidTr="006C40AB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72D561BF" w14:textId="77777777" w:rsidR="00A563DC" w:rsidRPr="00717D91" w:rsidRDefault="00A563DC" w:rsidP="00D4561B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666" w:type="dxa"/>
            <w:gridSpan w:val="2"/>
            <w:shd w:val="clear" w:color="auto" w:fill="auto"/>
            <w:vAlign w:val="center"/>
          </w:tcPr>
          <w:p w14:paraId="7F13CB6D" w14:textId="77777777" w:rsidR="00A563DC" w:rsidRPr="00717D91" w:rsidRDefault="00A563DC" w:rsidP="00D4561B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717D91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一般學術研究及評議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35701C4B" w14:textId="77777777" w:rsidR="00A563DC" w:rsidRPr="00717D91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717D91">
              <w:rPr>
                <w:rFonts w:hAnsi="細明體"/>
                <w:noProof/>
                <w:sz w:val="22"/>
                <w:szCs w:val="22"/>
              </w:rPr>
              <w:t>435,000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8FA414A" w14:textId="77777777" w:rsidR="00A563DC" w:rsidRPr="00717D91" w:rsidRDefault="00A563DC" w:rsidP="00D4561B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17D9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23A777C5" w14:textId="77777777" w:rsidR="00A563DC" w:rsidRPr="00717D91" w:rsidRDefault="00A563DC" w:rsidP="00D4561B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17D9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AAA89C5" w14:textId="77777777" w:rsidR="00A563DC" w:rsidRPr="00717D91" w:rsidRDefault="00A563DC" w:rsidP="00D4561B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17D9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2B74362A" w14:textId="77777777" w:rsidR="00A563DC" w:rsidRPr="00717D91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717D91">
              <w:rPr>
                <w:rFonts w:hAnsi="細明體"/>
                <w:noProof/>
                <w:sz w:val="22"/>
                <w:szCs w:val="22"/>
              </w:rPr>
              <w:t>435,000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244EBCCE" w14:textId="77777777" w:rsidR="00A563DC" w:rsidRPr="00717D91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717D9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BADF29D" w14:textId="77777777" w:rsidR="00A563DC" w:rsidRPr="00717D91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717D9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B4171B0" w14:textId="77777777" w:rsidR="00A563DC" w:rsidRPr="00717D91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717D9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A563DC" w:rsidRPr="00717D91" w14:paraId="24124B08" w14:textId="77777777" w:rsidTr="006C40AB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0FFCD9FC" w14:textId="77777777" w:rsidR="00A563DC" w:rsidRPr="00717D91" w:rsidRDefault="00A563DC" w:rsidP="00D4561B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666" w:type="dxa"/>
            <w:gridSpan w:val="2"/>
            <w:shd w:val="clear" w:color="auto" w:fill="auto"/>
            <w:vAlign w:val="center"/>
          </w:tcPr>
          <w:p w14:paraId="724364E5" w14:textId="77777777" w:rsidR="00A563DC" w:rsidRPr="00717D91" w:rsidRDefault="00A563DC" w:rsidP="00D4561B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717D91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自然及人文社會科學研究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1E82A8EB" w14:textId="77777777" w:rsidR="00A563DC" w:rsidRPr="00717D91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717D91">
              <w:rPr>
                <w:rFonts w:hAnsi="細明體"/>
                <w:noProof/>
                <w:sz w:val="22"/>
                <w:szCs w:val="22"/>
              </w:rPr>
              <w:t>500,000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596FF70" w14:textId="77777777" w:rsidR="00A563DC" w:rsidRPr="00717D91" w:rsidRDefault="00A563DC" w:rsidP="00D4561B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17D9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5CD22AC7" w14:textId="77777777" w:rsidR="00A563DC" w:rsidRPr="00717D91" w:rsidRDefault="00A563DC" w:rsidP="00D4561B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17D9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05BFEBE3" w14:textId="77777777" w:rsidR="00A563DC" w:rsidRPr="00717D91" w:rsidRDefault="00A563DC" w:rsidP="00D4561B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17D9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2EC923E8" w14:textId="77777777" w:rsidR="00A563DC" w:rsidRPr="00717D91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717D91">
              <w:rPr>
                <w:rFonts w:hAnsi="細明體"/>
                <w:noProof/>
                <w:sz w:val="22"/>
                <w:szCs w:val="22"/>
              </w:rPr>
              <w:t>500,000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757336D9" w14:textId="77777777" w:rsidR="00A563DC" w:rsidRPr="00717D91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717D9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00C0C2E" w14:textId="77777777" w:rsidR="00A563DC" w:rsidRPr="00717D91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717D9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93C2989" w14:textId="77777777" w:rsidR="00A563DC" w:rsidRPr="00717D91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717D9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A563DC" w:rsidRPr="00717D91" w14:paraId="147B599F" w14:textId="77777777" w:rsidTr="006C40AB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6CD538B6" w14:textId="77777777" w:rsidR="00A563DC" w:rsidRPr="00717D91" w:rsidRDefault="00A563DC" w:rsidP="00D4561B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717D91">
              <w:rPr>
                <w:rFonts w:ascii="標楷體" w:eastAsia="標楷體" w:hAnsi="標楷體"/>
                <w:noProof/>
                <w:sz w:val="22"/>
                <w:szCs w:val="22"/>
              </w:rPr>
              <w:t>110</w:t>
            </w:r>
          </w:p>
        </w:tc>
        <w:tc>
          <w:tcPr>
            <w:tcW w:w="2666" w:type="dxa"/>
            <w:gridSpan w:val="2"/>
            <w:shd w:val="clear" w:color="auto" w:fill="auto"/>
            <w:vAlign w:val="center"/>
          </w:tcPr>
          <w:p w14:paraId="4AED90E8" w14:textId="77777777" w:rsidR="00A563DC" w:rsidRPr="00717D91" w:rsidRDefault="00A563DC" w:rsidP="00D4561B">
            <w:pPr>
              <w:pStyle w:val="2"/>
              <w:ind w:leftChars="300" w:left="480" w:rightChars="100" w:right="160"/>
              <w:rPr>
                <w:rFonts w:ascii="標楷體" w:hAnsi="標楷體"/>
                <w:sz w:val="22"/>
                <w:szCs w:val="22"/>
              </w:rPr>
            </w:pPr>
            <w:r w:rsidRPr="00717D91">
              <w:rPr>
                <w:rFonts w:ascii="標楷體" w:hAnsi="標楷體" w:hint="eastAsia"/>
                <w:noProof/>
                <w:sz w:val="22"/>
                <w:szCs w:val="22"/>
              </w:rPr>
              <w:t>小計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16DCF89D" w14:textId="77777777" w:rsidR="00A563DC" w:rsidRPr="00717D91" w:rsidRDefault="00A563DC" w:rsidP="00D4561B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717D91">
              <w:rPr>
                <w:rFonts w:hAnsi="細明體"/>
                <w:b/>
                <w:noProof/>
                <w:sz w:val="22"/>
                <w:szCs w:val="22"/>
              </w:rPr>
              <w:t>16,697,706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63A5AD4" w14:textId="77777777" w:rsidR="00A563DC" w:rsidRPr="00717D91" w:rsidRDefault="00A563DC" w:rsidP="00D4561B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717D91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77BB4EE7" w14:textId="77777777" w:rsidR="00A563DC" w:rsidRPr="00717D91" w:rsidRDefault="00A563DC" w:rsidP="00D4561B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717D91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7CEF697" w14:textId="77777777" w:rsidR="00A563DC" w:rsidRPr="00717D91" w:rsidRDefault="00A563DC" w:rsidP="00D4561B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717D91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09D6F6AB" w14:textId="77777777" w:rsidR="00A563DC" w:rsidRPr="00717D91" w:rsidRDefault="00A563DC" w:rsidP="00D4561B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717D91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16C1C29C" w14:textId="77777777" w:rsidR="00A563DC" w:rsidRPr="00717D91" w:rsidRDefault="00A563DC" w:rsidP="00D4561B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717D91">
              <w:rPr>
                <w:rFonts w:hAnsi="細明體"/>
                <w:b/>
                <w:noProof/>
                <w:sz w:val="22"/>
                <w:szCs w:val="22"/>
              </w:rPr>
              <w:t>7,823,026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2538EE6" w14:textId="77777777" w:rsidR="00A563DC" w:rsidRPr="00717D91" w:rsidRDefault="00A563DC" w:rsidP="00D4561B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717D91">
              <w:rPr>
                <w:rFonts w:hAnsi="細明體"/>
                <w:b/>
                <w:noProof/>
                <w:sz w:val="22"/>
                <w:szCs w:val="22"/>
              </w:rPr>
              <w:t>8,874,680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A9DD82E" w14:textId="77777777" w:rsidR="00A563DC" w:rsidRPr="00717D91" w:rsidRDefault="00A563DC" w:rsidP="00D4561B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717D91">
              <w:rPr>
                <w:rFonts w:hAnsi="細明體"/>
                <w:b/>
                <w:noProof/>
                <w:sz w:val="22"/>
                <w:szCs w:val="22"/>
              </w:rPr>
              <w:t>53.15</w:t>
            </w:r>
          </w:p>
        </w:tc>
      </w:tr>
      <w:tr w:rsidR="00A563DC" w:rsidRPr="00717D91" w14:paraId="3A480B37" w14:textId="77777777" w:rsidTr="006C40AB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5B29D472" w14:textId="77777777" w:rsidR="00A563DC" w:rsidRPr="00717D91" w:rsidRDefault="00A563DC" w:rsidP="00D4561B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666" w:type="dxa"/>
            <w:gridSpan w:val="2"/>
            <w:shd w:val="clear" w:color="auto" w:fill="auto"/>
            <w:vAlign w:val="center"/>
          </w:tcPr>
          <w:p w14:paraId="6EC7EF48" w14:textId="77777777" w:rsidR="00A563DC" w:rsidRPr="00717D91" w:rsidRDefault="00A563DC" w:rsidP="00D4561B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717D91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一般學術研究及評議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07337D25" w14:textId="77777777" w:rsidR="00A563DC" w:rsidRPr="00717D91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717D91">
              <w:rPr>
                <w:rFonts w:hAnsi="細明體"/>
                <w:noProof/>
                <w:sz w:val="22"/>
                <w:szCs w:val="22"/>
              </w:rPr>
              <w:t>16,210,206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D549BC7" w14:textId="77777777" w:rsidR="00A563DC" w:rsidRPr="00717D91" w:rsidRDefault="00A563DC" w:rsidP="00D4561B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17D9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11E908FF" w14:textId="77777777" w:rsidR="00A563DC" w:rsidRPr="00717D91" w:rsidRDefault="00A563DC" w:rsidP="00D4561B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17D9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340AE119" w14:textId="77777777" w:rsidR="00A563DC" w:rsidRPr="00717D91" w:rsidRDefault="00A563DC" w:rsidP="00D4561B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17D9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206A5A58" w14:textId="77777777" w:rsidR="00A563DC" w:rsidRPr="00717D91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717D9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2B18A8C7" w14:textId="77777777" w:rsidR="00A563DC" w:rsidRPr="00717D91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717D91">
              <w:rPr>
                <w:rFonts w:hAnsi="細明體"/>
                <w:noProof/>
                <w:sz w:val="22"/>
                <w:szCs w:val="22"/>
              </w:rPr>
              <w:t>7,485,526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C0FA6B8" w14:textId="77777777" w:rsidR="00A563DC" w:rsidRPr="00717D91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717D91">
              <w:rPr>
                <w:rFonts w:hAnsi="細明體"/>
                <w:noProof/>
                <w:sz w:val="22"/>
                <w:szCs w:val="22"/>
              </w:rPr>
              <w:t>8,724,680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F7BC52D" w14:textId="77777777" w:rsidR="00A563DC" w:rsidRPr="00717D91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717D91">
              <w:rPr>
                <w:rFonts w:hAnsi="細明體"/>
                <w:noProof/>
                <w:sz w:val="22"/>
                <w:szCs w:val="22"/>
              </w:rPr>
              <w:t>53.82</w:t>
            </w:r>
          </w:p>
        </w:tc>
      </w:tr>
      <w:tr w:rsidR="00A563DC" w:rsidRPr="00717D91" w14:paraId="05EE2E2F" w14:textId="77777777" w:rsidTr="006C40AB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78E31BD6" w14:textId="77777777" w:rsidR="00A563DC" w:rsidRPr="00717D91" w:rsidRDefault="00A563DC" w:rsidP="00D4561B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666" w:type="dxa"/>
            <w:gridSpan w:val="2"/>
            <w:shd w:val="clear" w:color="auto" w:fill="auto"/>
            <w:vAlign w:val="center"/>
          </w:tcPr>
          <w:p w14:paraId="3BAFDF4C" w14:textId="77777777" w:rsidR="00A563DC" w:rsidRPr="00717D91" w:rsidRDefault="00A563DC" w:rsidP="00D4561B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717D91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自然及人文社會科學研究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65163881" w14:textId="77777777" w:rsidR="00A563DC" w:rsidRPr="00717D91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717D91">
              <w:rPr>
                <w:rFonts w:hAnsi="細明體"/>
                <w:noProof/>
                <w:sz w:val="22"/>
                <w:szCs w:val="22"/>
              </w:rPr>
              <w:t>487,500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0829B29" w14:textId="77777777" w:rsidR="00A563DC" w:rsidRPr="00717D91" w:rsidRDefault="00A563DC" w:rsidP="00D4561B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17D9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4D8735C2" w14:textId="77777777" w:rsidR="00A563DC" w:rsidRPr="00717D91" w:rsidRDefault="00A563DC" w:rsidP="00D4561B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17D9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5726205A" w14:textId="77777777" w:rsidR="00A563DC" w:rsidRPr="00717D91" w:rsidRDefault="00A563DC" w:rsidP="00D4561B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17D9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6CB40478" w14:textId="77777777" w:rsidR="00A563DC" w:rsidRPr="00717D91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717D9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511C5F63" w14:textId="77777777" w:rsidR="00A563DC" w:rsidRPr="00717D91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717D91">
              <w:rPr>
                <w:rFonts w:hAnsi="細明體"/>
                <w:noProof/>
                <w:sz w:val="22"/>
                <w:szCs w:val="22"/>
              </w:rPr>
              <w:t>337,500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884331A" w14:textId="77777777" w:rsidR="00A563DC" w:rsidRPr="00717D91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717D91">
              <w:rPr>
                <w:rFonts w:hAnsi="細明體"/>
                <w:noProof/>
                <w:sz w:val="22"/>
                <w:szCs w:val="22"/>
              </w:rPr>
              <w:t>150,000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2A959FE" w14:textId="77777777" w:rsidR="00A563DC" w:rsidRPr="00717D91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717D91">
              <w:rPr>
                <w:rFonts w:hAnsi="細明體"/>
                <w:noProof/>
                <w:sz w:val="22"/>
                <w:szCs w:val="22"/>
              </w:rPr>
              <w:t>30.77</w:t>
            </w:r>
          </w:p>
        </w:tc>
      </w:tr>
      <w:tr w:rsidR="00A563DC" w:rsidRPr="00717D91" w14:paraId="1A36FFD8" w14:textId="77777777" w:rsidTr="006C40AB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1D6E6A70" w14:textId="77777777" w:rsidR="00A563DC" w:rsidRPr="00717D91" w:rsidRDefault="00A563DC" w:rsidP="00D4561B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717D91">
              <w:rPr>
                <w:rFonts w:ascii="標楷體" w:eastAsia="標楷體"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666" w:type="dxa"/>
            <w:gridSpan w:val="2"/>
            <w:shd w:val="clear" w:color="auto" w:fill="auto"/>
            <w:vAlign w:val="center"/>
          </w:tcPr>
          <w:p w14:paraId="2FF6085B" w14:textId="77777777" w:rsidR="00A563DC" w:rsidRPr="00717D91" w:rsidRDefault="00A563DC" w:rsidP="00D4561B">
            <w:pPr>
              <w:pStyle w:val="2"/>
              <w:ind w:leftChars="300" w:left="480" w:rightChars="100" w:right="160"/>
              <w:rPr>
                <w:rFonts w:ascii="標楷體" w:hAnsi="標楷體"/>
                <w:sz w:val="22"/>
                <w:szCs w:val="22"/>
              </w:rPr>
            </w:pPr>
            <w:r w:rsidRPr="00717D91">
              <w:rPr>
                <w:rFonts w:ascii="標楷體" w:hAnsi="標楷體" w:hint="eastAsia"/>
                <w:noProof/>
                <w:sz w:val="22"/>
                <w:szCs w:val="22"/>
              </w:rPr>
              <w:t>小計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0CAB5158" w14:textId="77777777" w:rsidR="00A563DC" w:rsidRPr="00717D91" w:rsidRDefault="00A563DC" w:rsidP="00D4561B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717D91">
              <w:rPr>
                <w:rFonts w:hAnsi="細明體"/>
                <w:b/>
                <w:noProof/>
                <w:sz w:val="22"/>
                <w:szCs w:val="22"/>
              </w:rPr>
              <w:t>165,983,447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35C5EFC" w14:textId="77777777" w:rsidR="00A563DC" w:rsidRPr="00717D91" w:rsidRDefault="00A563DC" w:rsidP="00D4561B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717D91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29B49E00" w14:textId="77777777" w:rsidR="00A563DC" w:rsidRPr="00717D91" w:rsidRDefault="00A563DC" w:rsidP="00D4561B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717D91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111E1F2C" w14:textId="77777777" w:rsidR="00A563DC" w:rsidRPr="00717D91" w:rsidRDefault="00A563DC" w:rsidP="00D4561B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717D91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4B9EA52A" w14:textId="77777777" w:rsidR="00A563DC" w:rsidRPr="00717D91" w:rsidRDefault="00A563DC" w:rsidP="00D4561B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717D91">
              <w:rPr>
                <w:rFonts w:hAnsi="細明體"/>
                <w:b/>
                <w:noProof/>
                <w:sz w:val="22"/>
                <w:szCs w:val="22"/>
              </w:rPr>
              <w:t>6,616,159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20330F5B" w14:textId="77777777" w:rsidR="00A563DC" w:rsidRPr="00717D91" w:rsidRDefault="00A563DC" w:rsidP="00D4561B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717D91">
              <w:rPr>
                <w:rFonts w:hAnsi="細明體"/>
                <w:b/>
                <w:noProof/>
                <w:sz w:val="22"/>
                <w:szCs w:val="22"/>
              </w:rPr>
              <w:t>91,754,982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1E0DA64" w14:textId="77777777" w:rsidR="00A563DC" w:rsidRPr="00717D91" w:rsidRDefault="00A563DC" w:rsidP="00D4561B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717D91">
              <w:rPr>
                <w:rFonts w:hAnsi="細明體"/>
                <w:b/>
                <w:noProof/>
                <w:sz w:val="22"/>
                <w:szCs w:val="22"/>
              </w:rPr>
              <w:t>67,612,306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A272159" w14:textId="77777777" w:rsidR="00A563DC" w:rsidRPr="00717D91" w:rsidRDefault="00A563DC" w:rsidP="00D4561B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717D91">
              <w:rPr>
                <w:rFonts w:hAnsi="細明體"/>
                <w:b/>
                <w:noProof/>
                <w:sz w:val="22"/>
                <w:szCs w:val="22"/>
              </w:rPr>
              <w:t>40.73</w:t>
            </w:r>
          </w:p>
        </w:tc>
      </w:tr>
      <w:tr w:rsidR="00A563DC" w:rsidRPr="00717D91" w14:paraId="2D240C59" w14:textId="77777777" w:rsidTr="006C40AB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4B01B0E6" w14:textId="77777777" w:rsidR="00A563DC" w:rsidRPr="00717D91" w:rsidRDefault="00A563DC" w:rsidP="00D4561B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666" w:type="dxa"/>
            <w:gridSpan w:val="2"/>
            <w:shd w:val="clear" w:color="auto" w:fill="auto"/>
            <w:vAlign w:val="center"/>
          </w:tcPr>
          <w:p w14:paraId="1AEC4092" w14:textId="77777777" w:rsidR="00A563DC" w:rsidRPr="00717D91" w:rsidRDefault="00A563DC" w:rsidP="00D4561B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717D91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一般學術研究及評議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7475F2C8" w14:textId="77777777" w:rsidR="00A563DC" w:rsidRPr="00717D91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717D91">
              <w:rPr>
                <w:rFonts w:hAnsi="細明體"/>
                <w:noProof/>
                <w:sz w:val="22"/>
                <w:szCs w:val="22"/>
              </w:rPr>
              <w:t>150,850,133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BEFE960" w14:textId="77777777" w:rsidR="00A563DC" w:rsidRPr="00717D91" w:rsidRDefault="00A563DC" w:rsidP="00D4561B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17D9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DD8F87D" w14:textId="77777777" w:rsidR="00A563DC" w:rsidRPr="00717D91" w:rsidRDefault="00A563DC" w:rsidP="00D4561B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17D9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37C1D3EA" w14:textId="77777777" w:rsidR="00A563DC" w:rsidRPr="00717D91" w:rsidRDefault="00A563DC" w:rsidP="00D4561B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17D9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21EB7F44" w14:textId="77777777" w:rsidR="00A563DC" w:rsidRPr="00717D91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717D91">
              <w:rPr>
                <w:rFonts w:hAnsi="細明體"/>
                <w:noProof/>
                <w:sz w:val="22"/>
                <w:szCs w:val="22"/>
              </w:rPr>
              <w:t>6,616,159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627E2393" w14:textId="77777777" w:rsidR="00A563DC" w:rsidRPr="00717D91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717D91">
              <w:rPr>
                <w:rFonts w:hAnsi="細明體"/>
                <w:noProof/>
                <w:sz w:val="22"/>
                <w:szCs w:val="22"/>
              </w:rPr>
              <w:t>77,159,044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C27B05F" w14:textId="77777777" w:rsidR="00A563DC" w:rsidRPr="00717D91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717D91">
              <w:rPr>
                <w:rFonts w:hAnsi="細明體"/>
                <w:noProof/>
                <w:sz w:val="22"/>
                <w:szCs w:val="22"/>
              </w:rPr>
              <w:t>67,074,930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9A5EA8E" w14:textId="77777777" w:rsidR="00A563DC" w:rsidRPr="00717D91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717D91">
              <w:rPr>
                <w:rFonts w:hAnsi="細明體"/>
                <w:noProof/>
                <w:sz w:val="22"/>
                <w:szCs w:val="22"/>
              </w:rPr>
              <w:t>44.46</w:t>
            </w:r>
          </w:p>
        </w:tc>
      </w:tr>
      <w:tr w:rsidR="00A563DC" w:rsidRPr="00717D91" w14:paraId="47556363" w14:textId="77777777" w:rsidTr="006C40AB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5AFA861A" w14:textId="77777777" w:rsidR="00A563DC" w:rsidRPr="00717D91" w:rsidRDefault="00A563DC" w:rsidP="00D4561B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666" w:type="dxa"/>
            <w:gridSpan w:val="2"/>
            <w:shd w:val="clear" w:color="auto" w:fill="auto"/>
            <w:vAlign w:val="center"/>
          </w:tcPr>
          <w:p w14:paraId="57F77021" w14:textId="77777777" w:rsidR="00A563DC" w:rsidRPr="00717D91" w:rsidRDefault="00A563DC" w:rsidP="00D4561B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717D91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自然及人文社會科學研究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4A959647" w14:textId="77777777" w:rsidR="00A563DC" w:rsidRPr="00717D91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717D91">
              <w:rPr>
                <w:rFonts w:hAnsi="細明體"/>
                <w:noProof/>
                <w:sz w:val="22"/>
                <w:szCs w:val="22"/>
              </w:rPr>
              <w:t>5,133,314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7B2F809" w14:textId="77777777" w:rsidR="00A563DC" w:rsidRPr="00717D91" w:rsidRDefault="00A563DC" w:rsidP="00D4561B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17D9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57E24DBB" w14:textId="77777777" w:rsidR="00A563DC" w:rsidRPr="00717D91" w:rsidRDefault="00A563DC" w:rsidP="00D4561B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17D9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1FCCDE52" w14:textId="77777777" w:rsidR="00A563DC" w:rsidRPr="00717D91" w:rsidRDefault="00A563DC" w:rsidP="00D4561B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17D9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1179AC09" w14:textId="77777777" w:rsidR="00A563DC" w:rsidRPr="00717D91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717D9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03C98A3F" w14:textId="77777777" w:rsidR="00A563DC" w:rsidRPr="00717D91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717D91">
              <w:rPr>
                <w:rFonts w:hAnsi="細明體"/>
                <w:noProof/>
                <w:sz w:val="22"/>
                <w:szCs w:val="22"/>
              </w:rPr>
              <w:t>4,595,938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5C95678" w14:textId="77777777" w:rsidR="00A563DC" w:rsidRPr="00717D91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717D91">
              <w:rPr>
                <w:rFonts w:hAnsi="細明體"/>
                <w:noProof/>
                <w:sz w:val="22"/>
                <w:szCs w:val="22"/>
              </w:rPr>
              <w:t>537,376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80733A6" w14:textId="77777777" w:rsidR="00A563DC" w:rsidRPr="00717D91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717D91">
              <w:rPr>
                <w:rFonts w:hAnsi="細明體"/>
                <w:noProof/>
                <w:sz w:val="22"/>
                <w:szCs w:val="22"/>
              </w:rPr>
              <w:t>10.47</w:t>
            </w:r>
          </w:p>
        </w:tc>
      </w:tr>
      <w:tr w:rsidR="00A563DC" w:rsidRPr="00717D91" w14:paraId="71839AFB" w14:textId="77777777" w:rsidTr="006C40AB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31D29F03" w14:textId="77777777" w:rsidR="00A563DC" w:rsidRPr="00717D91" w:rsidRDefault="00A563DC" w:rsidP="00D4561B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666" w:type="dxa"/>
            <w:gridSpan w:val="2"/>
            <w:shd w:val="clear" w:color="auto" w:fill="auto"/>
            <w:vAlign w:val="center"/>
          </w:tcPr>
          <w:p w14:paraId="782B0BF4" w14:textId="77777777" w:rsidR="00A563DC" w:rsidRPr="00717D91" w:rsidRDefault="00A563DC" w:rsidP="00D4561B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717D91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南部院區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267695FD" w14:textId="77777777" w:rsidR="00A563DC" w:rsidRPr="00717D91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717D91">
              <w:rPr>
                <w:rFonts w:hAnsi="細明體"/>
                <w:noProof/>
                <w:sz w:val="22"/>
                <w:szCs w:val="22"/>
              </w:rPr>
              <w:t>10,000,000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E64D89D" w14:textId="77777777" w:rsidR="00A563DC" w:rsidRPr="00717D91" w:rsidRDefault="00A563DC" w:rsidP="00D4561B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17D9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DD6C05F" w14:textId="77777777" w:rsidR="00A563DC" w:rsidRPr="00717D91" w:rsidRDefault="00A563DC" w:rsidP="00D4561B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17D9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29EE556" w14:textId="77777777" w:rsidR="00A563DC" w:rsidRPr="00717D91" w:rsidRDefault="00A563DC" w:rsidP="00D4561B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17D9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04D0F295" w14:textId="77777777" w:rsidR="00A563DC" w:rsidRPr="00717D91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717D9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5EF6E58A" w14:textId="77777777" w:rsidR="00A563DC" w:rsidRPr="00717D91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717D91">
              <w:rPr>
                <w:rFonts w:hAnsi="細明體"/>
                <w:noProof/>
                <w:sz w:val="22"/>
                <w:szCs w:val="22"/>
              </w:rPr>
              <w:t>10,000,000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0D0CDCD" w14:textId="77777777" w:rsidR="00A563DC" w:rsidRPr="00717D91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717D9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574162E" w14:textId="77777777" w:rsidR="00A563DC" w:rsidRPr="00717D91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717D9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A563DC" w:rsidRPr="00717D91" w14:paraId="0561BCDD" w14:textId="77777777" w:rsidTr="006C40AB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60DD78D5" w14:textId="77777777" w:rsidR="00A563DC" w:rsidRPr="00717D91" w:rsidRDefault="00A563DC" w:rsidP="00D4561B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717D91">
              <w:rPr>
                <w:rFonts w:ascii="標楷體" w:eastAsia="標楷體" w:hAnsi="標楷體"/>
                <w:noProof/>
                <w:sz w:val="22"/>
                <w:szCs w:val="22"/>
              </w:rPr>
              <w:t>112</w:t>
            </w:r>
          </w:p>
        </w:tc>
        <w:tc>
          <w:tcPr>
            <w:tcW w:w="2666" w:type="dxa"/>
            <w:gridSpan w:val="2"/>
            <w:shd w:val="clear" w:color="auto" w:fill="auto"/>
            <w:vAlign w:val="center"/>
          </w:tcPr>
          <w:p w14:paraId="2B7161B7" w14:textId="77777777" w:rsidR="00A563DC" w:rsidRPr="00717D91" w:rsidRDefault="00A563DC" w:rsidP="00D4561B">
            <w:pPr>
              <w:pStyle w:val="2"/>
              <w:ind w:leftChars="300" w:left="480" w:rightChars="100" w:right="160"/>
              <w:rPr>
                <w:rFonts w:ascii="標楷體" w:hAnsi="標楷體"/>
                <w:sz w:val="22"/>
                <w:szCs w:val="22"/>
              </w:rPr>
            </w:pPr>
            <w:r w:rsidRPr="00717D91">
              <w:rPr>
                <w:rFonts w:ascii="標楷體" w:hAnsi="標楷體" w:hint="eastAsia"/>
                <w:noProof/>
                <w:sz w:val="22"/>
                <w:szCs w:val="22"/>
              </w:rPr>
              <w:t>小計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37BE7742" w14:textId="77777777" w:rsidR="00A563DC" w:rsidRPr="00717D91" w:rsidRDefault="00A563DC" w:rsidP="00D4561B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717D91">
              <w:rPr>
                <w:rFonts w:hAnsi="細明體"/>
                <w:b/>
                <w:noProof/>
                <w:sz w:val="22"/>
                <w:szCs w:val="22"/>
              </w:rPr>
              <w:t>1,069,055,400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0F1E749" w14:textId="77777777" w:rsidR="00A563DC" w:rsidRPr="00717D91" w:rsidRDefault="00A563DC" w:rsidP="00D4561B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717D91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7B4299DB" w14:textId="77777777" w:rsidR="00A563DC" w:rsidRPr="00717D91" w:rsidRDefault="00A563DC" w:rsidP="00D4561B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717D91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45156B8E" w14:textId="77777777" w:rsidR="00A563DC" w:rsidRPr="00717D91" w:rsidRDefault="00A563DC" w:rsidP="00D4561B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717D91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61CC104F" w14:textId="77777777" w:rsidR="00A563DC" w:rsidRPr="00717D91" w:rsidRDefault="00A563DC" w:rsidP="00D4561B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717D91">
              <w:rPr>
                <w:rFonts w:hAnsi="細明體"/>
                <w:b/>
                <w:noProof/>
                <w:sz w:val="22"/>
                <w:szCs w:val="22"/>
              </w:rPr>
              <w:t>3,369,351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6C9A8BDA" w14:textId="77777777" w:rsidR="00A563DC" w:rsidRPr="00717D91" w:rsidRDefault="00A563DC" w:rsidP="00D4561B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717D91">
              <w:rPr>
                <w:rFonts w:hAnsi="細明體"/>
                <w:b/>
                <w:noProof/>
                <w:sz w:val="22"/>
                <w:szCs w:val="22"/>
              </w:rPr>
              <w:t>588,485,361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FF40C46" w14:textId="77777777" w:rsidR="00A563DC" w:rsidRPr="00717D91" w:rsidRDefault="00A563DC" w:rsidP="00D4561B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717D91">
              <w:rPr>
                <w:rFonts w:hAnsi="細明體"/>
                <w:b/>
                <w:noProof/>
                <w:sz w:val="22"/>
                <w:szCs w:val="22"/>
              </w:rPr>
              <w:t>477,200,688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087D0CA" w14:textId="77777777" w:rsidR="00A563DC" w:rsidRPr="00717D91" w:rsidRDefault="00A563DC" w:rsidP="00D4561B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717D91">
              <w:rPr>
                <w:rFonts w:hAnsi="細明體"/>
                <w:b/>
                <w:noProof/>
                <w:sz w:val="22"/>
                <w:szCs w:val="22"/>
              </w:rPr>
              <w:t>44.64</w:t>
            </w:r>
          </w:p>
        </w:tc>
      </w:tr>
      <w:tr w:rsidR="00A563DC" w:rsidRPr="00717D91" w14:paraId="12F33AEC" w14:textId="77777777" w:rsidTr="006C40AB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119717D8" w14:textId="77777777" w:rsidR="00A563DC" w:rsidRPr="00717D91" w:rsidRDefault="00A563DC" w:rsidP="00D4561B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666" w:type="dxa"/>
            <w:gridSpan w:val="2"/>
            <w:shd w:val="clear" w:color="auto" w:fill="auto"/>
            <w:vAlign w:val="center"/>
          </w:tcPr>
          <w:p w14:paraId="6C7A7DBA" w14:textId="77777777" w:rsidR="00A563DC" w:rsidRPr="00717D91" w:rsidRDefault="00A563DC" w:rsidP="00D4561B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717D91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一般行政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3236349E" w14:textId="77777777" w:rsidR="00A563DC" w:rsidRPr="00717D91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717D91">
              <w:rPr>
                <w:rFonts w:hAnsi="細明體"/>
                <w:noProof/>
                <w:sz w:val="22"/>
                <w:szCs w:val="22"/>
              </w:rPr>
              <w:t>460,000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48D688A" w14:textId="77777777" w:rsidR="00A563DC" w:rsidRPr="00717D91" w:rsidRDefault="00A563DC" w:rsidP="00D4561B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17D9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1FF0597D" w14:textId="77777777" w:rsidR="00A563DC" w:rsidRPr="00717D91" w:rsidRDefault="00A563DC" w:rsidP="00D4561B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17D9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2A5E4B4" w14:textId="77777777" w:rsidR="00A563DC" w:rsidRPr="00717D91" w:rsidRDefault="00A563DC" w:rsidP="00D4561B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17D9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1143B47F" w14:textId="77777777" w:rsidR="00A563DC" w:rsidRPr="00717D91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717D9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6D701D36" w14:textId="77777777" w:rsidR="00A563DC" w:rsidRPr="00717D91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717D91">
              <w:rPr>
                <w:rFonts w:hAnsi="細明體"/>
                <w:noProof/>
                <w:sz w:val="22"/>
                <w:szCs w:val="22"/>
              </w:rPr>
              <w:t>460,000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11D9FD9" w14:textId="77777777" w:rsidR="00A563DC" w:rsidRPr="00717D91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717D9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88A0BCA" w14:textId="77777777" w:rsidR="00A563DC" w:rsidRPr="00717D91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717D9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A563DC" w:rsidRPr="00717D91" w14:paraId="2CC7770B" w14:textId="77777777" w:rsidTr="006C40AB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18283C50" w14:textId="77777777" w:rsidR="00A563DC" w:rsidRPr="00717D91" w:rsidRDefault="00A563DC" w:rsidP="00D4561B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666" w:type="dxa"/>
            <w:gridSpan w:val="2"/>
            <w:shd w:val="clear" w:color="auto" w:fill="auto"/>
            <w:vAlign w:val="center"/>
          </w:tcPr>
          <w:p w14:paraId="5A9E94F7" w14:textId="77777777" w:rsidR="00A563DC" w:rsidRPr="00717D91" w:rsidRDefault="00A563DC" w:rsidP="00D4561B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717D91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一般學術研究及評議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10C5A1A6" w14:textId="77777777" w:rsidR="00A563DC" w:rsidRPr="00717D91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717D91">
              <w:rPr>
                <w:rFonts w:hAnsi="細明體"/>
                <w:noProof/>
                <w:sz w:val="22"/>
                <w:szCs w:val="22"/>
              </w:rPr>
              <w:t>301,628,255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08D70F96" w14:textId="77777777" w:rsidR="00A563DC" w:rsidRPr="00717D91" w:rsidRDefault="00A563DC" w:rsidP="00D4561B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17D9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3D7D9C66" w14:textId="77777777" w:rsidR="00A563DC" w:rsidRPr="00717D91" w:rsidRDefault="00A563DC" w:rsidP="00D4561B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17D9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16E5C3A8" w14:textId="77777777" w:rsidR="00A563DC" w:rsidRPr="00717D91" w:rsidRDefault="00A563DC" w:rsidP="00D4561B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17D9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078FCC44" w14:textId="77777777" w:rsidR="00A563DC" w:rsidRPr="00717D91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717D91">
              <w:rPr>
                <w:rFonts w:hAnsi="細明體"/>
                <w:noProof/>
                <w:sz w:val="22"/>
                <w:szCs w:val="22"/>
              </w:rPr>
              <w:t>1,997,124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329C0414" w14:textId="77777777" w:rsidR="00A563DC" w:rsidRPr="00717D91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717D91">
              <w:rPr>
                <w:rFonts w:hAnsi="細明體"/>
                <w:noProof/>
                <w:sz w:val="22"/>
                <w:szCs w:val="22"/>
              </w:rPr>
              <w:t>185,777,092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6552FA9" w14:textId="77777777" w:rsidR="00A563DC" w:rsidRPr="00717D91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717D91">
              <w:rPr>
                <w:rFonts w:hAnsi="細明體"/>
                <w:noProof/>
                <w:sz w:val="22"/>
                <w:szCs w:val="22"/>
              </w:rPr>
              <w:t>113,854,039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D12294F" w14:textId="77777777" w:rsidR="00A563DC" w:rsidRPr="00717D91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717D91">
              <w:rPr>
                <w:rFonts w:hAnsi="細明體"/>
                <w:noProof/>
                <w:sz w:val="22"/>
                <w:szCs w:val="22"/>
              </w:rPr>
              <w:t>37.75</w:t>
            </w:r>
          </w:p>
        </w:tc>
      </w:tr>
      <w:tr w:rsidR="00A563DC" w:rsidRPr="00717D91" w14:paraId="517FD1C3" w14:textId="77777777" w:rsidTr="006C40AB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7B2EB570" w14:textId="77777777" w:rsidR="00A563DC" w:rsidRPr="00717D91" w:rsidRDefault="00A563DC" w:rsidP="00D4561B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666" w:type="dxa"/>
            <w:gridSpan w:val="2"/>
            <w:shd w:val="clear" w:color="auto" w:fill="auto"/>
            <w:vAlign w:val="center"/>
          </w:tcPr>
          <w:p w14:paraId="49F37EBA" w14:textId="77777777" w:rsidR="00A563DC" w:rsidRPr="00717D91" w:rsidRDefault="00A563DC" w:rsidP="00D4561B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717D91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自然及人文社會科學研究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1D5174EC" w14:textId="77777777" w:rsidR="00A563DC" w:rsidRPr="00717D91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717D91">
              <w:rPr>
                <w:rFonts w:hAnsi="細明體"/>
                <w:noProof/>
                <w:sz w:val="22"/>
                <w:szCs w:val="22"/>
              </w:rPr>
              <w:t>183,641,293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8FF42EC" w14:textId="77777777" w:rsidR="00A563DC" w:rsidRPr="00717D91" w:rsidRDefault="00A563DC" w:rsidP="00D4561B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17D9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53B7329F" w14:textId="77777777" w:rsidR="00A563DC" w:rsidRPr="00717D91" w:rsidRDefault="00A563DC" w:rsidP="00D4561B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17D9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361DE444" w14:textId="77777777" w:rsidR="00A563DC" w:rsidRPr="00717D91" w:rsidRDefault="00A563DC" w:rsidP="00D4561B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17D9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33CACAC3" w14:textId="77777777" w:rsidR="00A563DC" w:rsidRPr="00717D91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717D91">
              <w:rPr>
                <w:rFonts w:hAnsi="細明體"/>
                <w:noProof/>
                <w:sz w:val="22"/>
                <w:szCs w:val="22"/>
              </w:rPr>
              <w:t>1,112,207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05D16E50" w14:textId="77777777" w:rsidR="00A563DC" w:rsidRPr="00717D91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717D91">
              <w:rPr>
                <w:rFonts w:hAnsi="細明體"/>
                <w:noProof/>
                <w:sz w:val="22"/>
                <w:szCs w:val="22"/>
              </w:rPr>
              <w:t>129,557,054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E81B3E0" w14:textId="77777777" w:rsidR="00A563DC" w:rsidRPr="00717D91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717D91">
              <w:rPr>
                <w:rFonts w:hAnsi="細明體"/>
                <w:noProof/>
                <w:sz w:val="22"/>
                <w:szCs w:val="22"/>
              </w:rPr>
              <w:t>52,972,032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0DE76C8" w14:textId="77777777" w:rsidR="00A563DC" w:rsidRPr="00717D91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717D91">
              <w:rPr>
                <w:rFonts w:hAnsi="細明體"/>
                <w:noProof/>
                <w:sz w:val="22"/>
                <w:szCs w:val="22"/>
              </w:rPr>
              <w:t>28.85</w:t>
            </w:r>
          </w:p>
        </w:tc>
      </w:tr>
      <w:tr w:rsidR="00A563DC" w:rsidRPr="00717D91" w14:paraId="2896DB93" w14:textId="77777777" w:rsidTr="006C40AB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2F9F1064" w14:textId="77777777" w:rsidR="00A563DC" w:rsidRPr="00717D91" w:rsidRDefault="00A563DC" w:rsidP="00D4561B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666" w:type="dxa"/>
            <w:gridSpan w:val="2"/>
            <w:shd w:val="clear" w:color="auto" w:fill="auto"/>
            <w:vAlign w:val="center"/>
          </w:tcPr>
          <w:p w14:paraId="04448B0C" w14:textId="77777777" w:rsidR="00A563DC" w:rsidRPr="00717D91" w:rsidRDefault="00A563DC" w:rsidP="00D4561B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717D91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南部院區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5497001C" w14:textId="77777777" w:rsidR="00A563DC" w:rsidRPr="00717D91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717D91">
              <w:rPr>
                <w:rFonts w:hAnsi="細明體"/>
                <w:noProof/>
                <w:sz w:val="22"/>
                <w:szCs w:val="22"/>
              </w:rPr>
              <w:t>583,325,852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FEC0737" w14:textId="77777777" w:rsidR="00A563DC" w:rsidRPr="00717D91" w:rsidRDefault="00A563DC" w:rsidP="00D4561B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17D9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5CDDA909" w14:textId="77777777" w:rsidR="00A563DC" w:rsidRPr="00717D91" w:rsidRDefault="00A563DC" w:rsidP="00D4561B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17D9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3EAAB93A" w14:textId="77777777" w:rsidR="00A563DC" w:rsidRPr="00717D91" w:rsidRDefault="00A563DC" w:rsidP="00D4561B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17D9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3690C2AF" w14:textId="77777777" w:rsidR="00A563DC" w:rsidRPr="00717D91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717D91">
              <w:rPr>
                <w:rFonts w:hAnsi="細明體"/>
                <w:noProof/>
                <w:sz w:val="22"/>
                <w:szCs w:val="22"/>
              </w:rPr>
              <w:t>260,020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6A897A87" w14:textId="77777777" w:rsidR="00A563DC" w:rsidRPr="00717D91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717D91">
              <w:rPr>
                <w:rFonts w:hAnsi="細明體"/>
                <w:noProof/>
                <w:sz w:val="22"/>
                <w:szCs w:val="22"/>
              </w:rPr>
              <w:t>272,691,215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72E8DC5" w14:textId="77777777" w:rsidR="00A563DC" w:rsidRPr="00717D91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717D91">
              <w:rPr>
                <w:rFonts w:hAnsi="細明體"/>
                <w:noProof/>
                <w:sz w:val="22"/>
                <w:szCs w:val="22"/>
              </w:rPr>
              <w:t>310,374,617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0019AA8" w14:textId="77777777" w:rsidR="00A563DC" w:rsidRPr="00717D91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717D91">
              <w:rPr>
                <w:rFonts w:hAnsi="細明體"/>
                <w:noProof/>
                <w:sz w:val="22"/>
                <w:szCs w:val="22"/>
              </w:rPr>
              <w:t>53.21</w:t>
            </w:r>
          </w:p>
        </w:tc>
      </w:tr>
    </w:tbl>
    <w:p w14:paraId="3D928558" w14:textId="77777777" w:rsidR="00A563DC" w:rsidRDefault="00A563DC" w:rsidP="002F3E03">
      <w:pPr>
        <w:pStyle w:val="a7"/>
        <w:spacing w:beforeLines="130" w:before="468" w:after="72" w:line="360" w:lineRule="exact"/>
        <w:ind w:leftChars="0" w:left="0" w:firstLineChars="0" w:firstLine="0"/>
        <w:jc w:val="left"/>
        <w:rPr>
          <w:sz w:val="36"/>
        </w:rPr>
      </w:pPr>
      <w:r>
        <w:rPr>
          <w:rFonts w:hint="eastAsia"/>
          <w:sz w:val="36"/>
        </w:rPr>
        <w:t>二</w:t>
      </w:r>
      <w:r w:rsidRPr="002069FF">
        <w:rPr>
          <w:rFonts w:hint="eastAsia"/>
          <w:sz w:val="36"/>
        </w:rPr>
        <w:t>、</w:t>
      </w:r>
      <w:r w:rsidRPr="00E37E9F">
        <w:rPr>
          <w:rFonts w:hint="eastAsia"/>
          <w:sz w:val="36"/>
        </w:rPr>
        <w:t>各項差異原因分析簡明表</w:t>
      </w:r>
    </w:p>
    <w:p w14:paraId="39125D0E" w14:textId="77777777" w:rsidR="00A563DC" w:rsidRPr="00651174" w:rsidRDefault="00A563DC" w:rsidP="002F3E03">
      <w:pPr>
        <w:pStyle w:val="a7"/>
        <w:spacing w:before="72" w:afterLines="50" w:after="180" w:line="360" w:lineRule="exact"/>
        <w:ind w:leftChars="0" w:left="0" w:firstLineChars="0" w:firstLine="0"/>
        <w:jc w:val="left"/>
      </w:pPr>
      <w:r>
        <w:rPr>
          <w:rFonts w:hint="eastAsia"/>
        </w:rPr>
        <w:t>（一）　歲入部分</w:t>
      </w:r>
    </w:p>
    <w:tbl>
      <w:tblPr>
        <w:tblW w:w="198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268"/>
        <w:gridCol w:w="2268"/>
        <w:gridCol w:w="2268"/>
        <w:gridCol w:w="1276"/>
        <w:gridCol w:w="8646"/>
      </w:tblGrid>
      <w:tr w:rsidR="00A563DC" w:rsidRPr="00017050" w14:paraId="65B2C67A" w14:textId="77777777" w:rsidTr="00D4561B">
        <w:trPr>
          <w:cantSplit/>
          <w:trHeight w:val="284"/>
          <w:tblHeader/>
        </w:trPr>
        <w:tc>
          <w:tcPr>
            <w:tcW w:w="19845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14:paraId="5054A806" w14:textId="30183975" w:rsidR="00A563DC" w:rsidRPr="00903471" w:rsidRDefault="00903471" w:rsidP="002F3E03">
            <w:pPr>
              <w:spacing w:line="200" w:lineRule="atLeast"/>
              <w:jc w:val="left"/>
              <w:rPr>
                <w:rFonts w:hAnsi="標楷體"/>
                <w:sz w:val="28"/>
              </w:rPr>
            </w:pPr>
            <w:r w:rsidRPr="00903471">
              <w:rPr>
                <w:rFonts w:hAnsi="標楷體" w:hint="eastAsia"/>
                <w:sz w:val="28"/>
              </w:rPr>
              <w:t>1</w:t>
            </w:r>
            <w:r w:rsidR="00A563DC" w:rsidRPr="00903471">
              <w:rPr>
                <w:rFonts w:hAnsi="標楷體" w:hint="eastAsia"/>
                <w:sz w:val="28"/>
              </w:rPr>
              <w:t xml:space="preserve">. </w:t>
            </w:r>
            <w:r w:rsidR="00A563DC" w:rsidRPr="00903471">
              <w:rPr>
                <w:rFonts w:hAnsi="標楷體"/>
                <w:sz w:val="28"/>
              </w:rPr>
              <w:t xml:space="preserve"> </w:t>
            </w:r>
            <w:r w:rsidR="00A563DC" w:rsidRPr="00903471">
              <w:rPr>
                <w:rFonts w:hAnsi="標楷體" w:hint="eastAsia"/>
                <w:sz w:val="28"/>
              </w:rPr>
              <w:t>113年度歲入超（短）收數簡明表</w:t>
            </w:r>
          </w:p>
          <w:p w14:paraId="5ABED308" w14:textId="77777777" w:rsidR="00A563DC" w:rsidRPr="00017050" w:rsidRDefault="00A563DC" w:rsidP="002F3E03">
            <w:pPr>
              <w:pStyle w:val="a8"/>
              <w:spacing w:line="200" w:lineRule="atLeast"/>
              <w:ind w:left="48" w:right="48"/>
              <w:jc w:val="right"/>
              <w:rPr>
                <w:rFonts w:ascii="標楷體" w:hAnsi="標楷體"/>
                <w:sz w:val="22"/>
                <w:szCs w:val="22"/>
              </w:rPr>
            </w:pPr>
            <w:r w:rsidRPr="00017050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017050">
              <w:rPr>
                <w:rFonts w:ascii="標楷體" w:hAnsi="標楷體"/>
                <w:sz w:val="24"/>
                <w:szCs w:val="24"/>
              </w:rPr>
              <w:t>：</w:t>
            </w:r>
            <w:r w:rsidRPr="00017050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A563DC" w:rsidRPr="00CA093B" w14:paraId="14D06C84" w14:textId="77777777" w:rsidTr="00D4561B">
        <w:trPr>
          <w:cantSplit/>
          <w:trHeight w:val="284"/>
          <w:tblHeader/>
        </w:trPr>
        <w:tc>
          <w:tcPr>
            <w:tcW w:w="3119" w:type="dxa"/>
            <w:vMerge w:val="restart"/>
            <w:tcBorders>
              <w:left w:val="nil"/>
            </w:tcBorders>
            <w:vAlign w:val="center"/>
          </w:tcPr>
          <w:p w14:paraId="167517BB" w14:textId="77777777" w:rsidR="00A563DC" w:rsidRPr="00410A8E" w:rsidRDefault="00A563DC" w:rsidP="00D4561B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268" w:type="dxa"/>
            <w:vMerge w:val="restart"/>
            <w:vAlign w:val="center"/>
          </w:tcPr>
          <w:p w14:paraId="251C1982" w14:textId="77777777" w:rsidR="00A563DC" w:rsidRPr="00410A8E" w:rsidRDefault="00A563DC" w:rsidP="00D4561B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2268" w:type="dxa"/>
            <w:vMerge w:val="restart"/>
            <w:vAlign w:val="center"/>
          </w:tcPr>
          <w:p w14:paraId="420B4906" w14:textId="77777777" w:rsidR="00A563DC" w:rsidRPr="00410A8E" w:rsidRDefault="00A563DC" w:rsidP="00D4561B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410A8E">
              <w:rPr>
                <w:rFonts w:hint="eastAsia"/>
                <w:spacing w:val="-20"/>
                <w:sz w:val="22"/>
                <w:szCs w:val="22"/>
              </w:rPr>
              <w:t>決算審定數</w:t>
            </w:r>
          </w:p>
        </w:tc>
        <w:tc>
          <w:tcPr>
            <w:tcW w:w="3544" w:type="dxa"/>
            <w:gridSpan w:val="2"/>
            <w:vAlign w:val="center"/>
          </w:tcPr>
          <w:p w14:paraId="45FD38E1" w14:textId="77777777" w:rsidR="00A563DC" w:rsidRPr="00410A8E" w:rsidRDefault="00A563DC" w:rsidP="00D4561B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超</w:t>
            </w:r>
            <w:r w:rsidRPr="00410A8E">
              <w:rPr>
                <w:rFonts w:hint="eastAsia"/>
                <w:sz w:val="22"/>
                <w:szCs w:val="22"/>
              </w:rPr>
              <w:t xml:space="preserve">  </w:t>
            </w:r>
            <w:r w:rsidRPr="00410A8E">
              <w:rPr>
                <w:rFonts w:hint="eastAsia"/>
                <w:sz w:val="22"/>
                <w:szCs w:val="22"/>
              </w:rPr>
              <w:t>（短）</w:t>
            </w:r>
            <w:r w:rsidRPr="00410A8E">
              <w:rPr>
                <w:rFonts w:hint="eastAsia"/>
                <w:sz w:val="22"/>
                <w:szCs w:val="22"/>
              </w:rPr>
              <w:t xml:space="preserve">  </w:t>
            </w:r>
            <w:r w:rsidRPr="00410A8E">
              <w:rPr>
                <w:rFonts w:hint="eastAsia"/>
                <w:sz w:val="22"/>
                <w:szCs w:val="22"/>
              </w:rPr>
              <w:t>收</w:t>
            </w:r>
            <w:r w:rsidRPr="00410A8E">
              <w:rPr>
                <w:rFonts w:hint="eastAsia"/>
                <w:sz w:val="22"/>
                <w:szCs w:val="22"/>
              </w:rPr>
              <w:t xml:space="preserve">  </w:t>
            </w:r>
            <w:r w:rsidRPr="00410A8E">
              <w:rPr>
                <w:rFonts w:hint="eastAsia"/>
                <w:sz w:val="22"/>
                <w:szCs w:val="22"/>
              </w:rPr>
              <w:t>數</w:t>
            </w:r>
          </w:p>
        </w:tc>
        <w:tc>
          <w:tcPr>
            <w:tcW w:w="8646" w:type="dxa"/>
            <w:vMerge w:val="restart"/>
            <w:tcBorders>
              <w:right w:val="nil"/>
            </w:tcBorders>
            <w:vAlign w:val="center"/>
          </w:tcPr>
          <w:p w14:paraId="1E7BF771" w14:textId="77777777" w:rsidR="00A563DC" w:rsidRPr="00410A8E" w:rsidRDefault="00A563DC" w:rsidP="00D4561B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A563DC" w:rsidRPr="00CA093B" w14:paraId="62A39B19" w14:textId="77777777" w:rsidTr="00D4561B">
        <w:trPr>
          <w:cantSplit/>
          <w:trHeight w:val="284"/>
          <w:tblHeader/>
        </w:trPr>
        <w:tc>
          <w:tcPr>
            <w:tcW w:w="3119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1ADFBBDA" w14:textId="77777777" w:rsidR="00A563DC" w:rsidRPr="00410A8E" w:rsidRDefault="00A563DC" w:rsidP="00D4561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14:paraId="14366101" w14:textId="77777777" w:rsidR="00A563DC" w:rsidRPr="00410A8E" w:rsidRDefault="00A563DC" w:rsidP="00D4561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14:paraId="05342FCB" w14:textId="77777777" w:rsidR="00A563DC" w:rsidRPr="00410A8E" w:rsidRDefault="00A563DC" w:rsidP="00D4561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3E1A3CB6" w14:textId="77777777" w:rsidR="00A563DC" w:rsidRPr="00410A8E" w:rsidRDefault="00A563DC" w:rsidP="00D4561B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F97F447" w14:textId="77777777" w:rsidR="00A563DC" w:rsidRPr="00410A8E" w:rsidRDefault="00A563DC" w:rsidP="00D4561B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8646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5382F952" w14:textId="77777777" w:rsidR="00A563DC" w:rsidRPr="00410A8E" w:rsidRDefault="00A563DC" w:rsidP="00D4561B">
            <w:pPr>
              <w:jc w:val="center"/>
              <w:rPr>
                <w:sz w:val="22"/>
                <w:szCs w:val="22"/>
              </w:rPr>
            </w:pPr>
          </w:p>
        </w:tc>
      </w:tr>
      <w:tr w:rsidR="00A563DC" w:rsidRPr="00D119D7" w14:paraId="33FAAC14" w14:textId="77777777" w:rsidTr="002F3E0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3119" w:type="dxa"/>
            <w:shd w:val="clear" w:color="auto" w:fill="auto"/>
            <w:vAlign w:val="center"/>
          </w:tcPr>
          <w:p w14:paraId="398205E5" w14:textId="77777777" w:rsidR="00A563DC" w:rsidRPr="00D119D7" w:rsidRDefault="00A563DC" w:rsidP="00D4561B">
            <w:pPr>
              <w:pStyle w:val="1-1"/>
              <w:rPr>
                <w:rFonts w:ascii="標楷體" w:hAnsi="標楷體"/>
                <w:sz w:val="22"/>
                <w:szCs w:val="22"/>
              </w:rPr>
            </w:pPr>
            <w:r w:rsidRPr="00D119D7">
              <w:rPr>
                <w:rFonts w:hAnsi="標楷體" w:hint="eastAsia"/>
                <w:noProof/>
                <w:sz w:val="22"/>
                <w:szCs w:val="22"/>
              </w:rPr>
              <w:t>總統府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C28E6AD" w14:textId="77777777" w:rsidR="00A563DC" w:rsidRPr="00D119D7" w:rsidRDefault="00A563DC" w:rsidP="00D4561B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826556F" w14:textId="77777777" w:rsidR="00A563DC" w:rsidRPr="00D119D7" w:rsidRDefault="00A563DC" w:rsidP="00D4561B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1A87451" w14:textId="77777777" w:rsidR="00A563DC" w:rsidRPr="00D119D7" w:rsidRDefault="00A563DC" w:rsidP="00D4561B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6831DF8" w14:textId="77777777" w:rsidR="00A563DC" w:rsidRPr="00D119D7" w:rsidRDefault="00A563DC" w:rsidP="00D4561B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14:paraId="2F218511" w14:textId="77777777" w:rsidR="00A563DC" w:rsidRPr="00D119D7" w:rsidRDefault="00A563DC" w:rsidP="00D4561B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A563DC" w:rsidRPr="00D119D7" w14:paraId="59A36E5D" w14:textId="77777777" w:rsidTr="002F3E0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3119" w:type="dxa"/>
            <w:shd w:val="clear" w:color="auto" w:fill="auto"/>
            <w:vAlign w:val="center"/>
          </w:tcPr>
          <w:p w14:paraId="32A83902" w14:textId="77777777" w:rsidR="00A563DC" w:rsidRPr="00D119D7" w:rsidRDefault="00A563DC" w:rsidP="00D4561B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D119D7">
              <w:rPr>
                <w:rFonts w:hAnsi="標楷體" w:hint="eastAsia"/>
                <w:b w:val="0"/>
                <w:noProof/>
                <w:sz w:val="22"/>
                <w:szCs w:val="22"/>
              </w:rPr>
              <w:t>其他收入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A9FCEF9" w14:textId="77777777" w:rsidR="00A563DC" w:rsidRPr="00D119D7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D119D7">
              <w:rPr>
                <w:rFonts w:hAnsi="細明體"/>
                <w:noProof/>
                <w:sz w:val="22"/>
                <w:szCs w:val="22"/>
              </w:rPr>
              <w:t>331,000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FD43113" w14:textId="77777777" w:rsidR="00A563DC" w:rsidRPr="00D119D7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D119D7">
              <w:rPr>
                <w:rFonts w:hAnsi="細明體"/>
                <w:noProof/>
                <w:sz w:val="22"/>
                <w:szCs w:val="22"/>
              </w:rPr>
              <w:t>1,795,701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A6B813D" w14:textId="77777777" w:rsidR="00A563DC" w:rsidRPr="00D119D7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D119D7">
              <w:rPr>
                <w:rFonts w:hAnsi="細明體"/>
                <w:noProof/>
                <w:sz w:val="22"/>
                <w:szCs w:val="22"/>
              </w:rPr>
              <w:t>1,464,701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949EB1C" w14:textId="77777777" w:rsidR="00A563DC" w:rsidRPr="00D119D7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D119D7">
              <w:rPr>
                <w:rFonts w:hAnsi="細明體"/>
                <w:noProof/>
                <w:sz w:val="22"/>
                <w:szCs w:val="22"/>
              </w:rPr>
              <w:t>442.51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63CD64DD" w14:textId="4EFDE099" w:rsidR="00A563DC" w:rsidRPr="00F661C6" w:rsidRDefault="00A563DC" w:rsidP="00D4561B">
            <w:pPr>
              <w:pStyle w:val="4"/>
              <w:rPr>
                <w:rFonts w:hAnsi="標楷體"/>
                <w:sz w:val="22"/>
                <w:szCs w:val="22"/>
                <w:highlight w:val="yellow"/>
              </w:rPr>
            </w:pPr>
            <w:r w:rsidRPr="008216C0">
              <w:rPr>
                <w:rFonts w:hAnsi="標楷體" w:hint="eastAsia"/>
                <w:noProof/>
                <w:sz w:val="22"/>
                <w:szCs w:val="22"/>
              </w:rPr>
              <w:t>收回以前年度</w:t>
            </w:r>
            <w:r w:rsidR="002C1B37">
              <w:rPr>
                <w:rFonts w:hAnsi="標楷體" w:hint="eastAsia"/>
                <w:noProof/>
                <w:sz w:val="22"/>
                <w:szCs w:val="22"/>
              </w:rPr>
              <w:t>核發</w:t>
            </w:r>
            <w:r w:rsidRPr="008216C0">
              <w:rPr>
                <w:rFonts w:hAnsi="標楷體" w:hint="eastAsia"/>
                <w:noProof/>
                <w:sz w:val="22"/>
                <w:szCs w:val="22"/>
              </w:rPr>
              <w:t>之勞工保險補償金。</w:t>
            </w:r>
          </w:p>
        </w:tc>
      </w:tr>
      <w:tr w:rsidR="00A563DC" w:rsidRPr="00D119D7" w14:paraId="55138C7F" w14:textId="77777777" w:rsidTr="002F3E0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3119" w:type="dxa"/>
            <w:shd w:val="clear" w:color="auto" w:fill="auto"/>
            <w:vAlign w:val="center"/>
          </w:tcPr>
          <w:p w14:paraId="6DCDDE31" w14:textId="77777777" w:rsidR="00A563DC" w:rsidRPr="00D119D7" w:rsidRDefault="00A563DC" w:rsidP="00D4561B">
            <w:pPr>
              <w:pStyle w:val="1-1"/>
              <w:rPr>
                <w:rFonts w:ascii="標楷體" w:hAnsi="標楷體"/>
                <w:sz w:val="22"/>
                <w:szCs w:val="22"/>
              </w:rPr>
            </w:pPr>
            <w:r w:rsidRPr="00D119D7">
              <w:rPr>
                <w:rFonts w:hAnsi="標楷體" w:hint="eastAsia"/>
                <w:noProof/>
                <w:sz w:val="22"/>
                <w:szCs w:val="22"/>
              </w:rPr>
              <w:t>國史館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DD1FA09" w14:textId="77777777" w:rsidR="00A563DC" w:rsidRPr="00D119D7" w:rsidRDefault="00A563DC" w:rsidP="00D4561B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B71E50A" w14:textId="77777777" w:rsidR="00A563DC" w:rsidRPr="00D119D7" w:rsidRDefault="00A563DC" w:rsidP="00D4561B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B6C8C31" w14:textId="77777777" w:rsidR="00A563DC" w:rsidRPr="00D119D7" w:rsidRDefault="00A563DC" w:rsidP="00D4561B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E4B32A8" w14:textId="77777777" w:rsidR="00A563DC" w:rsidRPr="00D119D7" w:rsidRDefault="00A563DC" w:rsidP="00D4561B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14:paraId="65E31E70" w14:textId="77777777" w:rsidR="00A563DC" w:rsidRPr="00D119D7" w:rsidRDefault="00A563DC" w:rsidP="00D4561B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A563DC" w:rsidRPr="00D119D7" w14:paraId="486AD668" w14:textId="77777777" w:rsidTr="002F3E0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3119" w:type="dxa"/>
            <w:shd w:val="clear" w:color="auto" w:fill="auto"/>
            <w:vAlign w:val="center"/>
          </w:tcPr>
          <w:p w14:paraId="6A01CDDC" w14:textId="77777777" w:rsidR="00A563DC" w:rsidRPr="00D119D7" w:rsidRDefault="00A563DC" w:rsidP="00D4561B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D119D7">
              <w:rPr>
                <w:rFonts w:hAnsi="標楷體" w:hint="eastAsia"/>
                <w:b w:val="0"/>
                <w:noProof/>
                <w:sz w:val="22"/>
                <w:szCs w:val="22"/>
              </w:rPr>
              <w:t>其他收入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2435613" w14:textId="77777777" w:rsidR="00A563DC" w:rsidRPr="00D119D7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D119D7">
              <w:rPr>
                <w:rFonts w:hAnsi="細明體"/>
                <w:noProof/>
                <w:sz w:val="22"/>
                <w:szCs w:val="22"/>
              </w:rPr>
              <w:t>380,000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C49F8FC" w14:textId="77777777" w:rsidR="00A563DC" w:rsidRPr="00D119D7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D119D7">
              <w:rPr>
                <w:rFonts w:hAnsi="細明體"/>
                <w:noProof/>
                <w:sz w:val="22"/>
                <w:szCs w:val="22"/>
              </w:rPr>
              <w:t>2,134,153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CE1AC78" w14:textId="77777777" w:rsidR="00A563DC" w:rsidRPr="00D119D7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D119D7">
              <w:rPr>
                <w:rFonts w:hAnsi="細明體"/>
                <w:noProof/>
                <w:sz w:val="22"/>
                <w:szCs w:val="22"/>
              </w:rPr>
              <w:t>1,754,153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8A25808" w14:textId="77777777" w:rsidR="00A563DC" w:rsidRPr="00D119D7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D119D7">
              <w:rPr>
                <w:rFonts w:hAnsi="細明體"/>
                <w:noProof/>
                <w:sz w:val="22"/>
                <w:szCs w:val="22"/>
              </w:rPr>
              <w:t>461.62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5717D59D" w14:textId="1AB142D1" w:rsidR="00A563DC" w:rsidRPr="00D119D7" w:rsidRDefault="00A563DC" w:rsidP="00D4561B">
            <w:pPr>
              <w:pStyle w:val="4"/>
              <w:rPr>
                <w:rFonts w:hAnsi="標楷體"/>
                <w:sz w:val="22"/>
                <w:szCs w:val="22"/>
              </w:rPr>
            </w:pPr>
            <w:r w:rsidRPr="00D119D7">
              <w:rPr>
                <w:rFonts w:hAnsi="標楷體" w:hint="eastAsia"/>
                <w:noProof/>
                <w:sz w:val="22"/>
                <w:szCs w:val="22"/>
              </w:rPr>
              <w:t>複印及書籍出售收入較預</w:t>
            </w:r>
            <w:r w:rsidR="00F661C6">
              <w:rPr>
                <w:rFonts w:hAnsi="標楷體" w:hint="eastAsia"/>
                <w:noProof/>
                <w:sz w:val="22"/>
                <w:szCs w:val="22"/>
              </w:rPr>
              <w:t>計</w:t>
            </w:r>
            <w:r w:rsidRPr="00D119D7">
              <w:rPr>
                <w:rFonts w:hAnsi="標楷體" w:hint="eastAsia"/>
                <w:noProof/>
                <w:sz w:val="22"/>
                <w:szCs w:val="22"/>
              </w:rPr>
              <w:t>增加。</w:t>
            </w:r>
          </w:p>
        </w:tc>
      </w:tr>
      <w:tr w:rsidR="00A563DC" w:rsidRPr="00D119D7" w14:paraId="5196938C" w14:textId="77777777" w:rsidTr="002F3E0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3119" w:type="dxa"/>
            <w:shd w:val="clear" w:color="auto" w:fill="auto"/>
            <w:vAlign w:val="center"/>
          </w:tcPr>
          <w:p w14:paraId="45B01C9D" w14:textId="77777777" w:rsidR="00A563DC" w:rsidRPr="00D119D7" w:rsidRDefault="00A563DC" w:rsidP="00D4561B">
            <w:pPr>
              <w:pStyle w:val="1-1"/>
              <w:rPr>
                <w:rFonts w:ascii="標楷體" w:hAnsi="標楷體"/>
                <w:sz w:val="22"/>
                <w:szCs w:val="22"/>
              </w:rPr>
            </w:pPr>
            <w:r w:rsidRPr="00D119D7">
              <w:rPr>
                <w:rFonts w:hAnsi="標楷體" w:hint="eastAsia"/>
                <w:noProof/>
                <w:sz w:val="22"/>
                <w:szCs w:val="22"/>
              </w:rPr>
              <w:t>中央研究院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0467BCB" w14:textId="77777777" w:rsidR="00A563DC" w:rsidRPr="00D119D7" w:rsidRDefault="00A563DC" w:rsidP="00D4561B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B07DC88" w14:textId="77777777" w:rsidR="00A563DC" w:rsidRPr="00D119D7" w:rsidRDefault="00A563DC" w:rsidP="00D4561B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7A439AD" w14:textId="77777777" w:rsidR="00A563DC" w:rsidRPr="00D119D7" w:rsidRDefault="00A563DC" w:rsidP="00D4561B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2458DD1" w14:textId="77777777" w:rsidR="00A563DC" w:rsidRPr="00D119D7" w:rsidRDefault="00A563DC" w:rsidP="00D4561B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14:paraId="715E8162" w14:textId="77777777" w:rsidR="00A563DC" w:rsidRPr="00D119D7" w:rsidRDefault="00A563DC" w:rsidP="00D4561B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A563DC" w:rsidRPr="00D119D7" w14:paraId="4457B77C" w14:textId="77777777" w:rsidTr="002F3E0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3119" w:type="dxa"/>
            <w:shd w:val="clear" w:color="auto" w:fill="auto"/>
            <w:vAlign w:val="center"/>
          </w:tcPr>
          <w:p w14:paraId="18A740F2" w14:textId="77777777" w:rsidR="00A563DC" w:rsidRPr="00D119D7" w:rsidRDefault="00A563DC" w:rsidP="00D4561B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D119D7">
              <w:rPr>
                <w:rFonts w:hAnsi="標楷體" w:hint="eastAsia"/>
                <w:b w:val="0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3734AA5" w14:textId="77777777" w:rsidR="00A563DC" w:rsidRPr="00D119D7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D119D7">
              <w:rPr>
                <w:rFonts w:hAnsi="細明體"/>
                <w:noProof/>
                <w:sz w:val="22"/>
                <w:szCs w:val="22"/>
              </w:rPr>
              <w:t>5,000,000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90387C3" w14:textId="77777777" w:rsidR="00A563DC" w:rsidRPr="00D119D7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D119D7">
              <w:rPr>
                <w:rFonts w:hAnsi="細明體"/>
                <w:noProof/>
                <w:sz w:val="22"/>
                <w:szCs w:val="22"/>
              </w:rPr>
              <w:t>2,125,829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77C2C49" w14:textId="77777777" w:rsidR="00A563DC" w:rsidRPr="00D119D7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D119D7">
              <w:rPr>
                <w:rFonts w:hAnsi="細明體"/>
                <w:noProof/>
                <w:sz w:val="22"/>
                <w:szCs w:val="22"/>
              </w:rPr>
              <w:t>- 2,874,171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1BBF4A9" w14:textId="77777777" w:rsidR="00A563DC" w:rsidRPr="00D119D7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D119D7">
              <w:rPr>
                <w:rFonts w:hAnsi="細明體"/>
                <w:noProof/>
                <w:sz w:val="22"/>
                <w:szCs w:val="22"/>
              </w:rPr>
              <w:t>- 57.48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52A5F93F" w14:textId="6988C5CC" w:rsidR="00A563DC" w:rsidRPr="00D119D7" w:rsidRDefault="00A563DC" w:rsidP="00D4561B">
            <w:pPr>
              <w:pStyle w:val="4"/>
              <w:rPr>
                <w:rFonts w:hAnsi="標楷體"/>
                <w:sz w:val="22"/>
                <w:szCs w:val="22"/>
              </w:rPr>
            </w:pPr>
            <w:r w:rsidRPr="00D119D7">
              <w:rPr>
                <w:rFonts w:hAnsi="標楷體" w:hint="eastAsia"/>
                <w:noProof/>
                <w:sz w:val="22"/>
                <w:szCs w:val="22"/>
              </w:rPr>
              <w:t>廠商逾期</w:t>
            </w:r>
            <w:r w:rsidR="002C1B37">
              <w:rPr>
                <w:rFonts w:hAnsi="標楷體" w:hint="eastAsia"/>
                <w:noProof/>
                <w:sz w:val="22"/>
                <w:szCs w:val="22"/>
              </w:rPr>
              <w:t>違約</w:t>
            </w:r>
            <w:r w:rsidRPr="00D119D7">
              <w:rPr>
                <w:rFonts w:hAnsi="標楷體" w:hint="eastAsia"/>
                <w:noProof/>
                <w:sz w:val="22"/>
                <w:szCs w:val="22"/>
              </w:rPr>
              <w:t>罰款收入較預計減少。</w:t>
            </w:r>
          </w:p>
        </w:tc>
      </w:tr>
      <w:tr w:rsidR="007D6014" w:rsidRPr="00D119D7" w14:paraId="5B82BED5" w14:textId="77777777" w:rsidTr="002F3E0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3119" w:type="dxa"/>
            <w:shd w:val="clear" w:color="auto" w:fill="auto"/>
            <w:vAlign w:val="center"/>
          </w:tcPr>
          <w:p w14:paraId="24E81F66" w14:textId="1E6CC17D" w:rsidR="007D6014" w:rsidRPr="007D6014" w:rsidRDefault="007D6014" w:rsidP="007D6014">
            <w:pPr>
              <w:pStyle w:val="1-1"/>
              <w:rPr>
                <w:rFonts w:hAnsi="標楷體"/>
                <w:noProof/>
                <w:sz w:val="22"/>
                <w:szCs w:val="22"/>
              </w:rPr>
            </w:pPr>
            <w:r w:rsidRPr="00D119D7">
              <w:rPr>
                <w:rFonts w:hAnsi="標楷體" w:hint="eastAsia"/>
                <w:noProof/>
                <w:sz w:val="22"/>
                <w:szCs w:val="22"/>
              </w:rPr>
              <w:t>中央研究院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8093FC1" w14:textId="77777777" w:rsidR="007D6014" w:rsidRPr="00D119D7" w:rsidRDefault="007D6014" w:rsidP="007D6014">
            <w:pPr>
              <w:pStyle w:val="3"/>
              <w:rPr>
                <w:rFonts w:hAnsi="細明體"/>
                <w:noProof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5DFB5B1" w14:textId="77777777" w:rsidR="007D6014" w:rsidRPr="00D119D7" w:rsidRDefault="007D6014" w:rsidP="007D6014">
            <w:pPr>
              <w:pStyle w:val="3"/>
              <w:rPr>
                <w:rFonts w:hAnsi="細明體"/>
                <w:noProof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24A1467" w14:textId="77777777" w:rsidR="007D6014" w:rsidRPr="00D119D7" w:rsidRDefault="007D6014" w:rsidP="007D6014">
            <w:pPr>
              <w:pStyle w:val="3"/>
              <w:rPr>
                <w:rFonts w:hAnsi="細明體"/>
                <w:noProof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EFD89BD" w14:textId="77777777" w:rsidR="007D6014" w:rsidRPr="00D119D7" w:rsidRDefault="007D6014" w:rsidP="007D6014">
            <w:pPr>
              <w:pStyle w:val="3"/>
              <w:rPr>
                <w:rFonts w:hAnsi="細明體"/>
                <w:noProof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14:paraId="4F99D4BA" w14:textId="77777777" w:rsidR="007D6014" w:rsidRPr="00D119D7" w:rsidRDefault="007D6014" w:rsidP="007D6014">
            <w:pPr>
              <w:pStyle w:val="4"/>
              <w:rPr>
                <w:rFonts w:hAnsi="標楷體"/>
                <w:noProof/>
                <w:sz w:val="22"/>
                <w:szCs w:val="22"/>
              </w:rPr>
            </w:pPr>
          </w:p>
        </w:tc>
      </w:tr>
      <w:tr w:rsidR="00A563DC" w:rsidRPr="00D119D7" w14:paraId="7631D77D" w14:textId="77777777" w:rsidTr="002F3E0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3119" w:type="dxa"/>
            <w:shd w:val="clear" w:color="auto" w:fill="auto"/>
            <w:vAlign w:val="center"/>
          </w:tcPr>
          <w:p w14:paraId="7426E277" w14:textId="725FC8E2" w:rsidR="00A563DC" w:rsidRPr="00D119D7" w:rsidRDefault="00A563DC" w:rsidP="00D4561B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D119D7">
              <w:rPr>
                <w:rFonts w:hAnsi="標楷體" w:hint="eastAsia"/>
                <w:b w:val="0"/>
                <w:noProof/>
                <w:sz w:val="22"/>
                <w:szCs w:val="22"/>
              </w:rPr>
              <w:t>財產收入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2CAE7F1" w14:textId="77777777" w:rsidR="00A563DC" w:rsidRPr="00D119D7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D119D7">
              <w:rPr>
                <w:rFonts w:hAnsi="細明體"/>
                <w:noProof/>
                <w:sz w:val="22"/>
                <w:szCs w:val="22"/>
              </w:rPr>
              <w:t>4,934,000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D30D402" w14:textId="77777777" w:rsidR="00A563DC" w:rsidRPr="00D119D7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D119D7">
              <w:rPr>
                <w:rFonts w:hAnsi="細明體"/>
                <w:noProof/>
                <w:sz w:val="22"/>
                <w:szCs w:val="22"/>
              </w:rPr>
              <w:t>7,405,384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54200D5" w14:textId="77777777" w:rsidR="00A563DC" w:rsidRPr="00D119D7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D119D7">
              <w:rPr>
                <w:rFonts w:hAnsi="細明體"/>
                <w:noProof/>
                <w:sz w:val="22"/>
                <w:szCs w:val="22"/>
              </w:rPr>
              <w:t>2,471,384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026B661" w14:textId="77777777" w:rsidR="00A563DC" w:rsidRPr="00D119D7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D119D7">
              <w:rPr>
                <w:rFonts w:hAnsi="細明體"/>
                <w:noProof/>
                <w:sz w:val="22"/>
                <w:szCs w:val="22"/>
              </w:rPr>
              <w:t>50.09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182FA0A0" w14:textId="63D9A2B1" w:rsidR="00A563DC" w:rsidRPr="00D119D7" w:rsidRDefault="00A563DC" w:rsidP="00D4561B">
            <w:pPr>
              <w:pStyle w:val="4"/>
              <w:rPr>
                <w:rFonts w:hAnsi="標楷體"/>
                <w:sz w:val="22"/>
                <w:szCs w:val="22"/>
              </w:rPr>
            </w:pPr>
            <w:r w:rsidRPr="00D119D7">
              <w:rPr>
                <w:rFonts w:hAnsi="標楷體" w:hint="eastAsia"/>
                <w:noProof/>
                <w:sz w:val="22"/>
                <w:szCs w:val="22"/>
              </w:rPr>
              <w:t>出售廢舊物資</w:t>
            </w:r>
            <w:r w:rsidR="000661BA">
              <w:rPr>
                <w:rFonts w:hAnsi="標楷體" w:hint="eastAsia"/>
                <w:noProof/>
                <w:sz w:val="22"/>
                <w:szCs w:val="22"/>
              </w:rPr>
              <w:t>及場地租金</w:t>
            </w:r>
            <w:r w:rsidR="004F7E0C" w:rsidRPr="00D119D7">
              <w:rPr>
                <w:rFonts w:hAnsi="標楷體" w:hint="eastAsia"/>
                <w:noProof/>
                <w:sz w:val="22"/>
                <w:szCs w:val="22"/>
              </w:rPr>
              <w:t>等</w:t>
            </w:r>
            <w:r w:rsidRPr="00D119D7">
              <w:rPr>
                <w:rFonts w:hAnsi="標楷體" w:hint="eastAsia"/>
                <w:noProof/>
                <w:sz w:val="22"/>
                <w:szCs w:val="22"/>
              </w:rPr>
              <w:t>收入較預計增加。</w:t>
            </w:r>
          </w:p>
        </w:tc>
      </w:tr>
    </w:tbl>
    <w:p w14:paraId="7124CD8B" w14:textId="77777777" w:rsidR="00A563DC" w:rsidRDefault="00A563DC" w:rsidP="00A563DC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本表所列項目係指超（短）收數達20％且百萬元以上</w:t>
      </w:r>
      <w:r>
        <w:t>，</w:t>
      </w:r>
      <w:r>
        <w:rPr>
          <w:rFonts w:hint="eastAsia"/>
        </w:rPr>
        <w:t>或3千萬元以上者</w:t>
      </w:r>
      <w:r>
        <w:t>。</w:t>
      </w:r>
    </w:p>
    <w:tbl>
      <w:tblPr>
        <w:tblW w:w="19873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835"/>
        <w:gridCol w:w="3261"/>
        <w:gridCol w:w="3260"/>
        <w:gridCol w:w="1276"/>
        <w:gridCol w:w="8646"/>
      </w:tblGrid>
      <w:tr w:rsidR="00A563DC" w:rsidRPr="00426896" w14:paraId="0CD99780" w14:textId="77777777" w:rsidTr="00D4561B">
        <w:trPr>
          <w:cantSplit/>
          <w:trHeight w:val="340"/>
          <w:tblHeader/>
        </w:trPr>
        <w:tc>
          <w:tcPr>
            <w:tcW w:w="19873" w:type="dxa"/>
            <w:gridSpan w:val="6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7CFE3C1A" w14:textId="17D380B9" w:rsidR="00A563DC" w:rsidRPr="0073504B" w:rsidRDefault="00B80F0F" w:rsidP="00D4561B">
            <w:pPr>
              <w:jc w:val="left"/>
              <w:rPr>
                <w:rFonts w:hAnsi="標楷體"/>
                <w:sz w:val="28"/>
                <w:szCs w:val="24"/>
              </w:rPr>
            </w:pPr>
            <w:r>
              <w:rPr>
                <w:rFonts w:hAnsi="標楷體" w:hint="eastAsia"/>
                <w:sz w:val="28"/>
                <w:szCs w:val="24"/>
              </w:rPr>
              <w:lastRenderedPageBreak/>
              <w:t>2</w:t>
            </w:r>
            <w:r w:rsidR="00A563DC" w:rsidRPr="0073504B">
              <w:rPr>
                <w:rFonts w:hAnsi="標楷體" w:hint="eastAsia"/>
                <w:sz w:val="28"/>
                <w:szCs w:val="24"/>
              </w:rPr>
              <w:t xml:space="preserve">. </w:t>
            </w:r>
            <w:r w:rsidR="00A563DC" w:rsidRPr="0073504B">
              <w:rPr>
                <w:rFonts w:hAnsi="標楷體"/>
                <w:sz w:val="28"/>
                <w:szCs w:val="24"/>
              </w:rPr>
              <w:t xml:space="preserve"> </w:t>
            </w:r>
            <w:r w:rsidR="00A563DC" w:rsidRPr="0073504B">
              <w:rPr>
                <w:rFonts w:hAnsi="標楷體" w:hint="eastAsia"/>
                <w:sz w:val="28"/>
                <w:szCs w:val="24"/>
              </w:rPr>
              <w:t>以前年度應收保留數簡明表</w:t>
            </w:r>
          </w:p>
          <w:p w14:paraId="4054B612" w14:textId="77777777" w:rsidR="00A563DC" w:rsidRPr="00426896" w:rsidRDefault="00A563DC" w:rsidP="00D4561B">
            <w:pPr>
              <w:pStyle w:val="a8"/>
              <w:ind w:left="48" w:right="48"/>
              <w:jc w:val="right"/>
              <w:rPr>
                <w:rFonts w:ascii="標楷體" w:hAnsi="標楷體"/>
                <w:sz w:val="22"/>
                <w:szCs w:val="22"/>
              </w:rPr>
            </w:pPr>
            <w:r w:rsidRPr="00426896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426896">
              <w:rPr>
                <w:rFonts w:ascii="標楷體" w:hAnsi="標楷體"/>
                <w:sz w:val="24"/>
                <w:szCs w:val="24"/>
              </w:rPr>
              <w:t>：</w:t>
            </w:r>
            <w:r w:rsidRPr="00426896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A563DC" w:rsidRPr="00DC36E9" w14:paraId="6970DDBD" w14:textId="77777777" w:rsidTr="00D4561B">
        <w:trPr>
          <w:cantSplit/>
          <w:trHeight w:val="340"/>
          <w:tblHeader/>
        </w:trPr>
        <w:tc>
          <w:tcPr>
            <w:tcW w:w="59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295BD81" w14:textId="77777777" w:rsidR="00A563DC" w:rsidRPr="00800B99" w:rsidRDefault="00A563DC" w:rsidP="00D4561B">
            <w:pPr>
              <w:pStyle w:val="a8"/>
              <w:ind w:leftChars="0" w:left="0" w:rightChars="0" w:right="0"/>
              <w:rPr>
                <w:rFonts w:ascii="標楷體" w:hAnsi="標楷體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z w:val="22"/>
                <w:szCs w:val="22"/>
              </w:rPr>
              <w:t>年度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3B397" w14:textId="77777777" w:rsidR="00A563DC" w:rsidRPr="00800B99" w:rsidRDefault="00A563DC" w:rsidP="00D4561B">
            <w:pPr>
              <w:pStyle w:val="a8"/>
              <w:ind w:left="48" w:right="48"/>
              <w:rPr>
                <w:rFonts w:ascii="標楷體" w:hAnsi="標楷體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D6465" w14:textId="77777777" w:rsidR="00A563DC" w:rsidRPr="00800B99" w:rsidRDefault="00A563DC" w:rsidP="00D4561B">
            <w:pPr>
              <w:pStyle w:val="a8"/>
              <w:ind w:leftChars="20" w:left="32" w:rightChars="20" w:right="32"/>
              <w:rPr>
                <w:rFonts w:ascii="標楷體" w:hAnsi="標楷體"/>
                <w:spacing w:val="-20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pacing w:val="-20"/>
                <w:sz w:val="22"/>
                <w:szCs w:val="22"/>
              </w:rPr>
              <w:t>以前年度</w:t>
            </w:r>
          </w:p>
          <w:p w14:paraId="3FE16DE7" w14:textId="77777777" w:rsidR="00A563DC" w:rsidRPr="00800B99" w:rsidRDefault="00A563DC" w:rsidP="00D4561B">
            <w:pPr>
              <w:pStyle w:val="a8"/>
              <w:ind w:leftChars="20" w:left="32" w:rightChars="20" w:right="32"/>
              <w:rPr>
                <w:rFonts w:ascii="標楷體" w:hAnsi="標楷體"/>
                <w:spacing w:val="-20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pacing w:val="-20"/>
                <w:sz w:val="22"/>
                <w:szCs w:val="22"/>
              </w:rPr>
              <w:t>轉入數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21062" w14:textId="77777777" w:rsidR="00A563DC" w:rsidRPr="00800B99" w:rsidRDefault="00A563DC" w:rsidP="00D4561B">
            <w:pPr>
              <w:pStyle w:val="a8"/>
              <w:ind w:left="48" w:right="48"/>
              <w:rPr>
                <w:rFonts w:ascii="標楷體" w:hAnsi="標楷體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z w:val="22"/>
                <w:szCs w:val="22"/>
              </w:rPr>
              <w:t>應收保留數</w:t>
            </w:r>
          </w:p>
        </w:tc>
        <w:tc>
          <w:tcPr>
            <w:tcW w:w="8646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F7B54CB" w14:textId="77777777" w:rsidR="00A563DC" w:rsidRPr="00800B99" w:rsidRDefault="00A563DC" w:rsidP="00D4561B">
            <w:pPr>
              <w:pStyle w:val="a8"/>
              <w:ind w:left="48" w:right="48"/>
              <w:rPr>
                <w:rFonts w:ascii="標楷體" w:hAnsi="標楷體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z w:val="22"/>
                <w:szCs w:val="22"/>
              </w:rPr>
              <w:t>原因分析</w:t>
            </w:r>
          </w:p>
        </w:tc>
      </w:tr>
      <w:tr w:rsidR="00A563DC" w:rsidRPr="00DC36E9" w14:paraId="7EDEB52C" w14:textId="77777777" w:rsidTr="00D4561B">
        <w:trPr>
          <w:cantSplit/>
          <w:trHeight w:val="340"/>
          <w:tblHeader/>
        </w:trPr>
        <w:tc>
          <w:tcPr>
            <w:tcW w:w="595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29F78E61" w14:textId="77777777" w:rsidR="00A563DC" w:rsidRPr="00800B99" w:rsidRDefault="00A563DC" w:rsidP="00D4561B">
            <w:pPr>
              <w:pStyle w:val="3"/>
              <w:jc w:val="center"/>
              <w:rPr>
                <w:rFonts w:ascii="標楷體" w:eastAsia="標楷體" w:hAnsi="標楷體"/>
                <w:w w:val="100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1DD63D" w14:textId="77777777" w:rsidR="00A563DC" w:rsidRPr="00800B99" w:rsidRDefault="00A563DC" w:rsidP="00D4561B">
            <w:pPr>
              <w:pStyle w:val="2"/>
              <w:rPr>
                <w:rFonts w:ascii="標楷體" w:hAnsi="標楷體"/>
                <w:noProof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0A213" w14:textId="77777777" w:rsidR="00A563DC" w:rsidRPr="00800B99" w:rsidRDefault="00A563DC" w:rsidP="00D4561B">
            <w:pPr>
              <w:pStyle w:val="3"/>
              <w:rPr>
                <w:rFonts w:ascii="標楷體" w:eastAsia="標楷體" w:hAnsi="標楷體"/>
                <w:w w:val="1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68A6C" w14:textId="77777777" w:rsidR="00A563DC" w:rsidRPr="00800B99" w:rsidRDefault="00A563DC" w:rsidP="00D4561B">
            <w:pPr>
              <w:pStyle w:val="3"/>
              <w:jc w:val="distribute"/>
              <w:rPr>
                <w:rFonts w:ascii="標楷體" w:eastAsia="標楷體" w:hAnsi="標楷體"/>
                <w:w w:val="100"/>
                <w:sz w:val="22"/>
                <w:szCs w:val="22"/>
              </w:rPr>
            </w:pPr>
            <w:r w:rsidRPr="00800B99">
              <w:rPr>
                <w:rFonts w:ascii="標楷體" w:eastAsia="標楷體" w:hAnsi="標楷體" w:hint="eastAsia"/>
                <w:w w:val="100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90AB3" w14:textId="77777777" w:rsidR="00A563DC" w:rsidRPr="00800B99" w:rsidRDefault="00A563DC" w:rsidP="00D4561B">
            <w:pPr>
              <w:pStyle w:val="3"/>
              <w:jc w:val="center"/>
              <w:rPr>
                <w:rFonts w:ascii="標楷體" w:eastAsia="標楷體" w:hAnsi="標楷體"/>
                <w:w w:val="100"/>
                <w:sz w:val="22"/>
                <w:szCs w:val="22"/>
              </w:rPr>
            </w:pPr>
            <w:r w:rsidRPr="00800B99">
              <w:rPr>
                <w:rFonts w:ascii="標楷體" w:eastAsia="標楷體" w:hAnsi="標楷體" w:hint="eastAsia"/>
                <w:w w:val="100"/>
                <w:sz w:val="22"/>
                <w:szCs w:val="22"/>
              </w:rPr>
              <w:t>％</w:t>
            </w:r>
          </w:p>
        </w:tc>
        <w:tc>
          <w:tcPr>
            <w:tcW w:w="8646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5C8172" w14:textId="77777777" w:rsidR="00A563DC" w:rsidRPr="00800B99" w:rsidRDefault="00A563DC" w:rsidP="00D4561B">
            <w:pPr>
              <w:pStyle w:val="4"/>
              <w:rPr>
                <w:rFonts w:hAnsi="標楷體"/>
                <w:w w:val="100"/>
                <w:sz w:val="22"/>
                <w:szCs w:val="22"/>
              </w:rPr>
            </w:pPr>
          </w:p>
        </w:tc>
      </w:tr>
      <w:tr w:rsidR="00A563DC" w:rsidRPr="00F730C9" w14:paraId="554DD761" w14:textId="77777777" w:rsidTr="00D4561B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40D9531E" w14:textId="77777777" w:rsidR="00A563DC" w:rsidRPr="00F730C9" w:rsidRDefault="00A563DC" w:rsidP="00D4561B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6C5682BB" w14:textId="77777777" w:rsidR="00A563DC" w:rsidRPr="00F730C9" w:rsidRDefault="00A563DC" w:rsidP="00D4561B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F730C9">
              <w:rPr>
                <w:rFonts w:hAnsi="標楷體" w:hint="eastAsia"/>
                <w:b/>
                <w:noProof/>
                <w:sz w:val="22"/>
                <w:szCs w:val="22"/>
              </w:rPr>
              <w:t>中央研究院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DE24229" w14:textId="77777777" w:rsidR="00A563DC" w:rsidRPr="00F730C9" w:rsidRDefault="00A563DC" w:rsidP="00D4561B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7C10ED0B" w14:textId="77777777" w:rsidR="00A563DC" w:rsidRPr="00F730C9" w:rsidRDefault="00A563DC" w:rsidP="00D4561B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062AA25" w14:textId="77777777" w:rsidR="00A563DC" w:rsidRPr="00F730C9" w:rsidRDefault="00A563DC" w:rsidP="00D4561B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14:paraId="54261DB0" w14:textId="77777777" w:rsidR="00A563DC" w:rsidRPr="00F730C9" w:rsidRDefault="00A563DC" w:rsidP="00D4561B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A563DC" w14:paraId="3CC35296" w14:textId="77777777" w:rsidTr="00D4561B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264C9A67" w14:textId="77777777" w:rsidR="00A563DC" w:rsidRPr="00800B99" w:rsidRDefault="00A563DC" w:rsidP="00D4561B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FA7E41">
              <w:rPr>
                <w:rFonts w:hAnsi="標楷體"/>
                <w:noProof/>
                <w:sz w:val="22"/>
                <w:szCs w:val="22"/>
              </w:rPr>
              <w:t>107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3CC260D" w14:textId="77777777" w:rsidR="00A563DC" w:rsidRPr="00F730C9" w:rsidRDefault="00A563DC" w:rsidP="00D4561B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F730C9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9DCA940" w14:textId="77777777" w:rsidR="00A563DC" w:rsidRPr="00800B99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FA7E41">
              <w:rPr>
                <w:rFonts w:hAnsi="細明體"/>
                <w:noProof/>
                <w:sz w:val="22"/>
                <w:szCs w:val="22"/>
              </w:rPr>
              <w:t>1,775,179,372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155BEA4" w14:textId="77777777" w:rsidR="00A563DC" w:rsidRPr="00800B99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FA7E41">
              <w:rPr>
                <w:rFonts w:hAnsi="細明體"/>
                <w:noProof/>
                <w:sz w:val="22"/>
                <w:szCs w:val="22"/>
              </w:rPr>
              <w:t>1,775,179,372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17F4A82" w14:textId="77777777" w:rsidR="00A563DC" w:rsidRPr="00800B99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FA7E41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2B5A2828" w14:textId="10599BB7" w:rsidR="00A563DC" w:rsidRPr="00997D66" w:rsidRDefault="00A563DC" w:rsidP="00D4561B">
            <w:pPr>
              <w:pStyle w:val="4"/>
              <w:rPr>
                <w:rFonts w:hAnsi="標楷體"/>
                <w:sz w:val="22"/>
                <w:szCs w:val="22"/>
              </w:rPr>
            </w:pPr>
            <w:r w:rsidRPr="00FA7E41">
              <w:rPr>
                <w:rFonts w:hAnsi="標楷體" w:hint="eastAsia"/>
                <w:noProof/>
                <w:sz w:val="22"/>
                <w:szCs w:val="22"/>
              </w:rPr>
              <w:t>國家生技研究園區興建工程履約爭議進行民事訴訟中，</w:t>
            </w:r>
            <w:r w:rsidR="00663CB1">
              <w:rPr>
                <w:rFonts w:hAnsi="標楷體" w:hint="eastAsia"/>
                <w:noProof/>
                <w:sz w:val="22"/>
                <w:szCs w:val="22"/>
              </w:rPr>
              <w:t>工程違約金</w:t>
            </w:r>
            <w:r w:rsidRPr="00FA7E41">
              <w:rPr>
                <w:rFonts w:hAnsi="標楷體" w:hint="eastAsia"/>
                <w:noProof/>
                <w:sz w:val="22"/>
                <w:szCs w:val="22"/>
              </w:rPr>
              <w:t>尚待收取。</w:t>
            </w:r>
          </w:p>
        </w:tc>
      </w:tr>
    </w:tbl>
    <w:p w14:paraId="2C4405FB" w14:textId="77777777" w:rsidR="00A563DC" w:rsidRDefault="00A563DC" w:rsidP="00A563DC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</w:t>
      </w:r>
      <w:r>
        <w:t>，</w:t>
      </w:r>
      <w:r>
        <w:rPr>
          <w:rFonts w:hint="eastAsia"/>
        </w:rPr>
        <w:t>或3千萬元以上者</w:t>
      </w:r>
      <w:r>
        <w:t>。</w:t>
      </w:r>
    </w:p>
    <w:p w14:paraId="48A63E95" w14:textId="77777777" w:rsidR="00A563DC" w:rsidRDefault="00A563DC" w:rsidP="00A563DC">
      <w:pPr>
        <w:jc w:val="left"/>
      </w:pPr>
    </w:p>
    <w:p w14:paraId="4BE7AF91" w14:textId="77777777" w:rsidR="00A563DC" w:rsidRPr="00F33C00" w:rsidRDefault="00A563DC" w:rsidP="00A563DC">
      <w:pPr>
        <w:jc w:val="left"/>
      </w:pPr>
      <w:r w:rsidRPr="003978E6">
        <w:rPr>
          <w:rFonts w:hint="eastAsia"/>
          <w:b/>
          <w:sz w:val="32"/>
          <w:szCs w:val="32"/>
        </w:rPr>
        <w:t>（</w:t>
      </w:r>
      <w:r>
        <w:rPr>
          <w:rFonts w:hint="eastAsia"/>
          <w:b/>
          <w:sz w:val="32"/>
          <w:szCs w:val="32"/>
        </w:rPr>
        <w:t>二</w:t>
      </w:r>
      <w:r w:rsidRPr="003978E6">
        <w:rPr>
          <w:rFonts w:hint="eastAsia"/>
          <w:b/>
          <w:sz w:val="32"/>
          <w:szCs w:val="32"/>
        </w:rPr>
        <w:t>）　歲</w:t>
      </w:r>
      <w:r>
        <w:rPr>
          <w:rFonts w:hint="eastAsia"/>
          <w:b/>
          <w:sz w:val="32"/>
          <w:szCs w:val="32"/>
        </w:rPr>
        <w:t>出</w:t>
      </w:r>
      <w:r w:rsidRPr="003978E6">
        <w:rPr>
          <w:rFonts w:hint="eastAsia"/>
          <w:b/>
          <w:sz w:val="32"/>
          <w:szCs w:val="32"/>
        </w:rPr>
        <w:t>部分</w:t>
      </w:r>
    </w:p>
    <w:p w14:paraId="3B480096" w14:textId="77777777" w:rsidR="00A563DC" w:rsidRPr="00034210" w:rsidRDefault="00A563DC" w:rsidP="00A563DC">
      <w:pPr>
        <w:pStyle w:val="10"/>
        <w:spacing w:line="360" w:lineRule="exact"/>
        <w:jc w:val="right"/>
        <w:rPr>
          <w:sz w:val="20"/>
          <w:szCs w:val="20"/>
        </w:rPr>
      </w:pPr>
    </w:p>
    <w:tbl>
      <w:tblPr>
        <w:tblW w:w="19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0"/>
        <w:gridCol w:w="3261"/>
        <w:gridCol w:w="3260"/>
        <w:gridCol w:w="1276"/>
        <w:gridCol w:w="8646"/>
      </w:tblGrid>
      <w:tr w:rsidR="00A563DC" w:rsidRPr="00AC566C" w14:paraId="4A28E1AE" w14:textId="77777777" w:rsidTr="00D4561B">
        <w:trPr>
          <w:cantSplit/>
          <w:trHeight w:val="284"/>
          <w:tblHeader/>
        </w:trPr>
        <w:tc>
          <w:tcPr>
            <w:tcW w:w="1987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4B5BD3" w14:textId="77777777" w:rsidR="00A563DC" w:rsidRPr="0080007C" w:rsidRDefault="00A563DC" w:rsidP="00D4561B">
            <w:pPr>
              <w:pStyle w:val="10"/>
              <w:spacing w:line="360" w:lineRule="exact"/>
              <w:rPr>
                <w:rFonts w:hAnsi="標楷體"/>
                <w:sz w:val="28"/>
              </w:rPr>
            </w:pPr>
            <w:r w:rsidRPr="0080007C">
              <w:rPr>
                <w:rFonts w:hAnsi="標楷體" w:hint="eastAsia"/>
                <w:sz w:val="28"/>
              </w:rPr>
              <w:t xml:space="preserve">1.  </w:t>
            </w:r>
            <w:r>
              <w:rPr>
                <w:rFonts w:hAnsi="標楷體" w:hint="eastAsia"/>
                <w:sz w:val="28"/>
              </w:rPr>
              <w:t>113</w:t>
            </w:r>
            <w:r w:rsidRPr="0080007C">
              <w:rPr>
                <w:rFonts w:hAnsi="標楷體" w:hint="eastAsia"/>
                <w:sz w:val="28"/>
              </w:rPr>
              <w:t>年度應付保留數簡明表</w:t>
            </w:r>
          </w:p>
          <w:p w14:paraId="6A0E859E" w14:textId="77777777" w:rsidR="00A563DC" w:rsidRPr="00AC566C" w:rsidRDefault="00A563DC" w:rsidP="00D4561B">
            <w:pPr>
              <w:pStyle w:val="a8"/>
              <w:ind w:left="48" w:right="48"/>
              <w:jc w:val="right"/>
              <w:rPr>
                <w:rFonts w:ascii="標楷體" w:hAnsi="標楷體"/>
                <w:sz w:val="24"/>
                <w:szCs w:val="24"/>
              </w:rPr>
            </w:pPr>
            <w:r w:rsidRPr="00AC566C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AC566C">
              <w:rPr>
                <w:rFonts w:ascii="標楷體" w:hAnsi="標楷體"/>
                <w:sz w:val="24"/>
                <w:szCs w:val="24"/>
              </w:rPr>
              <w:t>：</w:t>
            </w:r>
            <w:r w:rsidRPr="00AC566C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A563DC" w14:paraId="1CC3DFB1" w14:textId="77777777" w:rsidTr="00D4561B">
        <w:trPr>
          <w:cantSplit/>
          <w:trHeight w:val="284"/>
          <w:tblHeader/>
        </w:trPr>
        <w:tc>
          <w:tcPr>
            <w:tcW w:w="3430" w:type="dxa"/>
            <w:vMerge w:val="restart"/>
            <w:tcBorders>
              <w:left w:val="nil"/>
              <w:bottom w:val="single" w:sz="4" w:space="0" w:color="auto"/>
            </w:tcBorders>
            <w:vAlign w:val="center"/>
          </w:tcPr>
          <w:p w14:paraId="1D669D8A" w14:textId="77777777" w:rsidR="00A563DC" w:rsidRPr="00AF2D0B" w:rsidRDefault="00A563DC" w:rsidP="00D4561B">
            <w:pPr>
              <w:pStyle w:val="a8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tcBorders>
              <w:bottom w:val="single" w:sz="4" w:space="0" w:color="auto"/>
            </w:tcBorders>
            <w:vAlign w:val="center"/>
          </w:tcPr>
          <w:p w14:paraId="04B67BFF" w14:textId="77777777" w:rsidR="00A563DC" w:rsidRPr="00AF2D0B" w:rsidRDefault="00A563DC" w:rsidP="00D4561B">
            <w:pPr>
              <w:pStyle w:val="a8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  <w:vAlign w:val="center"/>
          </w:tcPr>
          <w:p w14:paraId="67BF9657" w14:textId="77777777" w:rsidR="00A563DC" w:rsidRPr="00AF2D0B" w:rsidRDefault="00A563DC" w:rsidP="00D4561B">
            <w:pPr>
              <w:pStyle w:val="a8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8646" w:type="dxa"/>
            <w:vMerge w:val="restart"/>
            <w:tcBorders>
              <w:bottom w:val="single" w:sz="4" w:space="0" w:color="auto"/>
              <w:right w:val="nil"/>
            </w:tcBorders>
            <w:vAlign w:val="center"/>
          </w:tcPr>
          <w:p w14:paraId="3BF763FE" w14:textId="77777777" w:rsidR="00A563DC" w:rsidRPr="00AF2D0B" w:rsidRDefault="00A563DC" w:rsidP="00D4561B">
            <w:pPr>
              <w:pStyle w:val="a8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A563DC" w14:paraId="0F625125" w14:textId="77777777" w:rsidTr="00D4561B">
        <w:trPr>
          <w:cantSplit/>
          <w:trHeight w:val="284"/>
          <w:tblHeader/>
        </w:trPr>
        <w:tc>
          <w:tcPr>
            <w:tcW w:w="3430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216949AB" w14:textId="77777777" w:rsidR="00A563DC" w:rsidRPr="00AF2D0B" w:rsidRDefault="00A563DC" w:rsidP="00D4561B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vAlign w:val="center"/>
          </w:tcPr>
          <w:p w14:paraId="5F3BD9B8" w14:textId="77777777" w:rsidR="00A563DC" w:rsidRPr="00AF2D0B" w:rsidRDefault="00A563DC" w:rsidP="00D4561B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161C5551" w14:textId="77777777" w:rsidR="00A563DC" w:rsidRPr="00AF2D0B" w:rsidRDefault="00A563DC" w:rsidP="00D4561B">
            <w:pPr>
              <w:pStyle w:val="a8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801C65D" w14:textId="77777777" w:rsidR="00A563DC" w:rsidRPr="00AF2D0B" w:rsidRDefault="00A563DC" w:rsidP="00D4561B">
            <w:pPr>
              <w:pStyle w:val="a8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8646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5723B1A1" w14:textId="77777777" w:rsidR="00A563DC" w:rsidRPr="00AF2D0B" w:rsidRDefault="00A563DC" w:rsidP="00D4561B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</w:tr>
      <w:tr w:rsidR="00A563DC" w:rsidRPr="00B714EB" w14:paraId="00A293B0" w14:textId="77777777" w:rsidTr="00D4561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430" w:type="dxa"/>
            <w:shd w:val="clear" w:color="auto" w:fill="auto"/>
            <w:vAlign w:val="center"/>
          </w:tcPr>
          <w:p w14:paraId="49CFC23F" w14:textId="77777777" w:rsidR="00A563DC" w:rsidRPr="00B714EB" w:rsidRDefault="00A563DC" w:rsidP="00D4561B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B714EB">
              <w:rPr>
                <w:rFonts w:hAnsi="標楷體" w:hint="eastAsia"/>
                <w:b/>
                <w:noProof/>
                <w:sz w:val="22"/>
                <w:szCs w:val="22"/>
              </w:rPr>
              <w:t>總統府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25BC181" w14:textId="77777777" w:rsidR="00A563DC" w:rsidRPr="00B714EB" w:rsidRDefault="00A563DC" w:rsidP="00D4561B">
            <w:pPr>
              <w:pStyle w:val="3"/>
              <w:rPr>
                <w:rFonts w:hAnsi="細明體"/>
                <w:b/>
                <w:spacing w:val="-2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551B4ACD" w14:textId="77777777" w:rsidR="00A563DC" w:rsidRPr="00B714EB" w:rsidRDefault="00A563DC" w:rsidP="00D4561B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3118B9E" w14:textId="77777777" w:rsidR="00A563DC" w:rsidRPr="00B714EB" w:rsidRDefault="00A563DC" w:rsidP="00D4561B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14:paraId="2325EA84" w14:textId="77777777" w:rsidR="00A563DC" w:rsidRPr="00B714EB" w:rsidRDefault="00A563DC" w:rsidP="00D4561B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A563DC" w:rsidRPr="00B714EB" w14:paraId="49023F21" w14:textId="77777777" w:rsidTr="00D4561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430" w:type="dxa"/>
            <w:shd w:val="clear" w:color="auto" w:fill="auto"/>
            <w:vAlign w:val="center"/>
          </w:tcPr>
          <w:p w14:paraId="78087038" w14:textId="77777777" w:rsidR="00A563DC" w:rsidRPr="00B714EB" w:rsidRDefault="00A563DC" w:rsidP="00D4561B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B714EB">
              <w:rPr>
                <w:rFonts w:hAnsi="標楷體" w:hint="eastAsia"/>
                <w:noProof/>
                <w:sz w:val="22"/>
                <w:szCs w:val="22"/>
              </w:rPr>
              <w:t>卸任禮遇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6C617C4" w14:textId="77777777" w:rsidR="00A563DC" w:rsidRPr="00B714EB" w:rsidRDefault="00A563DC" w:rsidP="00D4561B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 w:rsidRPr="00B714EB">
              <w:rPr>
                <w:rFonts w:hAnsi="細明體"/>
                <w:noProof/>
                <w:spacing w:val="-2"/>
                <w:sz w:val="22"/>
                <w:szCs w:val="22"/>
              </w:rPr>
              <w:t>11,811,000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88AB683" w14:textId="77777777" w:rsidR="00A563DC" w:rsidRPr="00B714EB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B714EB">
              <w:rPr>
                <w:rFonts w:hAnsi="細明體"/>
                <w:noProof/>
                <w:sz w:val="22"/>
                <w:szCs w:val="22"/>
              </w:rPr>
              <w:t>2,602,253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C888040" w14:textId="77777777" w:rsidR="00A563DC" w:rsidRPr="00B714EB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B714EB">
              <w:rPr>
                <w:rFonts w:hAnsi="細明體"/>
                <w:noProof/>
                <w:sz w:val="22"/>
                <w:szCs w:val="22"/>
              </w:rPr>
              <w:t>22.03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4BAD0E16" w14:textId="77777777" w:rsidR="00A563DC" w:rsidRPr="00B714EB" w:rsidRDefault="00A563DC" w:rsidP="00D4561B">
            <w:pPr>
              <w:pStyle w:val="4"/>
              <w:rPr>
                <w:rFonts w:hAnsi="標楷體"/>
                <w:sz w:val="22"/>
                <w:szCs w:val="22"/>
              </w:rPr>
            </w:pPr>
            <w:r w:rsidRPr="00B714EB">
              <w:rPr>
                <w:rFonts w:hAnsi="標楷體" w:hint="eastAsia"/>
                <w:noProof/>
                <w:sz w:val="22"/>
                <w:szCs w:val="22"/>
              </w:rPr>
              <w:t>卸任禮遇經費依法辦理保留續用。</w:t>
            </w:r>
          </w:p>
        </w:tc>
      </w:tr>
      <w:tr w:rsidR="00A563DC" w:rsidRPr="00B714EB" w14:paraId="1A2E470C" w14:textId="77777777" w:rsidTr="00D4561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430" w:type="dxa"/>
            <w:shd w:val="clear" w:color="auto" w:fill="auto"/>
            <w:vAlign w:val="center"/>
          </w:tcPr>
          <w:p w14:paraId="763CA65C" w14:textId="77777777" w:rsidR="00A563DC" w:rsidRPr="00B714EB" w:rsidRDefault="00A563DC" w:rsidP="00D4561B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B714EB">
              <w:rPr>
                <w:rFonts w:hAnsi="標楷體" w:hint="eastAsia"/>
                <w:b/>
                <w:noProof/>
                <w:sz w:val="22"/>
                <w:szCs w:val="22"/>
              </w:rPr>
              <w:t>中央研究院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FC6FB4E" w14:textId="77777777" w:rsidR="00A563DC" w:rsidRPr="00B714EB" w:rsidRDefault="00A563DC" w:rsidP="00D4561B">
            <w:pPr>
              <w:pStyle w:val="3"/>
              <w:rPr>
                <w:rFonts w:hAnsi="細明體"/>
                <w:b/>
                <w:spacing w:val="-2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5FA397C1" w14:textId="77777777" w:rsidR="00A563DC" w:rsidRPr="00B714EB" w:rsidRDefault="00A563DC" w:rsidP="00D4561B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201BEB3" w14:textId="77777777" w:rsidR="00A563DC" w:rsidRPr="00B714EB" w:rsidRDefault="00A563DC" w:rsidP="00D4561B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14:paraId="37FDAEF9" w14:textId="77777777" w:rsidR="00A563DC" w:rsidRPr="00B714EB" w:rsidRDefault="00A563DC" w:rsidP="00D4561B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A563DC" w:rsidRPr="00B714EB" w14:paraId="79C33B9D" w14:textId="77777777" w:rsidTr="00D4561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430" w:type="dxa"/>
            <w:shd w:val="clear" w:color="auto" w:fill="auto"/>
            <w:vAlign w:val="center"/>
          </w:tcPr>
          <w:p w14:paraId="7C6860DC" w14:textId="77777777" w:rsidR="00A563DC" w:rsidRPr="00B714EB" w:rsidRDefault="00A563DC" w:rsidP="00D4561B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B714EB">
              <w:rPr>
                <w:rFonts w:hAnsi="標楷體" w:hint="eastAsia"/>
                <w:noProof/>
                <w:sz w:val="22"/>
                <w:szCs w:val="22"/>
              </w:rPr>
              <w:t>一般學術研究及評議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B58DF64" w14:textId="77777777" w:rsidR="00A563DC" w:rsidRPr="00B714EB" w:rsidRDefault="00A563DC" w:rsidP="00D4561B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 w:rsidRPr="00B714EB">
              <w:rPr>
                <w:rFonts w:hAnsi="細明體"/>
                <w:noProof/>
                <w:spacing w:val="-2"/>
                <w:sz w:val="22"/>
                <w:szCs w:val="22"/>
              </w:rPr>
              <w:t>6,671,554,000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B7EE8C1" w14:textId="77777777" w:rsidR="00A563DC" w:rsidRPr="00B714EB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B714EB">
              <w:rPr>
                <w:rFonts w:hAnsi="細明體"/>
                <w:noProof/>
                <w:sz w:val="22"/>
                <w:szCs w:val="22"/>
              </w:rPr>
              <w:t>189,579,500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EB3FD65" w14:textId="77777777" w:rsidR="00A563DC" w:rsidRPr="00B714EB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B714EB">
              <w:rPr>
                <w:rFonts w:hAnsi="細明體"/>
                <w:noProof/>
                <w:sz w:val="22"/>
                <w:szCs w:val="22"/>
              </w:rPr>
              <w:t>2.84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1A0CD7E5" w14:textId="21F4973F" w:rsidR="00A563DC" w:rsidRPr="00B714EB" w:rsidRDefault="00C1676E" w:rsidP="00D4561B">
            <w:pPr>
              <w:pStyle w:val="4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2"/>
                <w:szCs w:val="22"/>
              </w:rPr>
              <w:t>量子電腦專題中心無塵室及量測實驗室配管工程</w:t>
            </w:r>
            <w:r w:rsidR="00F92E63">
              <w:rPr>
                <w:rFonts w:hAnsi="標楷體" w:hint="eastAsia"/>
                <w:noProof/>
                <w:sz w:val="22"/>
                <w:szCs w:val="22"/>
              </w:rPr>
              <w:t>、電子束微影系統</w:t>
            </w:r>
            <w:r w:rsidR="0089706E">
              <w:rPr>
                <w:rFonts w:hAnsi="標楷體" w:hint="eastAsia"/>
                <w:noProof/>
                <w:sz w:val="22"/>
                <w:szCs w:val="22"/>
              </w:rPr>
              <w:t>等</w:t>
            </w:r>
            <w:r>
              <w:rPr>
                <w:rFonts w:hAnsi="標楷體" w:hint="eastAsia"/>
                <w:noProof/>
                <w:sz w:val="22"/>
                <w:szCs w:val="22"/>
              </w:rPr>
              <w:t>案</w:t>
            </w:r>
            <w:r w:rsidR="005F3B7A">
              <w:rPr>
                <w:rFonts w:hAnsi="標楷體" w:hint="eastAsia"/>
                <w:noProof/>
                <w:sz w:val="22"/>
                <w:szCs w:val="22"/>
              </w:rPr>
              <w:t>，合約期程跨年度，須保留繼續執行</w:t>
            </w:r>
            <w:r w:rsidR="00A563DC" w:rsidRPr="00B714EB">
              <w:rPr>
                <w:rFonts w:hAnsi="標楷體" w:hint="eastAsia"/>
                <w:noProof/>
                <w:sz w:val="22"/>
                <w:szCs w:val="22"/>
              </w:rPr>
              <w:t>。</w:t>
            </w:r>
          </w:p>
        </w:tc>
      </w:tr>
      <w:tr w:rsidR="00A563DC" w:rsidRPr="00B714EB" w14:paraId="2D4FE0EE" w14:textId="77777777" w:rsidTr="00D4561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430" w:type="dxa"/>
            <w:shd w:val="clear" w:color="auto" w:fill="auto"/>
            <w:vAlign w:val="center"/>
          </w:tcPr>
          <w:p w14:paraId="51D2E48E" w14:textId="77777777" w:rsidR="00A563DC" w:rsidRPr="00B714EB" w:rsidRDefault="00A563DC" w:rsidP="00D4561B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B714EB">
              <w:rPr>
                <w:rFonts w:hAnsi="標楷體" w:hint="eastAsia"/>
                <w:noProof/>
                <w:sz w:val="22"/>
                <w:szCs w:val="22"/>
              </w:rPr>
              <w:t>自然及人文社會科學研究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296F26E" w14:textId="77777777" w:rsidR="00A563DC" w:rsidRPr="00B714EB" w:rsidRDefault="00A563DC" w:rsidP="00D4561B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 w:rsidRPr="00B714EB">
              <w:rPr>
                <w:rFonts w:hAnsi="細明體"/>
                <w:noProof/>
                <w:spacing w:val="-2"/>
                <w:sz w:val="22"/>
                <w:szCs w:val="22"/>
              </w:rPr>
              <w:t>4,448,778,000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3DF2D72" w14:textId="77777777" w:rsidR="00A563DC" w:rsidRPr="00B714EB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B714EB">
              <w:rPr>
                <w:rFonts w:hAnsi="細明體"/>
                <w:noProof/>
                <w:sz w:val="22"/>
                <w:szCs w:val="22"/>
              </w:rPr>
              <w:t>92,046,666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3DF2CD4" w14:textId="77777777" w:rsidR="00A563DC" w:rsidRPr="00B714EB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B714EB">
              <w:rPr>
                <w:rFonts w:hAnsi="細明體"/>
                <w:noProof/>
                <w:sz w:val="22"/>
                <w:szCs w:val="22"/>
              </w:rPr>
              <w:t>2.07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53C7A69E" w14:textId="61706DC2" w:rsidR="00A563DC" w:rsidRPr="00B714EB" w:rsidRDefault="0089706E" w:rsidP="00D4561B">
            <w:pPr>
              <w:pStyle w:val="4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2"/>
                <w:szCs w:val="22"/>
              </w:rPr>
              <w:t>雙光子顯微鏡及全像光刺激系統</w:t>
            </w:r>
            <w:r w:rsidR="00583E9A">
              <w:rPr>
                <w:rFonts w:hAnsi="標楷體" w:hint="eastAsia"/>
                <w:noProof/>
                <w:sz w:val="22"/>
                <w:szCs w:val="22"/>
              </w:rPr>
              <w:t>等</w:t>
            </w:r>
            <w:r>
              <w:rPr>
                <w:rFonts w:hAnsi="標楷體" w:hint="eastAsia"/>
                <w:noProof/>
                <w:sz w:val="22"/>
                <w:szCs w:val="22"/>
              </w:rPr>
              <w:t>案</w:t>
            </w:r>
            <w:r w:rsidR="00F77676">
              <w:rPr>
                <w:rFonts w:hAnsi="標楷體" w:hint="eastAsia"/>
                <w:noProof/>
                <w:sz w:val="22"/>
                <w:szCs w:val="22"/>
              </w:rPr>
              <w:t>，</w:t>
            </w:r>
            <w:r w:rsidR="00F92E63">
              <w:rPr>
                <w:rFonts w:hAnsi="標楷體" w:hint="eastAsia"/>
                <w:noProof/>
                <w:sz w:val="22"/>
                <w:szCs w:val="22"/>
              </w:rPr>
              <w:t>合約期程跨年度，須保留繼續執行</w:t>
            </w:r>
            <w:r w:rsidR="00F92E63" w:rsidRPr="00B714EB">
              <w:rPr>
                <w:rFonts w:hAnsi="標楷體" w:hint="eastAsia"/>
                <w:noProof/>
                <w:sz w:val="22"/>
                <w:szCs w:val="22"/>
              </w:rPr>
              <w:t>。</w:t>
            </w:r>
          </w:p>
        </w:tc>
      </w:tr>
      <w:tr w:rsidR="00A563DC" w:rsidRPr="00B714EB" w14:paraId="5E82D380" w14:textId="77777777" w:rsidTr="00D4561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430" w:type="dxa"/>
            <w:shd w:val="clear" w:color="auto" w:fill="auto"/>
            <w:vAlign w:val="center"/>
          </w:tcPr>
          <w:p w14:paraId="6C74C2A8" w14:textId="77777777" w:rsidR="00A563DC" w:rsidRPr="00B714EB" w:rsidRDefault="00A563DC" w:rsidP="00D4561B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B714EB">
              <w:rPr>
                <w:rFonts w:hAnsi="標楷體" w:hint="eastAsia"/>
                <w:noProof/>
                <w:sz w:val="22"/>
                <w:szCs w:val="22"/>
              </w:rPr>
              <w:t>南部院區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65C89B6" w14:textId="77777777" w:rsidR="00A563DC" w:rsidRPr="00B714EB" w:rsidRDefault="00A563DC" w:rsidP="00D4561B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 w:rsidRPr="00B714EB">
              <w:rPr>
                <w:rFonts w:hAnsi="細明體"/>
                <w:noProof/>
                <w:spacing w:val="-2"/>
                <w:sz w:val="22"/>
                <w:szCs w:val="22"/>
              </w:rPr>
              <w:t>820,380,000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71BED80" w14:textId="77777777" w:rsidR="00A563DC" w:rsidRPr="00B714EB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B714EB">
              <w:rPr>
                <w:rFonts w:hAnsi="細明體"/>
                <w:noProof/>
                <w:sz w:val="22"/>
                <w:szCs w:val="22"/>
              </w:rPr>
              <w:t>425,897,097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5730DEF" w14:textId="77777777" w:rsidR="00A563DC" w:rsidRPr="00B714EB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B714EB">
              <w:rPr>
                <w:rFonts w:hAnsi="細明體"/>
                <w:noProof/>
                <w:sz w:val="22"/>
                <w:szCs w:val="22"/>
              </w:rPr>
              <w:t>51.91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69EA59C5" w14:textId="6F94870E" w:rsidR="00A563DC" w:rsidRPr="00B714EB" w:rsidRDefault="00E7472F" w:rsidP="00D4561B">
            <w:pPr>
              <w:pStyle w:val="4"/>
              <w:rPr>
                <w:rFonts w:hAnsi="標楷體"/>
                <w:sz w:val="22"/>
                <w:szCs w:val="22"/>
              </w:rPr>
            </w:pPr>
            <w:r w:rsidRPr="00E7472F">
              <w:rPr>
                <w:rFonts w:hAnsi="標楷體" w:hint="eastAsia"/>
                <w:noProof/>
                <w:sz w:val="22"/>
                <w:szCs w:val="22"/>
              </w:rPr>
              <w:t>量子科技實驗大樓案因多次流標</w:t>
            </w:r>
            <w:r w:rsidR="00900787" w:rsidRPr="00E7472F">
              <w:rPr>
                <w:rFonts w:hAnsi="標楷體" w:hint="eastAsia"/>
                <w:noProof/>
                <w:sz w:val="22"/>
                <w:szCs w:val="22"/>
              </w:rPr>
              <w:t>，合約期程跨年度，須保留繼續執行。</w:t>
            </w:r>
          </w:p>
        </w:tc>
      </w:tr>
    </w:tbl>
    <w:p w14:paraId="5BF8B5C8" w14:textId="77777777" w:rsidR="00A563DC" w:rsidRDefault="00A563DC" w:rsidP="00A563DC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本表所列項目係指應付</w:t>
      </w:r>
      <w:r w:rsidRPr="00625D9C">
        <w:rPr>
          <w:rFonts w:hint="eastAsia"/>
        </w:rPr>
        <w:t>保留數達20</w:t>
      </w:r>
      <w:r w:rsidRPr="003D5172">
        <w:rPr>
          <w:rFonts w:hint="eastAsia"/>
        </w:rPr>
        <w:t>％</w:t>
      </w:r>
      <w:r w:rsidRPr="00625D9C">
        <w:rPr>
          <w:rFonts w:hint="eastAsia"/>
        </w:rPr>
        <w:t>，或3千萬元以上者</w:t>
      </w:r>
      <w:r>
        <w:t>。</w:t>
      </w:r>
    </w:p>
    <w:p w14:paraId="6F62A327" w14:textId="77777777" w:rsidR="00A563DC" w:rsidRDefault="00A563DC" w:rsidP="00A563DC">
      <w:pPr>
        <w:pStyle w:val="aa"/>
      </w:pPr>
    </w:p>
    <w:tbl>
      <w:tblPr>
        <w:tblW w:w="20015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0"/>
        <w:gridCol w:w="3261"/>
        <w:gridCol w:w="3260"/>
        <w:gridCol w:w="1276"/>
        <w:gridCol w:w="8788"/>
      </w:tblGrid>
      <w:tr w:rsidR="00A563DC" w:rsidRPr="0093340E" w14:paraId="7B030D39" w14:textId="77777777" w:rsidTr="00D4561B">
        <w:trPr>
          <w:cantSplit/>
          <w:trHeight w:val="369"/>
          <w:tblHeader/>
        </w:trPr>
        <w:tc>
          <w:tcPr>
            <w:tcW w:w="20015" w:type="dxa"/>
            <w:gridSpan w:val="5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021C8884" w14:textId="77777777" w:rsidR="00A563DC" w:rsidRPr="005D0E30" w:rsidRDefault="00A563DC" w:rsidP="00D4561B">
            <w:pPr>
              <w:jc w:val="left"/>
              <w:rPr>
                <w:rFonts w:hAnsi="標楷體"/>
                <w:sz w:val="28"/>
                <w:szCs w:val="24"/>
              </w:rPr>
            </w:pPr>
            <w:r w:rsidRPr="005D0E30">
              <w:rPr>
                <w:rFonts w:hAnsi="標楷體" w:hint="eastAsia"/>
                <w:sz w:val="28"/>
                <w:szCs w:val="24"/>
              </w:rPr>
              <w:t xml:space="preserve">2. </w:t>
            </w:r>
            <w:r w:rsidRPr="005D0E30">
              <w:rPr>
                <w:rFonts w:hAnsi="標楷體"/>
                <w:sz w:val="28"/>
                <w:szCs w:val="24"/>
              </w:rPr>
              <w:t xml:space="preserve"> </w:t>
            </w:r>
            <w:r>
              <w:rPr>
                <w:rFonts w:hAnsi="標楷體" w:hint="eastAsia"/>
                <w:sz w:val="28"/>
                <w:szCs w:val="24"/>
              </w:rPr>
              <w:t>113</w:t>
            </w:r>
            <w:r w:rsidRPr="005D0E30">
              <w:rPr>
                <w:rFonts w:hAnsi="標楷體" w:hint="eastAsia"/>
                <w:sz w:val="28"/>
                <w:szCs w:val="24"/>
              </w:rPr>
              <w:t>年度賸餘數簡明表</w:t>
            </w:r>
          </w:p>
          <w:p w14:paraId="1BADF0FE" w14:textId="77777777" w:rsidR="00A563DC" w:rsidRPr="0093340E" w:rsidRDefault="00A563DC" w:rsidP="00D4561B">
            <w:pPr>
              <w:pStyle w:val="a8"/>
              <w:ind w:left="48" w:right="48"/>
              <w:jc w:val="right"/>
              <w:rPr>
                <w:rFonts w:ascii="標楷體" w:hAnsi="標楷體"/>
                <w:sz w:val="22"/>
                <w:szCs w:val="22"/>
              </w:rPr>
            </w:pPr>
            <w:r w:rsidRPr="0093340E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93340E">
              <w:rPr>
                <w:rFonts w:ascii="標楷體" w:hAnsi="標楷體"/>
                <w:sz w:val="24"/>
                <w:szCs w:val="24"/>
              </w:rPr>
              <w:t>：</w:t>
            </w:r>
            <w:r w:rsidRPr="0093340E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A563DC" w:rsidRPr="00064EBE" w14:paraId="7498106D" w14:textId="77777777" w:rsidTr="00D4561B">
        <w:trPr>
          <w:cantSplit/>
          <w:trHeight w:val="369"/>
          <w:tblHeader/>
        </w:trPr>
        <w:tc>
          <w:tcPr>
            <w:tcW w:w="343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F1F4974" w14:textId="77777777" w:rsidR="00A563DC" w:rsidRPr="00A25A7D" w:rsidRDefault="00A563DC" w:rsidP="00D4561B">
            <w:pPr>
              <w:pStyle w:val="a8"/>
              <w:ind w:left="48" w:right="48"/>
              <w:rPr>
                <w:sz w:val="22"/>
                <w:szCs w:val="22"/>
              </w:rPr>
            </w:pPr>
            <w:r w:rsidRPr="00A25A7D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1C9D3" w14:textId="77777777" w:rsidR="00A563DC" w:rsidRPr="00A25A7D" w:rsidRDefault="00A563DC" w:rsidP="00D4561B">
            <w:pPr>
              <w:pStyle w:val="a8"/>
              <w:ind w:left="48" w:right="48"/>
              <w:rPr>
                <w:sz w:val="22"/>
                <w:szCs w:val="22"/>
              </w:rPr>
            </w:pPr>
            <w:r w:rsidRPr="00A25A7D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85F99" w14:textId="77777777" w:rsidR="00A563DC" w:rsidRPr="00A25A7D" w:rsidRDefault="00A563DC" w:rsidP="00D4561B">
            <w:pPr>
              <w:pStyle w:val="a8"/>
              <w:ind w:left="48" w:right="48"/>
              <w:rPr>
                <w:sz w:val="22"/>
                <w:szCs w:val="22"/>
              </w:rPr>
            </w:pPr>
            <w:r w:rsidRPr="00A25A7D">
              <w:rPr>
                <w:rFonts w:hint="eastAsia"/>
                <w:sz w:val="22"/>
                <w:szCs w:val="22"/>
              </w:rPr>
              <w:t>賸餘數</w:t>
            </w:r>
          </w:p>
        </w:tc>
        <w:tc>
          <w:tcPr>
            <w:tcW w:w="8788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638300C" w14:textId="77777777" w:rsidR="00A563DC" w:rsidRPr="00A25A7D" w:rsidRDefault="00A563DC" w:rsidP="00D4561B">
            <w:pPr>
              <w:pStyle w:val="a8"/>
              <w:ind w:left="48" w:right="48"/>
              <w:rPr>
                <w:sz w:val="22"/>
                <w:szCs w:val="22"/>
              </w:rPr>
            </w:pPr>
            <w:r w:rsidRPr="00A25A7D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A563DC" w:rsidRPr="00064EBE" w14:paraId="4E98AEB4" w14:textId="77777777" w:rsidTr="00D4561B">
        <w:trPr>
          <w:cantSplit/>
          <w:trHeight w:val="369"/>
          <w:tblHeader/>
        </w:trPr>
        <w:tc>
          <w:tcPr>
            <w:tcW w:w="3430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8BB1E29" w14:textId="77777777" w:rsidR="00A563DC" w:rsidRPr="00A25A7D" w:rsidRDefault="00A563DC" w:rsidP="00D4561B">
            <w:pPr>
              <w:pStyle w:val="2"/>
              <w:rPr>
                <w:noProof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0C86A" w14:textId="77777777" w:rsidR="00A563DC" w:rsidRPr="00A25A7D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542DB" w14:textId="77777777" w:rsidR="00A563DC" w:rsidRPr="00A25A7D" w:rsidRDefault="00A563DC" w:rsidP="00D4561B">
            <w:pPr>
              <w:pStyle w:val="3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A25A7D">
              <w:rPr>
                <w:rFonts w:ascii="標楷體" w:eastAsia="標楷體" w:hAnsi="標楷體" w:hint="eastAsia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295D1" w14:textId="77777777" w:rsidR="00A563DC" w:rsidRPr="00A25A7D" w:rsidRDefault="00A563DC" w:rsidP="00D4561B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A25A7D">
              <w:rPr>
                <w:rFonts w:ascii="標楷體" w:eastAsia="標楷體" w:hAnsi="標楷體" w:hint="eastAsia"/>
                <w:sz w:val="22"/>
                <w:szCs w:val="22"/>
              </w:rPr>
              <w:t>％</w:t>
            </w:r>
          </w:p>
        </w:tc>
        <w:tc>
          <w:tcPr>
            <w:tcW w:w="8788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AA26A0" w14:textId="77777777" w:rsidR="00A563DC" w:rsidRPr="00A25A7D" w:rsidRDefault="00A563DC" w:rsidP="00D4561B">
            <w:pPr>
              <w:pStyle w:val="4"/>
              <w:rPr>
                <w:sz w:val="22"/>
                <w:szCs w:val="22"/>
              </w:rPr>
            </w:pPr>
          </w:p>
        </w:tc>
      </w:tr>
      <w:tr w:rsidR="00A563DC" w:rsidRPr="001073A1" w14:paraId="116E23A1" w14:textId="77777777" w:rsidTr="00D4561B">
        <w:trPr>
          <w:trHeight w:val="369"/>
        </w:trPr>
        <w:tc>
          <w:tcPr>
            <w:tcW w:w="3430" w:type="dxa"/>
            <w:shd w:val="clear" w:color="auto" w:fill="auto"/>
            <w:vAlign w:val="center"/>
          </w:tcPr>
          <w:p w14:paraId="5272FC6B" w14:textId="77777777" w:rsidR="00A563DC" w:rsidRPr="001073A1" w:rsidRDefault="00A563DC" w:rsidP="00D4561B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1073A1">
              <w:rPr>
                <w:rFonts w:hAnsi="標楷體" w:hint="eastAsia"/>
                <w:b/>
                <w:noProof/>
                <w:sz w:val="22"/>
                <w:szCs w:val="22"/>
              </w:rPr>
              <w:t>總統府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04A6439" w14:textId="77777777" w:rsidR="00A563DC" w:rsidRPr="001073A1" w:rsidRDefault="00A563DC" w:rsidP="00D4561B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60F39FE5" w14:textId="77777777" w:rsidR="00A563DC" w:rsidRPr="001073A1" w:rsidRDefault="00A563DC" w:rsidP="00D4561B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D49EF13" w14:textId="77777777" w:rsidR="00A563DC" w:rsidRPr="001073A1" w:rsidRDefault="00A563DC" w:rsidP="00D4561B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788" w:type="dxa"/>
            <w:shd w:val="clear" w:color="auto" w:fill="auto"/>
            <w:vAlign w:val="center"/>
          </w:tcPr>
          <w:p w14:paraId="1865B8C5" w14:textId="77777777" w:rsidR="00A563DC" w:rsidRPr="001073A1" w:rsidRDefault="00A563DC" w:rsidP="00D4561B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A563DC" w:rsidRPr="001073A1" w14:paraId="283FA87F" w14:textId="77777777" w:rsidTr="00D4561B">
        <w:trPr>
          <w:trHeight w:val="369"/>
        </w:trPr>
        <w:tc>
          <w:tcPr>
            <w:tcW w:w="3430" w:type="dxa"/>
            <w:shd w:val="clear" w:color="auto" w:fill="auto"/>
            <w:vAlign w:val="center"/>
          </w:tcPr>
          <w:p w14:paraId="49598498" w14:textId="77777777" w:rsidR="00A563DC" w:rsidRPr="001073A1" w:rsidRDefault="00A563DC" w:rsidP="00D4561B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1073A1">
              <w:rPr>
                <w:rFonts w:hAnsi="標楷體" w:hint="eastAsia"/>
                <w:noProof/>
                <w:sz w:val="22"/>
                <w:szCs w:val="22"/>
              </w:rPr>
              <w:t>一般行政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A40A266" w14:textId="77777777" w:rsidR="00A563DC" w:rsidRPr="001073A1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1073A1">
              <w:rPr>
                <w:rFonts w:hAnsi="細明體"/>
                <w:noProof/>
                <w:sz w:val="22"/>
                <w:szCs w:val="22"/>
              </w:rPr>
              <w:t>1,006,887,000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CA2DB19" w14:textId="77777777" w:rsidR="00A563DC" w:rsidRPr="001073A1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1073A1">
              <w:rPr>
                <w:rFonts w:hAnsi="細明體"/>
                <w:noProof/>
                <w:sz w:val="22"/>
                <w:szCs w:val="22"/>
              </w:rPr>
              <w:t>48,955,930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EBC4931" w14:textId="77777777" w:rsidR="00A563DC" w:rsidRPr="001073A1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1073A1">
              <w:rPr>
                <w:rFonts w:hAnsi="細明體"/>
                <w:noProof/>
                <w:sz w:val="22"/>
                <w:szCs w:val="22"/>
              </w:rPr>
              <w:t>4.86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5850A10F" w14:textId="3697A972" w:rsidR="00A563DC" w:rsidRPr="001073A1" w:rsidRDefault="00A563DC" w:rsidP="00D4561B">
            <w:pPr>
              <w:pStyle w:val="4"/>
              <w:rPr>
                <w:rFonts w:hAnsi="標楷體"/>
                <w:sz w:val="22"/>
                <w:szCs w:val="22"/>
              </w:rPr>
            </w:pPr>
            <w:r w:rsidRPr="001073A1">
              <w:rPr>
                <w:rFonts w:hAnsi="標楷體" w:hint="eastAsia"/>
                <w:noProof/>
                <w:sz w:val="22"/>
                <w:szCs w:val="22"/>
              </w:rPr>
              <w:t>按業務需要減少支付之賸餘</w:t>
            </w:r>
            <w:r w:rsidR="00117657">
              <w:rPr>
                <w:rFonts w:hAnsi="標楷體" w:hint="eastAsia"/>
                <w:noProof/>
                <w:sz w:val="22"/>
                <w:szCs w:val="22"/>
              </w:rPr>
              <w:t>及實際進用員額較少之人事費結餘。</w:t>
            </w:r>
          </w:p>
        </w:tc>
      </w:tr>
      <w:tr w:rsidR="00A563DC" w:rsidRPr="001073A1" w14:paraId="25493B02" w14:textId="77777777" w:rsidTr="00D4561B">
        <w:trPr>
          <w:trHeight w:val="369"/>
        </w:trPr>
        <w:tc>
          <w:tcPr>
            <w:tcW w:w="3430" w:type="dxa"/>
            <w:shd w:val="clear" w:color="auto" w:fill="auto"/>
            <w:vAlign w:val="center"/>
          </w:tcPr>
          <w:p w14:paraId="2D2FE721" w14:textId="77777777" w:rsidR="00A563DC" w:rsidRPr="001073A1" w:rsidRDefault="00A563DC" w:rsidP="00D4561B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1073A1">
              <w:rPr>
                <w:rFonts w:hAnsi="標楷體" w:hint="eastAsia"/>
                <w:b/>
                <w:noProof/>
                <w:sz w:val="22"/>
                <w:szCs w:val="22"/>
              </w:rPr>
              <w:t>中央研究院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1C2B269" w14:textId="77777777" w:rsidR="00A563DC" w:rsidRPr="001073A1" w:rsidRDefault="00A563DC" w:rsidP="00D4561B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45431C51" w14:textId="77777777" w:rsidR="00A563DC" w:rsidRPr="001073A1" w:rsidRDefault="00A563DC" w:rsidP="00D4561B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AA235C7" w14:textId="77777777" w:rsidR="00A563DC" w:rsidRPr="001073A1" w:rsidRDefault="00A563DC" w:rsidP="00D4561B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788" w:type="dxa"/>
            <w:shd w:val="clear" w:color="auto" w:fill="auto"/>
            <w:vAlign w:val="center"/>
          </w:tcPr>
          <w:p w14:paraId="7BF5F1C6" w14:textId="77777777" w:rsidR="00A563DC" w:rsidRPr="001073A1" w:rsidRDefault="00A563DC" w:rsidP="00D4561B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A563DC" w:rsidRPr="001073A1" w14:paraId="1A16006E" w14:textId="77777777" w:rsidTr="00D4561B">
        <w:trPr>
          <w:trHeight w:val="369"/>
        </w:trPr>
        <w:tc>
          <w:tcPr>
            <w:tcW w:w="3430" w:type="dxa"/>
            <w:shd w:val="clear" w:color="auto" w:fill="auto"/>
            <w:vAlign w:val="center"/>
          </w:tcPr>
          <w:p w14:paraId="05697BCB" w14:textId="77777777" w:rsidR="00A563DC" w:rsidRPr="001073A1" w:rsidRDefault="00A563DC" w:rsidP="00D4561B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1073A1">
              <w:rPr>
                <w:rFonts w:hAnsi="標楷體" w:hint="eastAsia"/>
                <w:noProof/>
                <w:sz w:val="22"/>
                <w:szCs w:val="22"/>
              </w:rPr>
              <w:t>一般學術研究及評議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ABED9D6" w14:textId="77777777" w:rsidR="00A563DC" w:rsidRPr="001073A1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1073A1">
              <w:rPr>
                <w:rFonts w:hAnsi="細明體"/>
                <w:noProof/>
                <w:sz w:val="22"/>
                <w:szCs w:val="22"/>
              </w:rPr>
              <w:t>6,671,554,000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6B7BE55" w14:textId="77777777" w:rsidR="00A563DC" w:rsidRPr="001073A1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1073A1">
              <w:rPr>
                <w:rFonts w:hAnsi="細明體"/>
                <w:noProof/>
                <w:sz w:val="22"/>
                <w:szCs w:val="22"/>
              </w:rPr>
              <w:t>226,194,280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20DA9AF" w14:textId="77777777" w:rsidR="00A563DC" w:rsidRPr="001073A1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1073A1">
              <w:rPr>
                <w:rFonts w:hAnsi="細明體"/>
                <w:noProof/>
                <w:sz w:val="22"/>
                <w:szCs w:val="22"/>
              </w:rPr>
              <w:t>3.39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31335A25" w14:textId="0A34819C" w:rsidR="00A563DC" w:rsidRPr="001073A1" w:rsidRDefault="00A563DC" w:rsidP="00D4561B">
            <w:pPr>
              <w:pStyle w:val="4"/>
              <w:rPr>
                <w:rFonts w:hAnsi="標楷體"/>
                <w:sz w:val="22"/>
                <w:szCs w:val="22"/>
              </w:rPr>
            </w:pPr>
            <w:r w:rsidRPr="001073A1">
              <w:rPr>
                <w:rFonts w:hAnsi="標楷體" w:hint="eastAsia"/>
                <w:noProof/>
                <w:sz w:val="22"/>
                <w:szCs w:val="22"/>
              </w:rPr>
              <w:t>補(捐)助經費及採購財</w:t>
            </w:r>
            <w:r w:rsidR="00DC6E61">
              <w:rPr>
                <w:rFonts w:hAnsi="標楷體" w:hint="eastAsia"/>
                <w:noProof/>
                <w:sz w:val="22"/>
                <w:szCs w:val="22"/>
              </w:rPr>
              <w:t>物</w:t>
            </w:r>
            <w:r w:rsidRPr="001073A1">
              <w:rPr>
                <w:rFonts w:hAnsi="標楷體" w:hint="eastAsia"/>
                <w:noProof/>
                <w:sz w:val="22"/>
                <w:szCs w:val="22"/>
              </w:rPr>
              <w:t>結餘。</w:t>
            </w:r>
          </w:p>
        </w:tc>
      </w:tr>
      <w:tr w:rsidR="00A563DC" w:rsidRPr="001073A1" w14:paraId="7F94DF2A" w14:textId="77777777" w:rsidTr="00D4561B">
        <w:trPr>
          <w:trHeight w:val="369"/>
        </w:trPr>
        <w:tc>
          <w:tcPr>
            <w:tcW w:w="3430" w:type="dxa"/>
            <w:shd w:val="clear" w:color="auto" w:fill="auto"/>
            <w:vAlign w:val="center"/>
          </w:tcPr>
          <w:p w14:paraId="591B3E45" w14:textId="77777777" w:rsidR="00A563DC" w:rsidRPr="001073A1" w:rsidRDefault="00A563DC" w:rsidP="00D4561B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1073A1">
              <w:rPr>
                <w:rFonts w:hAnsi="標楷體" w:hint="eastAsia"/>
                <w:noProof/>
                <w:sz w:val="22"/>
                <w:szCs w:val="22"/>
              </w:rPr>
              <w:t>自然及人文社會科學研究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530D3C2" w14:textId="77777777" w:rsidR="00A563DC" w:rsidRPr="001073A1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1073A1">
              <w:rPr>
                <w:rFonts w:hAnsi="細明體"/>
                <w:noProof/>
                <w:sz w:val="22"/>
                <w:szCs w:val="22"/>
              </w:rPr>
              <w:t>4,448,778,000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D38622A" w14:textId="77777777" w:rsidR="00A563DC" w:rsidRPr="001073A1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1073A1">
              <w:rPr>
                <w:rFonts w:hAnsi="細明體"/>
                <w:noProof/>
                <w:sz w:val="22"/>
                <w:szCs w:val="22"/>
              </w:rPr>
              <w:t>42,613,736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71AB0F0" w14:textId="77777777" w:rsidR="00A563DC" w:rsidRPr="001073A1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1073A1">
              <w:rPr>
                <w:rFonts w:hAnsi="細明體"/>
                <w:noProof/>
                <w:sz w:val="22"/>
                <w:szCs w:val="22"/>
              </w:rPr>
              <w:t>0.96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1602AC33" w14:textId="72BDC8D6" w:rsidR="00A563DC" w:rsidRPr="001073A1" w:rsidRDefault="00A563DC" w:rsidP="00D4561B">
            <w:pPr>
              <w:pStyle w:val="4"/>
              <w:rPr>
                <w:rFonts w:hAnsi="標楷體"/>
                <w:sz w:val="22"/>
                <w:szCs w:val="22"/>
              </w:rPr>
            </w:pPr>
            <w:r w:rsidRPr="001073A1">
              <w:rPr>
                <w:rFonts w:hAnsi="標楷體" w:hint="eastAsia"/>
                <w:noProof/>
                <w:sz w:val="22"/>
                <w:szCs w:val="22"/>
              </w:rPr>
              <w:t>採購財物結餘。</w:t>
            </w:r>
          </w:p>
        </w:tc>
      </w:tr>
    </w:tbl>
    <w:p w14:paraId="0D4248C5" w14:textId="77777777" w:rsidR="00A563DC" w:rsidRDefault="00A563DC" w:rsidP="00A563DC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</w:t>
      </w:r>
      <w:r>
        <w:t>，</w:t>
      </w:r>
      <w:r>
        <w:rPr>
          <w:rFonts w:hint="eastAsia"/>
        </w:rPr>
        <w:t>或3千萬元以上者</w:t>
      </w:r>
      <w:r>
        <w:t>。</w:t>
      </w:r>
    </w:p>
    <w:p w14:paraId="42EE6071" w14:textId="77777777" w:rsidR="00A563DC" w:rsidRDefault="00A563DC" w:rsidP="00A563DC">
      <w:pPr>
        <w:pStyle w:val="aa"/>
      </w:pPr>
    </w:p>
    <w:p w14:paraId="4DF6B5B4" w14:textId="77777777" w:rsidR="00A563DC" w:rsidRDefault="00A563DC" w:rsidP="00A563DC"/>
    <w:p w14:paraId="0CA58E64" w14:textId="77777777" w:rsidR="00A563DC" w:rsidRPr="0093340E" w:rsidRDefault="00A563DC" w:rsidP="00A563DC"/>
    <w:p w14:paraId="17C5D1AE" w14:textId="77777777" w:rsidR="00A563DC" w:rsidRPr="00CA2A8C" w:rsidRDefault="00A563DC" w:rsidP="00A563DC">
      <w:pPr>
        <w:pStyle w:val="10"/>
        <w:jc w:val="right"/>
      </w:pPr>
    </w:p>
    <w:tbl>
      <w:tblPr>
        <w:tblW w:w="2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835"/>
        <w:gridCol w:w="3261"/>
        <w:gridCol w:w="3260"/>
        <w:gridCol w:w="1276"/>
        <w:gridCol w:w="8788"/>
      </w:tblGrid>
      <w:tr w:rsidR="00A563DC" w:rsidRPr="000F2E19" w14:paraId="477D944B" w14:textId="77777777" w:rsidTr="00D4561B">
        <w:trPr>
          <w:cantSplit/>
          <w:trHeight w:val="284"/>
          <w:tblHeader/>
        </w:trPr>
        <w:tc>
          <w:tcPr>
            <w:tcW w:w="20015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14:paraId="1B09D050" w14:textId="77777777" w:rsidR="00A563DC" w:rsidRPr="00CE423E" w:rsidRDefault="00A563DC" w:rsidP="00D4561B">
            <w:pPr>
              <w:pStyle w:val="10"/>
              <w:rPr>
                <w:rFonts w:hAnsi="標楷體"/>
                <w:sz w:val="28"/>
              </w:rPr>
            </w:pPr>
            <w:r w:rsidRPr="00CE423E">
              <w:rPr>
                <w:rFonts w:hAnsi="標楷體" w:hint="eastAsia"/>
                <w:sz w:val="28"/>
              </w:rPr>
              <w:lastRenderedPageBreak/>
              <w:t>3.  以前年度歲出減免（註銷）數簡明表</w:t>
            </w:r>
          </w:p>
          <w:p w14:paraId="62894734" w14:textId="77777777" w:rsidR="00A563DC" w:rsidRPr="000F2E19" w:rsidRDefault="00A563DC" w:rsidP="00D4561B">
            <w:pPr>
              <w:pStyle w:val="a8"/>
              <w:ind w:left="48" w:right="48"/>
              <w:jc w:val="right"/>
              <w:rPr>
                <w:rFonts w:ascii="標楷體" w:hAnsi="標楷體"/>
                <w:sz w:val="24"/>
                <w:szCs w:val="24"/>
              </w:rPr>
            </w:pPr>
            <w:r w:rsidRPr="000F2E19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0F2E19">
              <w:rPr>
                <w:rFonts w:ascii="標楷體" w:hAnsi="標楷體"/>
                <w:sz w:val="24"/>
                <w:szCs w:val="24"/>
              </w:rPr>
              <w:t>：</w:t>
            </w:r>
            <w:r w:rsidRPr="000F2E19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A563DC" w:rsidRPr="00CA093B" w14:paraId="531C6EF6" w14:textId="77777777" w:rsidTr="00D4561B">
        <w:trPr>
          <w:cantSplit/>
          <w:trHeight w:val="284"/>
          <w:tblHeader/>
        </w:trPr>
        <w:tc>
          <w:tcPr>
            <w:tcW w:w="595" w:type="dxa"/>
            <w:vMerge w:val="restart"/>
            <w:tcBorders>
              <w:left w:val="nil"/>
            </w:tcBorders>
            <w:vAlign w:val="center"/>
          </w:tcPr>
          <w:p w14:paraId="37AEEB7F" w14:textId="77777777" w:rsidR="00A563DC" w:rsidRPr="00CA2A8C" w:rsidRDefault="00A563DC" w:rsidP="00D4561B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CA2A8C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835" w:type="dxa"/>
            <w:vMerge w:val="restart"/>
            <w:tcBorders>
              <w:left w:val="nil"/>
              <w:bottom w:val="single" w:sz="4" w:space="0" w:color="auto"/>
            </w:tcBorders>
            <w:vAlign w:val="center"/>
          </w:tcPr>
          <w:p w14:paraId="4C8D3057" w14:textId="77777777" w:rsidR="00A563DC" w:rsidRPr="00CA2A8C" w:rsidRDefault="00A563DC" w:rsidP="00D4561B">
            <w:pPr>
              <w:pStyle w:val="a8"/>
              <w:ind w:left="48" w:right="48"/>
              <w:rPr>
                <w:sz w:val="22"/>
                <w:szCs w:val="22"/>
              </w:rPr>
            </w:pPr>
            <w:r w:rsidRPr="00CA2A8C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vAlign w:val="center"/>
          </w:tcPr>
          <w:p w14:paraId="5F846533" w14:textId="77777777" w:rsidR="00A563DC" w:rsidRPr="00CA2A8C" w:rsidRDefault="00A563DC" w:rsidP="00D4561B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CA2A8C">
              <w:rPr>
                <w:rFonts w:hint="eastAsia"/>
                <w:spacing w:val="-20"/>
                <w:sz w:val="22"/>
                <w:szCs w:val="22"/>
              </w:rPr>
              <w:t>以前年度</w:t>
            </w:r>
          </w:p>
          <w:p w14:paraId="752B4F6F" w14:textId="77777777" w:rsidR="00A563DC" w:rsidRPr="00CA2A8C" w:rsidRDefault="00A563DC" w:rsidP="00D4561B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CA2A8C">
              <w:rPr>
                <w:rFonts w:hint="eastAsia"/>
                <w:spacing w:val="-20"/>
                <w:sz w:val="22"/>
                <w:szCs w:val="22"/>
              </w:rPr>
              <w:t>轉入數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  <w:vAlign w:val="center"/>
          </w:tcPr>
          <w:p w14:paraId="19934379" w14:textId="77777777" w:rsidR="00A563DC" w:rsidRPr="00CA2A8C" w:rsidRDefault="00A563DC" w:rsidP="00D4561B">
            <w:pPr>
              <w:pStyle w:val="a8"/>
              <w:ind w:left="48" w:right="48"/>
              <w:rPr>
                <w:sz w:val="22"/>
                <w:szCs w:val="22"/>
              </w:rPr>
            </w:pPr>
            <w:r w:rsidRPr="00CA2A8C">
              <w:rPr>
                <w:rFonts w:hint="eastAsia"/>
                <w:sz w:val="22"/>
                <w:szCs w:val="22"/>
              </w:rPr>
              <w:t>減免</w:t>
            </w:r>
            <w:r w:rsidRPr="00CA2A8C">
              <w:rPr>
                <w:rFonts w:hint="eastAsia"/>
                <w:sz w:val="22"/>
                <w:szCs w:val="22"/>
              </w:rPr>
              <w:t>(</w:t>
            </w:r>
            <w:r w:rsidRPr="00CA2A8C">
              <w:rPr>
                <w:rFonts w:hint="eastAsia"/>
                <w:sz w:val="22"/>
                <w:szCs w:val="22"/>
              </w:rPr>
              <w:t>註銷</w:t>
            </w:r>
            <w:r w:rsidRPr="00CA2A8C">
              <w:rPr>
                <w:rFonts w:hint="eastAsia"/>
                <w:sz w:val="22"/>
                <w:szCs w:val="22"/>
              </w:rPr>
              <w:t>)</w:t>
            </w:r>
            <w:r w:rsidRPr="00CA2A8C">
              <w:rPr>
                <w:rFonts w:hint="eastAsia"/>
                <w:sz w:val="22"/>
                <w:szCs w:val="22"/>
              </w:rPr>
              <w:t>數</w:t>
            </w:r>
          </w:p>
        </w:tc>
        <w:tc>
          <w:tcPr>
            <w:tcW w:w="8788" w:type="dxa"/>
            <w:vMerge w:val="restart"/>
            <w:tcBorders>
              <w:bottom w:val="single" w:sz="4" w:space="0" w:color="auto"/>
              <w:right w:val="nil"/>
            </w:tcBorders>
            <w:vAlign w:val="center"/>
          </w:tcPr>
          <w:p w14:paraId="41902D08" w14:textId="77777777" w:rsidR="00A563DC" w:rsidRPr="00CA2A8C" w:rsidRDefault="00A563DC" w:rsidP="00D4561B">
            <w:pPr>
              <w:pStyle w:val="a8"/>
              <w:ind w:left="48" w:right="48"/>
              <w:rPr>
                <w:sz w:val="22"/>
                <w:szCs w:val="22"/>
              </w:rPr>
            </w:pPr>
            <w:r w:rsidRPr="00CA2A8C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A563DC" w:rsidRPr="00CA093B" w14:paraId="75B28C9D" w14:textId="77777777" w:rsidTr="00D4561B">
        <w:trPr>
          <w:cantSplit/>
          <w:trHeight w:val="284"/>
          <w:tblHeader/>
        </w:trPr>
        <w:tc>
          <w:tcPr>
            <w:tcW w:w="59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04D9B228" w14:textId="77777777" w:rsidR="00A563DC" w:rsidRPr="00CA2A8C" w:rsidRDefault="00A563DC" w:rsidP="00D4561B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2E945364" w14:textId="77777777" w:rsidR="00A563DC" w:rsidRPr="00CA2A8C" w:rsidRDefault="00A563DC" w:rsidP="00D4561B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vAlign w:val="center"/>
          </w:tcPr>
          <w:p w14:paraId="0B4FF946" w14:textId="77777777" w:rsidR="00A563DC" w:rsidRPr="00CA2A8C" w:rsidRDefault="00A563DC" w:rsidP="00D4561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161AB305" w14:textId="77777777" w:rsidR="00A563DC" w:rsidRPr="00CA2A8C" w:rsidRDefault="00A563DC" w:rsidP="00D4561B">
            <w:pPr>
              <w:pStyle w:val="a8"/>
              <w:ind w:left="48" w:right="48"/>
              <w:rPr>
                <w:sz w:val="22"/>
                <w:szCs w:val="22"/>
              </w:rPr>
            </w:pPr>
            <w:r w:rsidRPr="00CA2A8C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9529053" w14:textId="77777777" w:rsidR="00A563DC" w:rsidRPr="00CA2A8C" w:rsidRDefault="00A563DC" w:rsidP="00D4561B">
            <w:pPr>
              <w:pStyle w:val="a8"/>
              <w:ind w:left="48" w:right="48"/>
              <w:rPr>
                <w:sz w:val="22"/>
                <w:szCs w:val="22"/>
              </w:rPr>
            </w:pPr>
            <w:r w:rsidRPr="00CA2A8C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8788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0F777AE6" w14:textId="77777777" w:rsidR="00A563DC" w:rsidRPr="00CA2A8C" w:rsidRDefault="00A563DC" w:rsidP="00D4561B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</w:tr>
      <w:tr w:rsidR="00A563DC" w:rsidRPr="00F0660D" w14:paraId="6FB2ECE1" w14:textId="77777777" w:rsidTr="00D4561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595" w:type="dxa"/>
            <w:shd w:val="clear" w:color="auto" w:fill="auto"/>
            <w:vAlign w:val="center"/>
          </w:tcPr>
          <w:p w14:paraId="5DC952AD" w14:textId="77777777" w:rsidR="00A563DC" w:rsidRPr="00F0660D" w:rsidRDefault="00A563DC" w:rsidP="00D4561B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0F75A991" w14:textId="77777777" w:rsidR="00A563DC" w:rsidRPr="00F0660D" w:rsidRDefault="00A563DC" w:rsidP="00D4561B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F0660D">
              <w:rPr>
                <w:rFonts w:hAnsi="標楷體" w:hint="eastAsia"/>
                <w:noProof/>
                <w:sz w:val="22"/>
                <w:szCs w:val="22"/>
              </w:rPr>
              <w:t>中央研究院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FF6D6AD" w14:textId="77777777" w:rsidR="00A563DC" w:rsidRPr="00F0660D" w:rsidRDefault="00A563DC" w:rsidP="00D4561B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2B966AC3" w14:textId="77777777" w:rsidR="00A563DC" w:rsidRPr="00F0660D" w:rsidRDefault="00A563DC" w:rsidP="00D4561B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48A925B" w14:textId="77777777" w:rsidR="00A563DC" w:rsidRPr="00F0660D" w:rsidRDefault="00A563DC" w:rsidP="00D4561B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788" w:type="dxa"/>
            <w:shd w:val="clear" w:color="auto" w:fill="auto"/>
            <w:vAlign w:val="center"/>
          </w:tcPr>
          <w:p w14:paraId="131D8CE5" w14:textId="77777777" w:rsidR="00A563DC" w:rsidRPr="00F0660D" w:rsidRDefault="00A563DC" w:rsidP="00D4561B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A563DC" w14:paraId="02D2BDCF" w14:textId="77777777" w:rsidTr="00D4561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595" w:type="dxa"/>
            <w:shd w:val="clear" w:color="auto" w:fill="auto"/>
            <w:vAlign w:val="center"/>
          </w:tcPr>
          <w:p w14:paraId="3E365CB7" w14:textId="77777777" w:rsidR="00A563DC" w:rsidRPr="00CA2A8C" w:rsidRDefault="00A563DC" w:rsidP="00D4561B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FA7E41">
              <w:rPr>
                <w:rFonts w:hAnsi="標楷體"/>
                <w:noProof/>
                <w:sz w:val="22"/>
                <w:szCs w:val="22"/>
              </w:rPr>
              <w:t>109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68F9E63" w14:textId="77777777" w:rsidR="00A563DC" w:rsidRPr="00F0660D" w:rsidRDefault="00A563DC" w:rsidP="00D4561B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F0660D">
              <w:rPr>
                <w:rFonts w:hAnsi="標楷體" w:hint="eastAsia"/>
                <w:b w:val="0"/>
                <w:noProof/>
                <w:sz w:val="22"/>
                <w:szCs w:val="22"/>
              </w:rPr>
              <w:t>一般學術研究及評議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EBC27DD" w14:textId="77777777" w:rsidR="00A563DC" w:rsidRPr="00CA2A8C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FA7E41">
              <w:rPr>
                <w:rFonts w:hAnsi="細明體"/>
                <w:noProof/>
                <w:sz w:val="22"/>
                <w:szCs w:val="22"/>
              </w:rPr>
              <w:t>435,000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3521257" w14:textId="77777777" w:rsidR="00A563DC" w:rsidRPr="00CA2A8C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FA7E41">
              <w:rPr>
                <w:rFonts w:hAnsi="細明體"/>
                <w:noProof/>
                <w:sz w:val="22"/>
                <w:szCs w:val="22"/>
              </w:rPr>
              <w:t>435,000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E967144" w14:textId="77777777" w:rsidR="00A563DC" w:rsidRPr="00CA2A8C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FA7E41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4C84197D" w14:textId="3DE5B423" w:rsidR="00A563DC" w:rsidRPr="00CA2A8C" w:rsidRDefault="00045278" w:rsidP="00D4561B">
            <w:pPr>
              <w:pStyle w:val="4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2"/>
                <w:szCs w:val="22"/>
              </w:rPr>
              <w:t>國外廠商因故未能履約</w:t>
            </w:r>
            <w:r w:rsidR="009F72E5">
              <w:rPr>
                <w:rFonts w:hAnsi="標楷體" w:hint="eastAsia"/>
                <w:noProof/>
                <w:sz w:val="22"/>
                <w:szCs w:val="22"/>
              </w:rPr>
              <w:t>，爰辦理註銷。</w:t>
            </w:r>
          </w:p>
        </w:tc>
      </w:tr>
      <w:tr w:rsidR="00A563DC" w14:paraId="719F77DD" w14:textId="77777777" w:rsidTr="00D4561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595" w:type="dxa"/>
            <w:shd w:val="clear" w:color="auto" w:fill="auto"/>
            <w:vAlign w:val="center"/>
          </w:tcPr>
          <w:p w14:paraId="69C8692A" w14:textId="77777777" w:rsidR="00A563DC" w:rsidRPr="00CA2A8C" w:rsidRDefault="00A563DC" w:rsidP="00D4561B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48776E97" w14:textId="77777777" w:rsidR="00A563DC" w:rsidRPr="00F0660D" w:rsidRDefault="00A563DC" w:rsidP="00D4561B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F0660D">
              <w:rPr>
                <w:rFonts w:hAnsi="標楷體" w:hint="eastAsia"/>
                <w:b w:val="0"/>
                <w:noProof/>
                <w:sz w:val="22"/>
                <w:szCs w:val="22"/>
              </w:rPr>
              <w:t>自然及人文社會科學研究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8DA6AC7" w14:textId="77777777" w:rsidR="00A563DC" w:rsidRPr="00CA2A8C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FA7E41">
              <w:rPr>
                <w:rFonts w:hAnsi="細明體"/>
                <w:noProof/>
                <w:sz w:val="22"/>
                <w:szCs w:val="22"/>
              </w:rPr>
              <w:t>500,000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E3F188D" w14:textId="77777777" w:rsidR="00A563DC" w:rsidRPr="00CA2A8C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FA7E41">
              <w:rPr>
                <w:rFonts w:hAnsi="細明體"/>
                <w:noProof/>
                <w:sz w:val="22"/>
                <w:szCs w:val="22"/>
              </w:rPr>
              <w:t>500,000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59DC545" w14:textId="77777777" w:rsidR="00A563DC" w:rsidRPr="00CA2A8C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FA7E41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00A5BF10" w14:textId="286643A6" w:rsidR="00A563DC" w:rsidRPr="00CA2A8C" w:rsidRDefault="00045278" w:rsidP="00D4561B">
            <w:pPr>
              <w:pStyle w:val="4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2"/>
                <w:szCs w:val="22"/>
              </w:rPr>
              <w:t>國外廠商因故未能履約</w:t>
            </w:r>
            <w:r w:rsidR="009F72E5">
              <w:rPr>
                <w:rFonts w:hAnsi="標楷體" w:hint="eastAsia"/>
                <w:noProof/>
                <w:sz w:val="22"/>
                <w:szCs w:val="22"/>
              </w:rPr>
              <w:t>，爰辦理註銷。</w:t>
            </w:r>
          </w:p>
        </w:tc>
      </w:tr>
    </w:tbl>
    <w:p w14:paraId="0DC65C30" w14:textId="77777777" w:rsidR="00A563DC" w:rsidRDefault="00A563DC" w:rsidP="00A563DC">
      <w:pPr>
        <w:pStyle w:val="aa"/>
      </w:pPr>
      <w:r w:rsidRPr="003D5172">
        <w:rPr>
          <w:rFonts w:hint="eastAsia"/>
        </w:rPr>
        <w:t>註</w:t>
      </w:r>
      <w:r w:rsidRPr="003D5172">
        <w:t>：</w:t>
      </w:r>
      <w:r w:rsidRPr="003D5172">
        <w:rPr>
          <w:rFonts w:hint="eastAsia"/>
        </w:rPr>
        <w:t>本表所列項目係指</w:t>
      </w:r>
      <w:r>
        <w:rPr>
          <w:rFonts w:hint="eastAsia"/>
        </w:rPr>
        <w:t>減免（註銷）數</w:t>
      </w:r>
      <w:r w:rsidRPr="003D5172">
        <w:rPr>
          <w:rFonts w:hint="eastAsia"/>
        </w:rPr>
        <w:t>達20％</w:t>
      </w:r>
      <w:r w:rsidRPr="003D5172">
        <w:t>，</w:t>
      </w:r>
      <w:r w:rsidRPr="003D5172">
        <w:rPr>
          <w:rFonts w:hint="eastAsia"/>
        </w:rPr>
        <w:t>或</w:t>
      </w:r>
      <w:r>
        <w:rPr>
          <w:rFonts w:hint="eastAsia"/>
        </w:rPr>
        <w:t>3</w:t>
      </w:r>
      <w:r w:rsidRPr="003D5172">
        <w:rPr>
          <w:rFonts w:hint="eastAsia"/>
        </w:rPr>
        <w:t>千萬元以上者</w:t>
      </w:r>
      <w:r w:rsidRPr="003D5172">
        <w:t>。</w:t>
      </w:r>
    </w:p>
    <w:p w14:paraId="0DCB690B" w14:textId="77777777" w:rsidR="00A563DC" w:rsidRPr="00045320" w:rsidRDefault="00A563DC" w:rsidP="00A563DC">
      <w:pPr>
        <w:jc w:val="left"/>
      </w:pPr>
    </w:p>
    <w:p w14:paraId="7F6BBC1F" w14:textId="77777777" w:rsidR="00A563DC" w:rsidRPr="003D7502" w:rsidRDefault="00A563DC" w:rsidP="00A563DC">
      <w:pPr>
        <w:pStyle w:val="10"/>
        <w:ind w:left="128" w:right="16"/>
        <w:jc w:val="right"/>
      </w:pPr>
    </w:p>
    <w:tbl>
      <w:tblPr>
        <w:tblW w:w="2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835"/>
        <w:gridCol w:w="3261"/>
        <w:gridCol w:w="3260"/>
        <w:gridCol w:w="1276"/>
        <w:gridCol w:w="8788"/>
      </w:tblGrid>
      <w:tr w:rsidR="00A563DC" w:rsidRPr="00870477" w14:paraId="56FA9157" w14:textId="77777777" w:rsidTr="00D4561B">
        <w:trPr>
          <w:cantSplit/>
          <w:trHeight w:val="284"/>
          <w:tblHeader/>
        </w:trPr>
        <w:tc>
          <w:tcPr>
            <w:tcW w:w="20015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14:paraId="631CFD00" w14:textId="77777777" w:rsidR="00A563DC" w:rsidRPr="005461A1" w:rsidRDefault="00A563DC" w:rsidP="00D4561B">
            <w:pPr>
              <w:pStyle w:val="10"/>
              <w:ind w:left="128" w:right="16"/>
              <w:rPr>
                <w:rFonts w:hAnsi="標楷體"/>
                <w:sz w:val="28"/>
              </w:rPr>
            </w:pPr>
            <w:r w:rsidRPr="005461A1">
              <w:rPr>
                <w:rFonts w:hAnsi="標楷體"/>
                <w:sz w:val="28"/>
              </w:rPr>
              <w:t>4</w:t>
            </w:r>
            <w:r w:rsidRPr="005461A1">
              <w:rPr>
                <w:rFonts w:hAnsi="標楷體" w:hint="eastAsia"/>
                <w:sz w:val="28"/>
              </w:rPr>
              <w:t xml:space="preserve">. </w:t>
            </w:r>
            <w:r w:rsidRPr="005461A1">
              <w:rPr>
                <w:rFonts w:hAnsi="標楷體"/>
                <w:sz w:val="28"/>
              </w:rPr>
              <w:t xml:space="preserve"> </w:t>
            </w:r>
            <w:r w:rsidRPr="005461A1">
              <w:rPr>
                <w:rFonts w:hAnsi="標楷體" w:hint="eastAsia"/>
                <w:sz w:val="28"/>
              </w:rPr>
              <w:t>以前年度應付保留數簡明表</w:t>
            </w:r>
          </w:p>
          <w:p w14:paraId="6A22E00F" w14:textId="77777777" w:rsidR="00A563DC" w:rsidRPr="00870477" w:rsidRDefault="00A563DC" w:rsidP="00D4561B">
            <w:pPr>
              <w:pStyle w:val="a8"/>
              <w:ind w:left="48" w:right="48"/>
              <w:jc w:val="right"/>
              <w:rPr>
                <w:rFonts w:ascii="標楷體" w:hAnsi="標楷體"/>
                <w:sz w:val="24"/>
                <w:szCs w:val="24"/>
              </w:rPr>
            </w:pPr>
            <w:r w:rsidRPr="00870477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870477">
              <w:rPr>
                <w:rFonts w:ascii="標楷體" w:hAnsi="標楷體"/>
                <w:sz w:val="24"/>
                <w:szCs w:val="24"/>
              </w:rPr>
              <w:t>：</w:t>
            </w:r>
            <w:r w:rsidRPr="00870477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A563DC" w:rsidRPr="00CA093B" w14:paraId="6594AAA9" w14:textId="77777777" w:rsidTr="00D4561B">
        <w:trPr>
          <w:cantSplit/>
          <w:trHeight w:val="284"/>
          <w:tblHeader/>
        </w:trPr>
        <w:tc>
          <w:tcPr>
            <w:tcW w:w="595" w:type="dxa"/>
            <w:vMerge w:val="restart"/>
            <w:tcBorders>
              <w:left w:val="nil"/>
            </w:tcBorders>
            <w:vAlign w:val="center"/>
          </w:tcPr>
          <w:p w14:paraId="65A6940A" w14:textId="77777777" w:rsidR="00A563DC" w:rsidRPr="003D7502" w:rsidRDefault="00A563DC" w:rsidP="00D4561B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3D7502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835" w:type="dxa"/>
            <w:vMerge w:val="restart"/>
            <w:tcBorders>
              <w:left w:val="nil"/>
              <w:bottom w:val="single" w:sz="4" w:space="0" w:color="auto"/>
            </w:tcBorders>
            <w:vAlign w:val="center"/>
          </w:tcPr>
          <w:p w14:paraId="428A30E1" w14:textId="77777777" w:rsidR="00A563DC" w:rsidRPr="003D7502" w:rsidRDefault="00A563DC" w:rsidP="00D4561B">
            <w:pPr>
              <w:pStyle w:val="a8"/>
              <w:ind w:left="48" w:right="48"/>
              <w:rPr>
                <w:sz w:val="22"/>
                <w:szCs w:val="22"/>
              </w:rPr>
            </w:pPr>
            <w:r w:rsidRPr="003D7502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vAlign w:val="center"/>
          </w:tcPr>
          <w:p w14:paraId="4A81FB22" w14:textId="77777777" w:rsidR="00A563DC" w:rsidRPr="003D7502" w:rsidRDefault="00A563DC" w:rsidP="00D4561B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3D7502">
              <w:rPr>
                <w:rFonts w:hint="eastAsia"/>
                <w:spacing w:val="-20"/>
                <w:sz w:val="22"/>
                <w:szCs w:val="22"/>
              </w:rPr>
              <w:t>以前年度</w:t>
            </w:r>
          </w:p>
          <w:p w14:paraId="778C278E" w14:textId="77777777" w:rsidR="00A563DC" w:rsidRPr="003D7502" w:rsidRDefault="00A563DC" w:rsidP="00D4561B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3D7502">
              <w:rPr>
                <w:rFonts w:hint="eastAsia"/>
                <w:spacing w:val="-20"/>
                <w:sz w:val="22"/>
                <w:szCs w:val="22"/>
              </w:rPr>
              <w:t>轉入數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  <w:vAlign w:val="center"/>
          </w:tcPr>
          <w:p w14:paraId="56D67B7B" w14:textId="77777777" w:rsidR="00A563DC" w:rsidRPr="003D7502" w:rsidRDefault="00A563DC" w:rsidP="00D4561B">
            <w:pPr>
              <w:pStyle w:val="a8"/>
              <w:ind w:left="48" w:right="48"/>
              <w:rPr>
                <w:sz w:val="22"/>
                <w:szCs w:val="22"/>
              </w:rPr>
            </w:pPr>
            <w:r w:rsidRPr="003D7502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8788" w:type="dxa"/>
            <w:vMerge w:val="restart"/>
            <w:tcBorders>
              <w:bottom w:val="single" w:sz="4" w:space="0" w:color="auto"/>
              <w:right w:val="nil"/>
            </w:tcBorders>
            <w:vAlign w:val="center"/>
          </w:tcPr>
          <w:p w14:paraId="7D4BF220" w14:textId="77777777" w:rsidR="00A563DC" w:rsidRPr="003D7502" w:rsidRDefault="00A563DC" w:rsidP="00D4561B">
            <w:pPr>
              <w:pStyle w:val="a8"/>
              <w:ind w:left="48" w:right="48"/>
              <w:rPr>
                <w:sz w:val="22"/>
                <w:szCs w:val="22"/>
              </w:rPr>
            </w:pPr>
            <w:r w:rsidRPr="003D7502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A563DC" w:rsidRPr="00CA093B" w14:paraId="1D58A6AB" w14:textId="77777777" w:rsidTr="00D4561B">
        <w:trPr>
          <w:cantSplit/>
          <w:trHeight w:val="284"/>
          <w:tblHeader/>
        </w:trPr>
        <w:tc>
          <w:tcPr>
            <w:tcW w:w="59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13640B1C" w14:textId="77777777" w:rsidR="00A563DC" w:rsidRPr="003D7502" w:rsidRDefault="00A563DC" w:rsidP="00D4561B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000AF25D" w14:textId="77777777" w:rsidR="00A563DC" w:rsidRPr="003D7502" w:rsidRDefault="00A563DC" w:rsidP="00D4561B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vAlign w:val="center"/>
          </w:tcPr>
          <w:p w14:paraId="3F008E4F" w14:textId="77777777" w:rsidR="00A563DC" w:rsidRPr="003D7502" w:rsidRDefault="00A563DC" w:rsidP="00D4561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13605335" w14:textId="77777777" w:rsidR="00A563DC" w:rsidRPr="003D7502" w:rsidRDefault="00A563DC" w:rsidP="00D4561B">
            <w:pPr>
              <w:pStyle w:val="a8"/>
              <w:ind w:left="48" w:right="48"/>
              <w:rPr>
                <w:sz w:val="22"/>
                <w:szCs w:val="22"/>
              </w:rPr>
            </w:pPr>
            <w:r w:rsidRPr="003D7502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164C595" w14:textId="77777777" w:rsidR="00A563DC" w:rsidRPr="003D7502" w:rsidRDefault="00A563DC" w:rsidP="00D4561B">
            <w:pPr>
              <w:pStyle w:val="a8"/>
              <w:ind w:left="48" w:right="48"/>
              <w:rPr>
                <w:sz w:val="22"/>
                <w:szCs w:val="22"/>
              </w:rPr>
            </w:pPr>
            <w:r w:rsidRPr="003D7502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8788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41FCE136" w14:textId="77777777" w:rsidR="00A563DC" w:rsidRPr="003D7502" w:rsidRDefault="00A563DC" w:rsidP="00D4561B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</w:tr>
      <w:tr w:rsidR="00A563DC" w:rsidRPr="00FB6BA0" w14:paraId="231B7FA6" w14:textId="77777777" w:rsidTr="00D4561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6CFE9DA0" w14:textId="77777777" w:rsidR="00A563DC" w:rsidRPr="00FB6BA0" w:rsidRDefault="00A563DC" w:rsidP="00D4561B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7EF1E31B" w14:textId="77777777" w:rsidR="00A563DC" w:rsidRPr="00FB6BA0" w:rsidRDefault="00A563DC" w:rsidP="00D4561B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FB6BA0">
              <w:rPr>
                <w:rFonts w:hAnsi="標楷體" w:hint="eastAsia"/>
                <w:noProof/>
                <w:sz w:val="22"/>
                <w:szCs w:val="22"/>
              </w:rPr>
              <w:t>總統府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0A276E0" w14:textId="77777777" w:rsidR="00A563DC" w:rsidRPr="00FB6BA0" w:rsidRDefault="00A563DC" w:rsidP="00D4561B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13B730CA" w14:textId="77777777" w:rsidR="00A563DC" w:rsidRPr="00FB6BA0" w:rsidRDefault="00A563DC" w:rsidP="00D4561B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5D77ECF" w14:textId="77777777" w:rsidR="00A563DC" w:rsidRPr="00FB6BA0" w:rsidRDefault="00A563DC" w:rsidP="00D4561B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788" w:type="dxa"/>
            <w:shd w:val="clear" w:color="auto" w:fill="auto"/>
            <w:vAlign w:val="center"/>
          </w:tcPr>
          <w:p w14:paraId="6728CBB3" w14:textId="77777777" w:rsidR="00A563DC" w:rsidRPr="00FB6BA0" w:rsidRDefault="00A563DC" w:rsidP="00D4561B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A563DC" w14:paraId="1D44B3B0" w14:textId="77777777" w:rsidTr="00D4561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70FCD32D" w14:textId="77777777" w:rsidR="00A563DC" w:rsidRPr="003D7502" w:rsidRDefault="00A563DC" w:rsidP="00D4561B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FA7E41">
              <w:rPr>
                <w:rFonts w:hAnsi="標楷體"/>
                <w:noProof/>
                <w:sz w:val="22"/>
                <w:szCs w:val="22"/>
              </w:rPr>
              <w:t>112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E3E5751" w14:textId="77777777" w:rsidR="00A563DC" w:rsidRPr="00FB6BA0" w:rsidRDefault="00A563DC" w:rsidP="00D4561B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FB6BA0">
              <w:rPr>
                <w:rFonts w:hAnsi="標楷體" w:hint="eastAsia"/>
                <w:b w:val="0"/>
                <w:noProof/>
                <w:sz w:val="22"/>
                <w:szCs w:val="22"/>
              </w:rPr>
              <w:t>一般行政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8A87C8B" w14:textId="77777777" w:rsidR="00A563DC" w:rsidRPr="003D7502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FA7E41">
              <w:rPr>
                <w:rFonts w:hAnsi="細明體"/>
                <w:noProof/>
                <w:sz w:val="22"/>
                <w:szCs w:val="22"/>
              </w:rPr>
              <w:t>35,567,800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2BEAA39" w14:textId="77777777" w:rsidR="00A563DC" w:rsidRPr="003D7502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FA7E41">
              <w:rPr>
                <w:rFonts w:hAnsi="細明體"/>
                <w:noProof/>
                <w:sz w:val="22"/>
                <w:szCs w:val="22"/>
              </w:rPr>
              <w:t>12,103,000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79542B8" w14:textId="77777777" w:rsidR="00A563DC" w:rsidRPr="003D7502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FA7E41">
              <w:rPr>
                <w:rFonts w:hAnsi="細明體"/>
                <w:noProof/>
                <w:sz w:val="22"/>
                <w:szCs w:val="22"/>
              </w:rPr>
              <w:t>34.03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442D69E8" w14:textId="0D08A515" w:rsidR="00A563DC" w:rsidRPr="003D7502" w:rsidRDefault="00A563DC" w:rsidP="00D4561B">
            <w:pPr>
              <w:pStyle w:val="4"/>
              <w:rPr>
                <w:rFonts w:hAnsi="標楷體"/>
                <w:sz w:val="22"/>
                <w:szCs w:val="22"/>
              </w:rPr>
            </w:pPr>
            <w:r w:rsidRPr="00FA7E41">
              <w:rPr>
                <w:rFonts w:hAnsi="標楷體" w:hint="eastAsia"/>
                <w:noProof/>
                <w:sz w:val="22"/>
                <w:szCs w:val="22"/>
              </w:rPr>
              <w:t>中央空調系統汰換工程</w:t>
            </w:r>
            <w:r w:rsidR="00425E36">
              <w:rPr>
                <w:rFonts w:hAnsi="標楷體" w:hint="eastAsia"/>
                <w:noProof/>
                <w:sz w:val="22"/>
                <w:szCs w:val="22"/>
              </w:rPr>
              <w:t>，</w:t>
            </w:r>
            <w:r w:rsidR="006E47B3">
              <w:rPr>
                <w:rFonts w:hAnsi="標楷體" w:hint="eastAsia"/>
                <w:noProof/>
                <w:sz w:val="22"/>
                <w:szCs w:val="22"/>
              </w:rPr>
              <w:t>合約期程跨年度，須保留繼續執行</w:t>
            </w:r>
            <w:r w:rsidR="006E47B3" w:rsidRPr="00B714EB">
              <w:rPr>
                <w:rFonts w:hAnsi="標楷體" w:hint="eastAsia"/>
                <w:noProof/>
                <w:sz w:val="22"/>
                <w:szCs w:val="22"/>
              </w:rPr>
              <w:t>。</w:t>
            </w:r>
          </w:p>
        </w:tc>
      </w:tr>
      <w:tr w:rsidR="00A563DC" w:rsidRPr="00FB6BA0" w14:paraId="1F4E7129" w14:textId="77777777" w:rsidTr="00D4561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6FAE2892" w14:textId="77777777" w:rsidR="00A563DC" w:rsidRPr="00FB6BA0" w:rsidRDefault="00A563DC" w:rsidP="00D4561B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07576DBE" w14:textId="77777777" w:rsidR="00A563DC" w:rsidRPr="00FB6BA0" w:rsidRDefault="00A563DC" w:rsidP="00D4561B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FB6BA0">
              <w:rPr>
                <w:rFonts w:hAnsi="標楷體" w:hint="eastAsia"/>
                <w:noProof/>
                <w:sz w:val="22"/>
                <w:szCs w:val="22"/>
              </w:rPr>
              <w:t>中央研究院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019B983" w14:textId="77777777" w:rsidR="00A563DC" w:rsidRPr="00FB6BA0" w:rsidRDefault="00A563DC" w:rsidP="00D4561B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35EEA5DD" w14:textId="77777777" w:rsidR="00A563DC" w:rsidRPr="00FB6BA0" w:rsidRDefault="00A563DC" w:rsidP="00D4561B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F5DEFDF" w14:textId="77777777" w:rsidR="00A563DC" w:rsidRPr="00FB6BA0" w:rsidRDefault="00A563DC" w:rsidP="00D4561B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788" w:type="dxa"/>
            <w:shd w:val="clear" w:color="auto" w:fill="auto"/>
            <w:vAlign w:val="center"/>
          </w:tcPr>
          <w:p w14:paraId="71C7F6A8" w14:textId="77777777" w:rsidR="00A563DC" w:rsidRPr="00FB6BA0" w:rsidRDefault="00A563DC" w:rsidP="00D4561B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A563DC" w14:paraId="5421AC1D" w14:textId="77777777" w:rsidTr="00D4561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1F57FB8D" w14:textId="77777777" w:rsidR="00A563DC" w:rsidRPr="003D7502" w:rsidRDefault="00A563DC" w:rsidP="00D4561B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FA7E41">
              <w:rPr>
                <w:rFonts w:hAnsi="標楷體"/>
                <w:noProof/>
                <w:sz w:val="22"/>
                <w:szCs w:val="22"/>
              </w:rPr>
              <w:t>110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D5A18E8" w14:textId="77777777" w:rsidR="00A563DC" w:rsidRPr="00FB6BA0" w:rsidRDefault="00A563DC" w:rsidP="00D4561B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FB6BA0">
              <w:rPr>
                <w:rFonts w:hAnsi="標楷體" w:hint="eastAsia"/>
                <w:b w:val="0"/>
                <w:noProof/>
                <w:sz w:val="22"/>
                <w:szCs w:val="22"/>
              </w:rPr>
              <w:t>一般學術研究及評議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47A3719" w14:textId="77777777" w:rsidR="00A563DC" w:rsidRPr="003D7502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FA7E41">
              <w:rPr>
                <w:rFonts w:hAnsi="細明體"/>
                <w:noProof/>
                <w:sz w:val="22"/>
                <w:szCs w:val="22"/>
              </w:rPr>
              <w:t>16,210,206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FA0AA79" w14:textId="77777777" w:rsidR="00A563DC" w:rsidRPr="003D7502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FA7E41">
              <w:rPr>
                <w:rFonts w:hAnsi="細明體"/>
                <w:noProof/>
                <w:sz w:val="22"/>
                <w:szCs w:val="22"/>
              </w:rPr>
              <w:t>8,724,680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1B8CF7C" w14:textId="77777777" w:rsidR="00A563DC" w:rsidRPr="003D7502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FA7E41">
              <w:rPr>
                <w:rFonts w:hAnsi="細明體"/>
                <w:noProof/>
                <w:sz w:val="22"/>
                <w:szCs w:val="22"/>
              </w:rPr>
              <w:t>53.82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29FC6E56" w14:textId="42B09DC3" w:rsidR="00A563DC" w:rsidRPr="003D7502" w:rsidRDefault="00A563DC" w:rsidP="00D4561B">
            <w:pPr>
              <w:pStyle w:val="4"/>
              <w:rPr>
                <w:rFonts w:hAnsi="標楷體"/>
                <w:sz w:val="22"/>
                <w:szCs w:val="22"/>
              </w:rPr>
            </w:pPr>
            <w:r w:rsidRPr="00FA7E41">
              <w:rPr>
                <w:rFonts w:hAnsi="標楷體" w:hint="eastAsia"/>
                <w:noProof/>
                <w:sz w:val="22"/>
                <w:szCs w:val="22"/>
              </w:rPr>
              <w:t>生物安全第三等級實驗室優化工程案，</w:t>
            </w:r>
            <w:r w:rsidR="00DC7930">
              <w:rPr>
                <w:rFonts w:hAnsi="標楷體" w:hint="eastAsia"/>
                <w:noProof/>
                <w:sz w:val="22"/>
                <w:szCs w:val="22"/>
              </w:rPr>
              <w:t>合約期程跨年度，須保留繼續執行</w:t>
            </w:r>
            <w:r w:rsidR="00DC7930" w:rsidRPr="00B714EB">
              <w:rPr>
                <w:rFonts w:hAnsi="標楷體" w:hint="eastAsia"/>
                <w:noProof/>
                <w:sz w:val="22"/>
                <w:szCs w:val="22"/>
              </w:rPr>
              <w:t>。</w:t>
            </w:r>
          </w:p>
        </w:tc>
      </w:tr>
      <w:tr w:rsidR="00A563DC" w14:paraId="51EE6097" w14:textId="77777777" w:rsidTr="00D4561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2AD4C155" w14:textId="77777777" w:rsidR="00A563DC" w:rsidRPr="003D7502" w:rsidRDefault="00A563DC" w:rsidP="00D4561B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3F09A9D4" w14:textId="77777777" w:rsidR="00A563DC" w:rsidRPr="00FB6BA0" w:rsidRDefault="00A563DC" w:rsidP="00D4561B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FB6BA0">
              <w:rPr>
                <w:rFonts w:hAnsi="標楷體" w:hint="eastAsia"/>
                <w:b w:val="0"/>
                <w:noProof/>
                <w:sz w:val="22"/>
                <w:szCs w:val="22"/>
              </w:rPr>
              <w:t>自然及人文社會科學研究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0C4FC95" w14:textId="77777777" w:rsidR="00A563DC" w:rsidRPr="003D7502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FA7E41">
              <w:rPr>
                <w:rFonts w:hAnsi="細明體"/>
                <w:noProof/>
                <w:sz w:val="22"/>
                <w:szCs w:val="22"/>
              </w:rPr>
              <w:t>487,500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01AE6C6" w14:textId="77777777" w:rsidR="00A563DC" w:rsidRPr="003D7502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FA7E41">
              <w:rPr>
                <w:rFonts w:hAnsi="細明體"/>
                <w:noProof/>
                <w:sz w:val="22"/>
                <w:szCs w:val="22"/>
              </w:rPr>
              <w:t>150,000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3142381" w14:textId="77777777" w:rsidR="00A563DC" w:rsidRPr="003D7502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FA7E41">
              <w:rPr>
                <w:rFonts w:hAnsi="細明體"/>
                <w:noProof/>
                <w:sz w:val="22"/>
                <w:szCs w:val="22"/>
              </w:rPr>
              <w:t>30.77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26A2E315" w14:textId="2ACA1C3B" w:rsidR="00A563DC" w:rsidRPr="003D7502" w:rsidRDefault="00A563DC" w:rsidP="00D4561B">
            <w:pPr>
              <w:pStyle w:val="4"/>
              <w:rPr>
                <w:rFonts w:hAnsi="標楷體"/>
                <w:sz w:val="22"/>
                <w:szCs w:val="22"/>
              </w:rPr>
            </w:pPr>
            <w:r w:rsidRPr="00FA7E41">
              <w:rPr>
                <w:rFonts w:hAnsi="標楷體" w:hint="eastAsia"/>
                <w:noProof/>
                <w:sz w:val="22"/>
                <w:szCs w:val="22"/>
              </w:rPr>
              <w:t>外牆整修工程</w:t>
            </w:r>
            <w:r w:rsidR="00854948">
              <w:rPr>
                <w:rFonts w:hAnsi="標楷體" w:hint="eastAsia"/>
                <w:noProof/>
                <w:sz w:val="22"/>
                <w:szCs w:val="22"/>
              </w:rPr>
              <w:t>原施工廠商</w:t>
            </w:r>
            <w:r w:rsidR="00DE6480">
              <w:rPr>
                <w:rFonts w:hAnsi="標楷體" w:hint="eastAsia"/>
                <w:noProof/>
                <w:sz w:val="22"/>
                <w:szCs w:val="22"/>
              </w:rPr>
              <w:t>未能</w:t>
            </w:r>
            <w:r w:rsidR="00854948">
              <w:rPr>
                <w:rFonts w:hAnsi="標楷體" w:hint="eastAsia"/>
                <w:noProof/>
                <w:sz w:val="22"/>
                <w:szCs w:val="22"/>
              </w:rPr>
              <w:t>改正初驗缺失</w:t>
            </w:r>
            <w:r w:rsidR="00DE6480">
              <w:rPr>
                <w:rFonts w:hAnsi="標楷體" w:hint="eastAsia"/>
                <w:noProof/>
                <w:sz w:val="22"/>
                <w:szCs w:val="22"/>
              </w:rPr>
              <w:t>等</w:t>
            </w:r>
            <w:r w:rsidRPr="00FA7E41">
              <w:rPr>
                <w:rFonts w:hAnsi="標楷體" w:hint="eastAsia"/>
                <w:noProof/>
                <w:sz w:val="22"/>
                <w:szCs w:val="22"/>
              </w:rPr>
              <w:t>，</w:t>
            </w:r>
            <w:r w:rsidR="00854948">
              <w:rPr>
                <w:rFonts w:hAnsi="標楷體" w:hint="eastAsia"/>
                <w:noProof/>
                <w:sz w:val="22"/>
                <w:szCs w:val="22"/>
              </w:rPr>
              <w:t>重新辦理</w:t>
            </w:r>
            <w:r w:rsidR="007F3AE6">
              <w:rPr>
                <w:rFonts w:hAnsi="標楷體" w:hint="eastAsia"/>
                <w:noProof/>
                <w:sz w:val="22"/>
                <w:szCs w:val="22"/>
              </w:rPr>
              <w:t>招標作業</w:t>
            </w:r>
            <w:r w:rsidR="002F6BE0">
              <w:rPr>
                <w:rFonts w:hAnsi="標楷體" w:hint="eastAsia"/>
                <w:noProof/>
                <w:sz w:val="22"/>
                <w:szCs w:val="22"/>
              </w:rPr>
              <w:t>，</w:t>
            </w:r>
            <w:r w:rsidR="007F3AE6">
              <w:rPr>
                <w:rFonts w:hAnsi="標楷體" w:hint="eastAsia"/>
                <w:noProof/>
                <w:sz w:val="22"/>
                <w:szCs w:val="22"/>
              </w:rPr>
              <w:t>尚未完成驗收</w:t>
            </w:r>
            <w:r w:rsidR="005240FA">
              <w:rPr>
                <w:rFonts w:hAnsi="標楷體" w:hint="eastAsia"/>
                <w:noProof/>
                <w:sz w:val="22"/>
                <w:szCs w:val="22"/>
              </w:rPr>
              <w:t>，須保留繼續執行</w:t>
            </w:r>
            <w:r w:rsidR="005240FA" w:rsidRPr="00B714EB">
              <w:rPr>
                <w:rFonts w:hAnsi="標楷體" w:hint="eastAsia"/>
                <w:noProof/>
                <w:sz w:val="22"/>
                <w:szCs w:val="22"/>
              </w:rPr>
              <w:t>。</w:t>
            </w:r>
          </w:p>
        </w:tc>
      </w:tr>
      <w:tr w:rsidR="00A563DC" w14:paraId="7F2DAFB3" w14:textId="77777777" w:rsidTr="00D4561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40FC5107" w14:textId="77777777" w:rsidR="00A563DC" w:rsidRPr="003D7502" w:rsidRDefault="00A563DC" w:rsidP="00D4561B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FA7E41">
              <w:rPr>
                <w:rFonts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ABD6105" w14:textId="77777777" w:rsidR="00A563DC" w:rsidRPr="00FB6BA0" w:rsidRDefault="00A563DC" w:rsidP="00D4561B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FB6BA0">
              <w:rPr>
                <w:rFonts w:hAnsi="標楷體" w:hint="eastAsia"/>
                <w:b w:val="0"/>
                <w:noProof/>
                <w:sz w:val="22"/>
                <w:szCs w:val="22"/>
              </w:rPr>
              <w:t>一般學術研究及評議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E3FD0BD" w14:textId="77777777" w:rsidR="00A563DC" w:rsidRPr="003D7502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FA7E41">
              <w:rPr>
                <w:rFonts w:hAnsi="細明體"/>
                <w:noProof/>
                <w:sz w:val="22"/>
                <w:szCs w:val="22"/>
              </w:rPr>
              <w:t>150,850,133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137A6EC" w14:textId="77777777" w:rsidR="00A563DC" w:rsidRPr="003D7502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FA7E41">
              <w:rPr>
                <w:rFonts w:hAnsi="細明體"/>
                <w:noProof/>
                <w:sz w:val="22"/>
                <w:szCs w:val="22"/>
              </w:rPr>
              <w:t>67,074,930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F0B716B" w14:textId="77777777" w:rsidR="00A563DC" w:rsidRPr="003D7502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FA7E41">
              <w:rPr>
                <w:rFonts w:hAnsi="細明體"/>
                <w:noProof/>
                <w:sz w:val="22"/>
                <w:szCs w:val="22"/>
              </w:rPr>
              <w:t>44.46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350AECDD" w14:textId="7786BE64" w:rsidR="00A563DC" w:rsidRPr="003D7502" w:rsidRDefault="008165FC" w:rsidP="00D4561B">
            <w:pPr>
              <w:pStyle w:val="4"/>
              <w:rPr>
                <w:rFonts w:hAnsi="標楷體"/>
                <w:sz w:val="22"/>
                <w:szCs w:val="22"/>
              </w:rPr>
            </w:pPr>
            <w:r w:rsidRPr="00FA7E41">
              <w:rPr>
                <w:rFonts w:hAnsi="標楷體" w:hint="eastAsia"/>
                <w:noProof/>
                <w:sz w:val="22"/>
                <w:szCs w:val="22"/>
              </w:rPr>
              <w:t>八吋晶圓塗布顯影設備</w:t>
            </w:r>
            <w:r>
              <w:rPr>
                <w:rFonts w:hAnsi="標楷體" w:hint="eastAsia"/>
                <w:noProof/>
                <w:sz w:val="22"/>
                <w:szCs w:val="22"/>
              </w:rPr>
              <w:t>及</w:t>
            </w:r>
            <w:r w:rsidR="00A563DC" w:rsidRPr="00FA7E41">
              <w:rPr>
                <w:rFonts w:hAnsi="標楷體" w:hint="eastAsia"/>
                <w:noProof/>
                <w:sz w:val="22"/>
                <w:szCs w:val="22"/>
              </w:rPr>
              <w:t>旋轉蝕刻機等</w:t>
            </w:r>
            <w:r>
              <w:rPr>
                <w:rFonts w:hAnsi="標楷體" w:hint="eastAsia"/>
                <w:noProof/>
                <w:sz w:val="22"/>
                <w:szCs w:val="22"/>
              </w:rPr>
              <w:t>儀器</w:t>
            </w:r>
            <w:r w:rsidR="00CC6BD1">
              <w:rPr>
                <w:rFonts w:hAnsi="標楷體" w:hint="eastAsia"/>
                <w:noProof/>
                <w:sz w:val="22"/>
                <w:szCs w:val="22"/>
              </w:rPr>
              <w:t>，配合</w:t>
            </w:r>
            <w:r w:rsidR="00281679">
              <w:rPr>
                <w:rFonts w:hAnsi="標楷體" w:hint="eastAsia"/>
                <w:noProof/>
                <w:sz w:val="22"/>
                <w:szCs w:val="22"/>
              </w:rPr>
              <w:t>量子電腦</w:t>
            </w:r>
            <w:r w:rsidR="00CC6BD1">
              <w:rPr>
                <w:rFonts w:hAnsi="標楷體" w:hint="eastAsia"/>
                <w:noProof/>
                <w:sz w:val="22"/>
                <w:szCs w:val="22"/>
              </w:rPr>
              <w:t>實驗室裝修</w:t>
            </w:r>
            <w:r w:rsidR="00281679">
              <w:rPr>
                <w:rFonts w:hAnsi="標楷體" w:hint="eastAsia"/>
                <w:noProof/>
                <w:sz w:val="22"/>
                <w:szCs w:val="22"/>
              </w:rPr>
              <w:t>工程</w:t>
            </w:r>
            <w:r w:rsidR="00CC6BD1">
              <w:rPr>
                <w:rFonts w:hAnsi="標楷體" w:hint="eastAsia"/>
                <w:noProof/>
                <w:sz w:val="22"/>
                <w:szCs w:val="22"/>
              </w:rPr>
              <w:t>期程</w:t>
            </w:r>
            <w:r w:rsidR="00A4015E">
              <w:rPr>
                <w:rFonts w:hAnsi="標楷體" w:hint="eastAsia"/>
                <w:noProof/>
                <w:sz w:val="22"/>
                <w:szCs w:val="22"/>
              </w:rPr>
              <w:t>，</w:t>
            </w:r>
            <w:r w:rsidR="00281679">
              <w:rPr>
                <w:rFonts w:hAnsi="標楷體" w:hint="eastAsia"/>
                <w:noProof/>
                <w:sz w:val="22"/>
                <w:szCs w:val="22"/>
              </w:rPr>
              <w:t>須保留繼續執行</w:t>
            </w:r>
            <w:r w:rsidR="00281679" w:rsidRPr="00B714EB">
              <w:rPr>
                <w:rFonts w:hAnsi="標楷體" w:hint="eastAsia"/>
                <w:noProof/>
                <w:sz w:val="22"/>
                <w:szCs w:val="22"/>
              </w:rPr>
              <w:t>。</w:t>
            </w:r>
          </w:p>
        </w:tc>
      </w:tr>
      <w:tr w:rsidR="00A563DC" w14:paraId="0F0F3C7A" w14:textId="77777777" w:rsidTr="00D4561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16BA68EE" w14:textId="77777777" w:rsidR="00A563DC" w:rsidRPr="003D7502" w:rsidRDefault="00A563DC" w:rsidP="00D4561B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FA7E41">
              <w:rPr>
                <w:rFonts w:hAnsi="標楷體"/>
                <w:noProof/>
                <w:sz w:val="22"/>
                <w:szCs w:val="22"/>
              </w:rPr>
              <w:t>112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8583287" w14:textId="77777777" w:rsidR="00A563DC" w:rsidRPr="00FB6BA0" w:rsidRDefault="00A563DC" w:rsidP="00D4561B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FB6BA0">
              <w:rPr>
                <w:rFonts w:hAnsi="標楷體" w:hint="eastAsia"/>
                <w:b w:val="0"/>
                <w:noProof/>
                <w:sz w:val="22"/>
                <w:szCs w:val="22"/>
              </w:rPr>
              <w:t>一般學術研究及評議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A972422" w14:textId="77777777" w:rsidR="00A563DC" w:rsidRPr="003D7502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FA7E41">
              <w:rPr>
                <w:rFonts w:hAnsi="細明體"/>
                <w:noProof/>
                <w:sz w:val="22"/>
                <w:szCs w:val="22"/>
              </w:rPr>
              <w:t>301,628,255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35203F1" w14:textId="77777777" w:rsidR="00A563DC" w:rsidRPr="003D7502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FA7E41">
              <w:rPr>
                <w:rFonts w:hAnsi="細明體"/>
                <w:noProof/>
                <w:sz w:val="22"/>
                <w:szCs w:val="22"/>
              </w:rPr>
              <w:t>113,854,039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C6E1B5B" w14:textId="77777777" w:rsidR="00A563DC" w:rsidRPr="003D7502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FA7E41">
              <w:rPr>
                <w:rFonts w:hAnsi="細明體"/>
                <w:noProof/>
                <w:sz w:val="22"/>
                <w:szCs w:val="22"/>
              </w:rPr>
              <w:t>37.75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771C2DA0" w14:textId="6C61313B" w:rsidR="00A563DC" w:rsidRPr="003D7502" w:rsidRDefault="00A563DC" w:rsidP="00D4561B">
            <w:pPr>
              <w:pStyle w:val="4"/>
              <w:rPr>
                <w:rFonts w:hAnsi="標楷體"/>
                <w:sz w:val="22"/>
                <w:szCs w:val="22"/>
              </w:rPr>
            </w:pPr>
            <w:r w:rsidRPr="00FA7E41">
              <w:rPr>
                <w:rFonts w:hAnsi="標楷體" w:hint="eastAsia"/>
                <w:noProof/>
                <w:sz w:val="22"/>
                <w:szCs w:val="22"/>
              </w:rPr>
              <w:t>南部院區研究大樓量子實驗室新建統包工程</w:t>
            </w:r>
            <w:r w:rsidR="00B1337C">
              <w:rPr>
                <w:rFonts w:hAnsi="標楷體" w:hint="eastAsia"/>
                <w:noProof/>
                <w:sz w:val="22"/>
                <w:szCs w:val="22"/>
              </w:rPr>
              <w:t>受颱風等</w:t>
            </w:r>
            <w:r w:rsidR="005122F5">
              <w:rPr>
                <w:rFonts w:hAnsi="標楷體" w:hint="eastAsia"/>
                <w:noProof/>
                <w:sz w:val="22"/>
                <w:szCs w:val="22"/>
              </w:rPr>
              <w:t>因素影響尚未完工</w:t>
            </w:r>
            <w:r w:rsidR="00864499">
              <w:rPr>
                <w:rFonts w:hAnsi="標楷體" w:hint="eastAsia"/>
                <w:noProof/>
                <w:sz w:val="22"/>
                <w:szCs w:val="22"/>
              </w:rPr>
              <w:t>，須保留繼續執行。</w:t>
            </w:r>
          </w:p>
        </w:tc>
      </w:tr>
      <w:tr w:rsidR="00A563DC" w14:paraId="77656A0E" w14:textId="77777777" w:rsidTr="00D4561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568FD6C8" w14:textId="77777777" w:rsidR="00A563DC" w:rsidRPr="003D7502" w:rsidRDefault="00A563DC" w:rsidP="00D4561B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672F94EA" w14:textId="77777777" w:rsidR="00A563DC" w:rsidRPr="00FB6BA0" w:rsidRDefault="00A563DC" w:rsidP="00D4561B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FB6BA0">
              <w:rPr>
                <w:rFonts w:hAnsi="標楷體" w:hint="eastAsia"/>
                <w:b w:val="0"/>
                <w:noProof/>
                <w:sz w:val="22"/>
                <w:szCs w:val="22"/>
              </w:rPr>
              <w:t>自然及人文社會科學研究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770C22E" w14:textId="77777777" w:rsidR="00A563DC" w:rsidRPr="003D7502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FA7E41">
              <w:rPr>
                <w:rFonts w:hAnsi="細明體"/>
                <w:noProof/>
                <w:sz w:val="22"/>
                <w:szCs w:val="22"/>
              </w:rPr>
              <w:t>183,641,293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BD62B24" w14:textId="77777777" w:rsidR="00A563DC" w:rsidRPr="003D7502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FA7E41">
              <w:rPr>
                <w:rFonts w:hAnsi="細明體"/>
                <w:noProof/>
                <w:sz w:val="22"/>
                <w:szCs w:val="22"/>
              </w:rPr>
              <w:t>52,972,032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241C20B" w14:textId="77777777" w:rsidR="00A563DC" w:rsidRPr="003D7502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FA7E41">
              <w:rPr>
                <w:rFonts w:hAnsi="細明體"/>
                <w:noProof/>
                <w:sz w:val="22"/>
                <w:szCs w:val="22"/>
              </w:rPr>
              <w:t>28.85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3FBE0227" w14:textId="1FB1C503" w:rsidR="00A563DC" w:rsidRPr="003D7502" w:rsidRDefault="00A563DC" w:rsidP="00D4561B">
            <w:pPr>
              <w:pStyle w:val="4"/>
              <w:rPr>
                <w:rFonts w:hAnsi="標楷體"/>
                <w:sz w:val="22"/>
                <w:szCs w:val="22"/>
              </w:rPr>
            </w:pPr>
            <w:r w:rsidRPr="00FA7E41">
              <w:rPr>
                <w:rFonts w:hAnsi="標楷體" w:hint="eastAsia"/>
                <w:noProof/>
                <w:sz w:val="22"/>
                <w:szCs w:val="22"/>
              </w:rPr>
              <w:t>生物安全第三等級實驗室優化工程案</w:t>
            </w:r>
            <w:r w:rsidR="00FE56AE">
              <w:rPr>
                <w:rFonts w:hAnsi="標楷體" w:hint="eastAsia"/>
                <w:noProof/>
                <w:sz w:val="22"/>
                <w:szCs w:val="22"/>
              </w:rPr>
              <w:t>，合約期程跨年度，須保留繼續執行</w:t>
            </w:r>
            <w:r w:rsidR="00FE56AE" w:rsidRPr="00B714EB">
              <w:rPr>
                <w:rFonts w:hAnsi="標楷體" w:hint="eastAsia"/>
                <w:noProof/>
                <w:sz w:val="22"/>
                <w:szCs w:val="22"/>
              </w:rPr>
              <w:t>。</w:t>
            </w:r>
          </w:p>
        </w:tc>
      </w:tr>
      <w:tr w:rsidR="00A563DC" w14:paraId="24FF17A5" w14:textId="77777777" w:rsidTr="00D4561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08A29DC4" w14:textId="77777777" w:rsidR="00A563DC" w:rsidRPr="003D7502" w:rsidRDefault="00A563DC" w:rsidP="00D4561B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618B1349" w14:textId="77777777" w:rsidR="00A563DC" w:rsidRPr="00FB6BA0" w:rsidRDefault="00A563DC" w:rsidP="00D4561B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FB6BA0">
              <w:rPr>
                <w:rFonts w:hAnsi="標楷體" w:hint="eastAsia"/>
                <w:b w:val="0"/>
                <w:noProof/>
                <w:sz w:val="22"/>
                <w:szCs w:val="22"/>
              </w:rPr>
              <w:t>南部院區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F6FC25E" w14:textId="77777777" w:rsidR="00A563DC" w:rsidRPr="003D7502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FA7E41">
              <w:rPr>
                <w:rFonts w:hAnsi="細明體"/>
                <w:noProof/>
                <w:sz w:val="22"/>
                <w:szCs w:val="22"/>
              </w:rPr>
              <w:t>583,325,852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D806ABC" w14:textId="77777777" w:rsidR="00A563DC" w:rsidRPr="003D7502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FA7E41">
              <w:rPr>
                <w:rFonts w:hAnsi="細明體"/>
                <w:noProof/>
                <w:sz w:val="22"/>
                <w:szCs w:val="22"/>
              </w:rPr>
              <w:t>310,374,617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28B9F49" w14:textId="77777777" w:rsidR="00A563DC" w:rsidRPr="003D7502" w:rsidRDefault="00A563DC" w:rsidP="00D4561B">
            <w:pPr>
              <w:pStyle w:val="3"/>
              <w:rPr>
                <w:rFonts w:hAnsi="細明體"/>
                <w:sz w:val="22"/>
                <w:szCs w:val="22"/>
              </w:rPr>
            </w:pPr>
            <w:r w:rsidRPr="00FA7E41">
              <w:rPr>
                <w:rFonts w:hAnsi="細明體"/>
                <w:noProof/>
                <w:sz w:val="22"/>
                <w:szCs w:val="22"/>
              </w:rPr>
              <w:t>53.21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716AB06C" w14:textId="57477BB2" w:rsidR="00A563DC" w:rsidRPr="003D7502" w:rsidRDefault="00A563DC" w:rsidP="00D4561B">
            <w:pPr>
              <w:pStyle w:val="4"/>
              <w:rPr>
                <w:rFonts w:hAnsi="標楷體"/>
                <w:sz w:val="22"/>
                <w:szCs w:val="22"/>
              </w:rPr>
            </w:pPr>
            <w:r w:rsidRPr="00FA7E41">
              <w:rPr>
                <w:rFonts w:hAnsi="標楷體" w:hint="eastAsia"/>
                <w:noProof/>
                <w:sz w:val="22"/>
                <w:szCs w:val="22"/>
              </w:rPr>
              <w:t>南部院區綜合規劃</w:t>
            </w:r>
            <w:r w:rsidR="007B10AC">
              <w:rPr>
                <w:rFonts w:hAnsi="標楷體" w:hint="eastAsia"/>
                <w:noProof/>
                <w:sz w:val="22"/>
                <w:szCs w:val="22"/>
              </w:rPr>
              <w:t>大樓尚</w:t>
            </w:r>
            <w:r w:rsidR="006F555F">
              <w:rPr>
                <w:rFonts w:hAnsi="標楷體" w:hint="eastAsia"/>
                <w:noProof/>
                <w:sz w:val="22"/>
                <w:szCs w:val="22"/>
              </w:rPr>
              <w:t>待</w:t>
            </w:r>
            <w:r w:rsidR="007B10AC">
              <w:rPr>
                <w:rFonts w:hAnsi="標楷體" w:hint="eastAsia"/>
                <w:noProof/>
                <w:sz w:val="22"/>
                <w:szCs w:val="22"/>
              </w:rPr>
              <w:t>取得智慧建築標章</w:t>
            </w:r>
            <w:r w:rsidR="00894834">
              <w:rPr>
                <w:rFonts w:hAnsi="標楷體" w:hint="eastAsia"/>
                <w:noProof/>
                <w:sz w:val="22"/>
                <w:szCs w:val="22"/>
              </w:rPr>
              <w:t>，須保留繼續執行</w:t>
            </w:r>
            <w:r w:rsidR="00894834" w:rsidRPr="00B714EB">
              <w:rPr>
                <w:rFonts w:hAnsi="標楷體" w:hint="eastAsia"/>
                <w:noProof/>
                <w:sz w:val="22"/>
                <w:szCs w:val="22"/>
              </w:rPr>
              <w:t>。</w:t>
            </w:r>
          </w:p>
        </w:tc>
      </w:tr>
    </w:tbl>
    <w:p w14:paraId="693AEAE2" w14:textId="77777777" w:rsidR="00A563DC" w:rsidRDefault="00A563DC" w:rsidP="00A563DC">
      <w:pPr>
        <w:pStyle w:val="aa"/>
      </w:pPr>
      <w:r w:rsidRPr="003D5172">
        <w:rPr>
          <w:rFonts w:hint="eastAsia"/>
        </w:rPr>
        <w:t>註</w:t>
      </w:r>
      <w:r w:rsidRPr="003D5172">
        <w:t>：</w:t>
      </w:r>
      <w:r w:rsidRPr="003D5172">
        <w:rPr>
          <w:rFonts w:hint="eastAsia"/>
        </w:rPr>
        <w:t>本表所列項目係指應付保留數達20％</w:t>
      </w:r>
      <w:r w:rsidRPr="003D5172">
        <w:t>，</w:t>
      </w:r>
      <w:r w:rsidRPr="003D5172">
        <w:rPr>
          <w:rFonts w:hint="eastAsia"/>
        </w:rPr>
        <w:t>或</w:t>
      </w:r>
      <w:r>
        <w:rPr>
          <w:rFonts w:hint="eastAsia"/>
        </w:rPr>
        <w:t>3</w:t>
      </w:r>
      <w:r w:rsidRPr="003D5172">
        <w:rPr>
          <w:rFonts w:hint="eastAsia"/>
        </w:rPr>
        <w:t>千萬元以上者</w:t>
      </w:r>
      <w:r w:rsidRPr="003D5172">
        <w:t>。</w:t>
      </w:r>
    </w:p>
    <w:p w14:paraId="204E2D98" w14:textId="77777777" w:rsidR="00A563DC" w:rsidRPr="00870477" w:rsidRDefault="00A563DC" w:rsidP="00A563DC">
      <w:pPr>
        <w:jc w:val="left"/>
      </w:pPr>
    </w:p>
    <w:sectPr w:rsidR="00A563DC" w:rsidRPr="00870477" w:rsidSect="002F3E03">
      <w:footerReference w:type="default" r:id="rId7"/>
      <w:pgSz w:w="23814" w:h="16840" w:orient="landscape" w:code="8"/>
      <w:pgMar w:top="1440" w:right="1797" w:bottom="1440" w:left="1797" w:header="851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B47E91" w14:textId="77777777" w:rsidR="00A563DC" w:rsidRDefault="00A563DC" w:rsidP="005F138F">
      <w:r>
        <w:separator/>
      </w:r>
    </w:p>
  </w:endnote>
  <w:endnote w:type="continuationSeparator" w:id="0">
    <w:p w14:paraId="4D7BF392" w14:textId="77777777" w:rsidR="00A563DC" w:rsidRDefault="00A563DC" w:rsidP="005F1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Arial Unicode MS"/>
    <w:panose1 w:val="020B0604020202020204"/>
    <w:charset w:val="88"/>
    <w:family w:val="script"/>
    <w:pitch w:val="fixed"/>
    <w:sig w:usb0="80000001" w:usb1="28091800" w:usb2="00000016" w:usb3="00000000" w:csb0="00100000" w:csb1="00000000"/>
  </w:font>
  <w:font w:name="Arial Narrow">
    <w:panose1 w:val="020B05060202020A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C65E5" w14:textId="6993D5C8" w:rsidR="00552AAA" w:rsidRPr="00552AAA" w:rsidRDefault="00D4256D">
    <w:pPr>
      <w:pStyle w:val="a5"/>
      <w:jc w:val="center"/>
      <w:rPr>
        <w:sz w:val="22"/>
      </w:rPr>
    </w:pPr>
    <w:r>
      <w:rPr>
        <w:rFonts w:hint="eastAsia"/>
        <w:sz w:val="22"/>
      </w:rPr>
      <w:t>16-1-</w:t>
    </w:r>
    <w:r w:rsidR="00552AAA" w:rsidRPr="00552AAA">
      <w:rPr>
        <w:sz w:val="22"/>
      </w:rPr>
      <w:fldChar w:fldCharType="begin"/>
    </w:r>
    <w:r w:rsidR="00552AAA" w:rsidRPr="00552AAA">
      <w:rPr>
        <w:sz w:val="22"/>
      </w:rPr>
      <w:instrText>PAGE   \* MERGEFORMAT</w:instrText>
    </w:r>
    <w:r w:rsidR="00552AAA" w:rsidRPr="00552AAA">
      <w:rPr>
        <w:sz w:val="22"/>
      </w:rPr>
      <w:fldChar w:fldCharType="separate"/>
    </w:r>
    <w:r w:rsidR="00552AAA" w:rsidRPr="00552AAA">
      <w:rPr>
        <w:noProof/>
        <w:sz w:val="22"/>
        <w:lang w:val="zh-TW"/>
      </w:rPr>
      <w:t>1</w:t>
    </w:r>
    <w:r w:rsidR="00552AAA" w:rsidRPr="00552AAA">
      <w:rPr>
        <w:sz w:val="22"/>
      </w:rPr>
      <w:fldChar w:fldCharType="end"/>
    </w:r>
  </w:p>
  <w:p w14:paraId="764DCB18" w14:textId="77777777" w:rsidR="00552AAA" w:rsidRDefault="00552AA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644ED3" w14:textId="77777777" w:rsidR="00A563DC" w:rsidRDefault="00A563DC" w:rsidP="005F138F">
      <w:r>
        <w:separator/>
      </w:r>
    </w:p>
  </w:footnote>
  <w:footnote w:type="continuationSeparator" w:id="0">
    <w:p w14:paraId="183DD728" w14:textId="77777777" w:rsidR="00A563DC" w:rsidRDefault="00A563DC" w:rsidP="005F13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attachedTemplate r:id="rId1"/>
  <w:mailMerge>
    <w:mainDocumentType w:val="catalog"/>
    <w:linkToQuery/>
    <w:dataType w:val="textFile"/>
    <w:query w:val="SELECT * FROM C:\Users\shuya\Downloads\TBA第26個控制點1120526.docx"/>
    <w:activeRecord w:val="-1"/>
  </w:mailMerge>
  <w:defaultTabStop w:val="480"/>
  <w:drawingGridHorizontalSpacing w:val="80"/>
  <w:displayHorizontalDrawingGridEvery w:val="0"/>
  <w:displayVerticalDrawingGridEvery w:val="2"/>
  <w:characterSpacingControl w:val="compressPunctuation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63DC"/>
    <w:rsid w:val="0004418E"/>
    <w:rsid w:val="00045278"/>
    <w:rsid w:val="000661BA"/>
    <w:rsid w:val="000B6D11"/>
    <w:rsid w:val="000B7DC0"/>
    <w:rsid w:val="000C1183"/>
    <w:rsid w:val="00117657"/>
    <w:rsid w:val="00165CB5"/>
    <w:rsid w:val="001810C8"/>
    <w:rsid w:val="001D2099"/>
    <w:rsid w:val="00240C83"/>
    <w:rsid w:val="002639B5"/>
    <w:rsid w:val="0026573E"/>
    <w:rsid w:val="00267C44"/>
    <w:rsid w:val="00281679"/>
    <w:rsid w:val="00295CA7"/>
    <w:rsid w:val="002C0AB3"/>
    <w:rsid w:val="002C1B37"/>
    <w:rsid w:val="002D2197"/>
    <w:rsid w:val="002F3E03"/>
    <w:rsid w:val="002F6BE0"/>
    <w:rsid w:val="00340343"/>
    <w:rsid w:val="00402AAD"/>
    <w:rsid w:val="00425E36"/>
    <w:rsid w:val="004B16D3"/>
    <w:rsid w:val="004E4CB6"/>
    <w:rsid w:val="004F7E0C"/>
    <w:rsid w:val="005122F5"/>
    <w:rsid w:val="005240FA"/>
    <w:rsid w:val="00552AAA"/>
    <w:rsid w:val="00566294"/>
    <w:rsid w:val="00583E9A"/>
    <w:rsid w:val="005F138F"/>
    <w:rsid w:val="005F3B7A"/>
    <w:rsid w:val="00663CB1"/>
    <w:rsid w:val="006714D6"/>
    <w:rsid w:val="006A006C"/>
    <w:rsid w:val="006B2BE2"/>
    <w:rsid w:val="006C40AB"/>
    <w:rsid w:val="006E47B3"/>
    <w:rsid w:val="006F555F"/>
    <w:rsid w:val="00740753"/>
    <w:rsid w:val="00741F31"/>
    <w:rsid w:val="00761C7F"/>
    <w:rsid w:val="00767633"/>
    <w:rsid w:val="007708C4"/>
    <w:rsid w:val="00780AEF"/>
    <w:rsid w:val="00783436"/>
    <w:rsid w:val="007B10AC"/>
    <w:rsid w:val="007D6014"/>
    <w:rsid w:val="007E2EB3"/>
    <w:rsid w:val="007F3AE6"/>
    <w:rsid w:val="008165FC"/>
    <w:rsid w:val="008216C0"/>
    <w:rsid w:val="00854948"/>
    <w:rsid w:val="00864499"/>
    <w:rsid w:val="00894834"/>
    <w:rsid w:val="0089706E"/>
    <w:rsid w:val="008B4E5E"/>
    <w:rsid w:val="00900787"/>
    <w:rsid w:val="00903471"/>
    <w:rsid w:val="00997F33"/>
    <w:rsid w:val="009A0F1E"/>
    <w:rsid w:val="009C6325"/>
    <w:rsid w:val="009F72E5"/>
    <w:rsid w:val="00A16F17"/>
    <w:rsid w:val="00A27DD2"/>
    <w:rsid w:val="00A343F8"/>
    <w:rsid w:val="00A4015E"/>
    <w:rsid w:val="00A563DC"/>
    <w:rsid w:val="00A70D8E"/>
    <w:rsid w:val="00B1337C"/>
    <w:rsid w:val="00B14B16"/>
    <w:rsid w:val="00B55A84"/>
    <w:rsid w:val="00B63073"/>
    <w:rsid w:val="00B80F0F"/>
    <w:rsid w:val="00BA0A16"/>
    <w:rsid w:val="00BA28F1"/>
    <w:rsid w:val="00C1676E"/>
    <w:rsid w:val="00C3041B"/>
    <w:rsid w:val="00C938B7"/>
    <w:rsid w:val="00CC6BD1"/>
    <w:rsid w:val="00D069E2"/>
    <w:rsid w:val="00D4256D"/>
    <w:rsid w:val="00D76056"/>
    <w:rsid w:val="00DB324C"/>
    <w:rsid w:val="00DC6E61"/>
    <w:rsid w:val="00DC7930"/>
    <w:rsid w:val="00DE0D5E"/>
    <w:rsid w:val="00DE1911"/>
    <w:rsid w:val="00DE6480"/>
    <w:rsid w:val="00E005BE"/>
    <w:rsid w:val="00E13F71"/>
    <w:rsid w:val="00E34D36"/>
    <w:rsid w:val="00E35F55"/>
    <w:rsid w:val="00E659D6"/>
    <w:rsid w:val="00E7472F"/>
    <w:rsid w:val="00E87430"/>
    <w:rsid w:val="00E909E7"/>
    <w:rsid w:val="00EC2445"/>
    <w:rsid w:val="00EE534F"/>
    <w:rsid w:val="00EE74AE"/>
    <w:rsid w:val="00EF2E38"/>
    <w:rsid w:val="00F15328"/>
    <w:rsid w:val="00F25207"/>
    <w:rsid w:val="00F661C6"/>
    <w:rsid w:val="00F77676"/>
    <w:rsid w:val="00F92E63"/>
    <w:rsid w:val="00F9762A"/>
    <w:rsid w:val="00FD0895"/>
    <w:rsid w:val="00FE5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746E07D5"/>
  <w15:chartTrackingRefBased/>
  <w15:docId w15:val="{1F3F5565-9BDD-4ADC-B548-2D5004E60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138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138F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138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138F"/>
    <w:rPr>
      <w:rFonts w:ascii="標楷體" w:eastAsia="標楷體"/>
      <w:kern w:val="2"/>
    </w:rPr>
  </w:style>
  <w:style w:type="paragraph" w:customStyle="1" w:styleId="a7">
    <w:name w:val="標題一、"/>
    <w:basedOn w:val="a"/>
    <w:rsid w:val="008B4E5E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10">
    <w:name w:val="表說1."/>
    <w:basedOn w:val="a"/>
    <w:rsid w:val="008B4E5E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3">
    <w:name w:val="表格欄3數字"/>
    <w:basedOn w:val="a"/>
    <w:rsid w:val="00A563DC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A563DC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A563DC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customStyle="1" w:styleId="a9">
    <w:name w:val="單元"/>
    <w:basedOn w:val="a"/>
    <w:rsid w:val="00A563DC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2">
    <w:name w:val="二、2行主管黑體"/>
    <w:basedOn w:val="a"/>
    <w:rsid w:val="00A563DC"/>
    <w:pPr>
      <w:jc w:val="distribute"/>
    </w:pPr>
    <w:rPr>
      <w:rFonts w:ascii="Times New Roman" w:cs="新細明體"/>
      <w:b/>
      <w:spacing w:val="-6"/>
      <w:sz w:val="20"/>
    </w:rPr>
  </w:style>
  <w:style w:type="paragraph" w:customStyle="1" w:styleId="4">
    <w:name w:val="欄4（原因分析）"/>
    <w:basedOn w:val="a"/>
    <w:rsid w:val="00A563DC"/>
    <w:pPr>
      <w:jc w:val="both"/>
    </w:pPr>
    <w:rPr>
      <w:rFonts w:cs="新細明體"/>
      <w:w w:val="90"/>
      <w:sz w:val="18"/>
      <w:szCs w:val="18"/>
    </w:rPr>
  </w:style>
  <w:style w:type="paragraph" w:customStyle="1" w:styleId="1-1">
    <w:name w:val="表格欄1-1主管"/>
    <w:basedOn w:val="a"/>
    <w:rsid w:val="00A563DC"/>
    <w:pPr>
      <w:jc w:val="distribute"/>
    </w:pPr>
    <w:rPr>
      <w:rFonts w:ascii="Times New Roman" w:cs="新細明體"/>
      <w:b/>
      <w:sz w:val="20"/>
    </w:rPr>
  </w:style>
  <w:style w:type="paragraph" w:customStyle="1" w:styleId="aa">
    <w:name w:val="註"/>
    <w:basedOn w:val="a"/>
    <w:rsid w:val="00A563DC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A563DC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7rdvJiU&#27506;&#20837;&#27231;&#38364;&#21029;&#27770;&#31639;&#23529;&#23450;&#26126;&#32048;&#34920;A3_1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482F13-8478-4C9F-A662-15848C960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 (x86)\NAO\Report\7rdvJiU歲入機關別決算審定明細表A3_1.dot</Template>
  <TotalTime>355</TotalTime>
  <Pages>5</Pages>
  <Words>2732</Words>
  <Characters>4968</Characters>
  <Application>Microsoft Office Word</Application>
  <DocSecurity>0</DocSecurity>
  <Lines>41</Lines>
  <Paragraphs>15</Paragraphs>
  <ScaleCrop>false</ScaleCrop>
  <Company>N.A.O.</Company>
  <LinksUpToDate>false</LinksUpToDate>
  <CharactersWithSpaces>7685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王志晨</dc:creator>
  <cp:keywords/>
  <dc:description/>
  <cp:lastModifiedBy>羿每 陳</cp:lastModifiedBy>
  <cp:revision>74</cp:revision>
  <cp:lastPrinted>2025-06-18T09:43:00Z</cp:lastPrinted>
  <dcterms:created xsi:type="dcterms:W3CDTF">2025-06-13T01:14:00Z</dcterms:created>
  <dcterms:modified xsi:type="dcterms:W3CDTF">2025-06-27T08:25:00Z</dcterms:modified>
</cp:coreProperties>
</file>