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2202" w:type="dxa"/>
        <w:tblInd w:w="-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9"/>
        <w:gridCol w:w="461"/>
        <w:gridCol w:w="1908"/>
        <w:gridCol w:w="1654"/>
        <w:gridCol w:w="1470"/>
        <w:gridCol w:w="1470"/>
        <w:gridCol w:w="209"/>
        <w:gridCol w:w="1261"/>
        <w:gridCol w:w="1470"/>
        <w:gridCol w:w="1470"/>
        <w:gridCol w:w="1470"/>
        <w:gridCol w:w="1470"/>
        <w:gridCol w:w="1470"/>
        <w:gridCol w:w="1470"/>
        <w:gridCol w:w="1470"/>
        <w:gridCol w:w="1470"/>
        <w:gridCol w:w="1470"/>
      </w:tblGrid>
      <w:tr w:rsidR="00D00E8E" w14:paraId="4F04F67E" w14:textId="77777777" w:rsidTr="005A56E5">
        <w:trPr>
          <w:cantSplit/>
          <w:trHeight w:val="270"/>
          <w:tblHeader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14:paraId="345B1CAD" w14:textId="77777777" w:rsidR="00D00E8E" w:rsidRDefault="00D00E8E">
            <w:pPr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經常</w:t>
            </w:r>
          </w:p>
        </w:tc>
        <w:tc>
          <w:tcPr>
            <w:tcW w:w="7172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67E401" w14:textId="77777777" w:rsidR="00D00E8E" w:rsidRDefault="00D00E8E">
            <w:pPr>
              <w:ind w:left="-42" w:right="80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門併計</w:t>
            </w:r>
          </w:p>
        </w:tc>
        <w:tc>
          <w:tcPr>
            <w:tcW w:w="1449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2B4F4" w14:textId="77777777" w:rsidR="00D00E8E" w:rsidRDefault="00D00E8E">
            <w:pPr>
              <w:ind w:right="7"/>
              <w:jc w:val="right"/>
              <w:rPr>
                <w:rFonts w:eastAsia="標楷體"/>
                <w:sz w:val="20"/>
              </w:rPr>
            </w:pPr>
            <w:r w:rsidRPr="001A30B6">
              <w:rPr>
                <w:rFonts w:eastAsia="標楷體" w:hint="eastAsia"/>
                <w:sz w:val="22"/>
                <w:szCs w:val="22"/>
              </w:rPr>
              <w:t>單位</w:t>
            </w:r>
            <w:r w:rsidRPr="001A30B6">
              <w:rPr>
                <w:rFonts w:eastAsia="標楷體"/>
                <w:sz w:val="22"/>
                <w:szCs w:val="22"/>
              </w:rPr>
              <w:t>：</w:t>
            </w:r>
            <w:r w:rsidRPr="001A30B6">
              <w:rPr>
                <w:rFonts w:eastAsia="標楷體" w:hint="eastAsia"/>
                <w:sz w:val="22"/>
                <w:szCs w:val="22"/>
              </w:rPr>
              <w:t>新臺幣元</w:t>
            </w:r>
          </w:p>
        </w:tc>
      </w:tr>
      <w:tr w:rsidR="00D00E8E" w14:paraId="7E01ED5C" w14:textId="77777777" w:rsidTr="005A56E5">
        <w:trPr>
          <w:cantSplit/>
          <w:trHeight w:val="270"/>
          <w:tblHeader/>
        </w:trPr>
        <w:tc>
          <w:tcPr>
            <w:tcW w:w="539" w:type="dxa"/>
            <w:tcBorders>
              <w:top w:val="nil"/>
              <w:left w:val="nil"/>
              <w:right w:val="nil"/>
            </w:tcBorders>
          </w:tcPr>
          <w:p w14:paraId="0C711160" w14:textId="77777777" w:rsidR="00D00E8E" w:rsidRDefault="00D00E8E">
            <w:pPr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資本</w:t>
            </w:r>
          </w:p>
        </w:tc>
        <w:tc>
          <w:tcPr>
            <w:tcW w:w="7172" w:type="dxa"/>
            <w:gridSpan w:val="6"/>
            <w:vMerge/>
            <w:tcBorders>
              <w:top w:val="nil"/>
              <w:left w:val="nil"/>
              <w:right w:val="nil"/>
            </w:tcBorders>
          </w:tcPr>
          <w:p w14:paraId="68B43BEE" w14:textId="77777777" w:rsidR="00D00E8E" w:rsidRDefault="00D00E8E">
            <w:pPr>
              <w:ind w:right="-186"/>
              <w:jc w:val="right"/>
              <w:rPr>
                <w:rFonts w:eastAsia="標楷體"/>
                <w:sz w:val="20"/>
              </w:rPr>
            </w:pPr>
          </w:p>
        </w:tc>
        <w:tc>
          <w:tcPr>
            <w:tcW w:w="14490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656C122B" w14:textId="77777777" w:rsidR="00D00E8E" w:rsidRDefault="00D00E8E">
            <w:pPr>
              <w:ind w:right="-186"/>
              <w:jc w:val="right"/>
              <w:rPr>
                <w:rFonts w:eastAsia="標楷體"/>
                <w:sz w:val="18"/>
              </w:rPr>
            </w:pPr>
          </w:p>
        </w:tc>
      </w:tr>
      <w:tr w:rsidR="00D00E8E" w14:paraId="32E4D777" w14:textId="77777777" w:rsidTr="001E4CA4">
        <w:trPr>
          <w:cantSplit/>
          <w:tblHeader/>
        </w:trPr>
        <w:tc>
          <w:tcPr>
            <w:tcW w:w="1000" w:type="dxa"/>
            <w:gridSpan w:val="2"/>
            <w:vMerge w:val="restart"/>
            <w:tcBorders>
              <w:left w:val="nil"/>
            </w:tcBorders>
            <w:vAlign w:val="center"/>
          </w:tcPr>
          <w:p w14:paraId="2AFBD849" w14:textId="77777777" w:rsidR="00D00E8E" w:rsidRPr="007E7303" w:rsidRDefault="00D00E8E">
            <w:pPr>
              <w:jc w:val="distribute"/>
              <w:rPr>
                <w:rFonts w:eastAsia="標楷體"/>
                <w:spacing w:val="-10"/>
                <w:sz w:val="22"/>
                <w:szCs w:val="22"/>
              </w:rPr>
            </w:pPr>
            <w:r w:rsidRPr="007E7303">
              <w:rPr>
                <w:rFonts w:eastAsia="標楷體" w:hint="eastAsia"/>
                <w:spacing w:val="-10"/>
                <w:sz w:val="22"/>
                <w:szCs w:val="22"/>
              </w:rPr>
              <w:t>年度別</w:t>
            </w:r>
          </w:p>
        </w:tc>
        <w:tc>
          <w:tcPr>
            <w:tcW w:w="1908" w:type="dxa"/>
            <w:vMerge w:val="restart"/>
            <w:tcBorders>
              <w:left w:val="nil"/>
            </w:tcBorders>
            <w:vAlign w:val="center"/>
          </w:tcPr>
          <w:p w14:paraId="1AA537B9" w14:textId="77777777" w:rsidR="00D00E8E" w:rsidRPr="007E7303" w:rsidRDefault="00D00E8E">
            <w:pPr>
              <w:ind w:left="214" w:right="280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科目名稱</w:t>
            </w:r>
          </w:p>
        </w:tc>
        <w:tc>
          <w:tcPr>
            <w:tcW w:w="1654" w:type="dxa"/>
            <w:vMerge w:val="restart"/>
            <w:vAlign w:val="center"/>
          </w:tcPr>
          <w:p w14:paraId="4F576775" w14:textId="77777777" w:rsidR="00D00E8E" w:rsidRPr="007E7303" w:rsidRDefault="00D00E8E" w:rsidP="00E52293">
            <w:pPr>
              <w:ind w:leftChars="16" w:left="38" w:right="96"/>
              <w:jc w:val="distribute"/>
              <w:rPr>
                <w:rFonts w:eastAsia="標楷體"/>
                <w:spacing w:val="-4"/>
                <w:sz w:val="22"/>
                <w:szCs w:val="22"/>
              </w:rPr>
            </w:pPr>
            <w:r w:rsidRPr="007E7303">
              <w:rPr>
                <w:rFonts w:eastAsia="標楷體" w:hint="eastAsia"/>
                <w:spacing w:val="-4"/>
                <w:sz w:val="22"/>
                <w:szCs w:val="22"/>
              </w:rPr>
              <w:t>以前年度</w:t>
            </w:r>
            <w:r w:rsidRPr="007E7303">
              <w:rPr>
                <w:rFonts w:eastAsia="標楷體"/>
                <w:spacing w:val="-4"/>
                <w:sz w:val="22"/>
                <w:szCs w:val="22"/>
              </w:rPr>
              <w:br/>
            </w:r>
            <w:r w:rsidRPr="007E7303">
              <w:rPr>
                <w:rFonts w:eastAsia="標楷體" w:hint="eastAsia"/>
                <w:spacing w:val="-4"/>
                <w:sz w:val="22"/>
                <w:szCs w:val="22"/>
              </w:rPr>
              <w:t>轉入數</w:t>
            </w:r>
          </w:p>
        </w:tc>
        <w:tc>
          <w:tcPr>
            <w:tcW w:w="5880" w:type="dxa"/>
            <w:gridSpan w:val="5"/>
            <w:tcBorders>
              <w:bottom w:val="single" w:sz="4" w:space="0" w:color="auto"/>
            </w:tcBorders>
            <w:vAlign w:val="center"/>
          </w:tcPr>
          <w:p w14:paraId="6728D6A2" w14:textId="77777777" w:rsidR="00D00E8E" w:rsidRPr="007E7303" w:rsidRDefault="00D00E8E" w:rsidP="00565BB5">
            <w:pPr>
              <w:ind w:leftChars="-6" w:left="-1" w:right="13" w:hangingChars="6" w:hanging="13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決算數</w:t>
            </w:r>
          </w:p>
        </w:tc>
        <w:tc>
          <w:tcPr>
            <w:tcW w:w="5880" w:type="dxa"/>
            <w:gridSpan w:val="4"/>
            <w:tcBorders>
              <w:bottom w:val="single" w:sz="4" w:space="0" w:color="auto"/>
            </w:tcBorders>
            <w:vAlign w:val="center"/>
          </w:tcPr>
          <w:p w14:paraId="24BEEA9B" w14:textId="77777777" w:rsidR="00D00E8E" w:rsidRPr="007E7303" w:rsidRDefault="00D00E8E" w:rsidP="00565BB5">
            <w:pPr>
              <w:ind w:left="1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修正數</w:t>
            </w:r>
          </w:p>
        </w:tc>
        <w:tc>
          <w:tcPr>
            <w:tcW w:w="5880" w:type="dxa"/>
            <w:gridSpan w:val="4"/>
            <w:tcBorders>
              <w:bottom w:val="single" w:sz="4" w:space="0" w:color="auto"/>
              <w:right w:val="nil"/>
            </w:tcBorders>
            <w:vAlign w:val="center"/>
          </w:tcPr>
          <w:p w14:paraId="4B3B0969" w14:textId="77777777" w:rsidR="00D00E8E" w:rsidRPr="007E7303" w:rsidRDefault="00D00E8E" w:rsidP="00565BB5">
            <w:pPr>
              <w:ind w:right="-13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決算審定數</w:t>
            </w:r>
          </w:p>
        </w:tc>
      </w:tr>
      <w:tr w:rsidR="00D00E8E" w14:paraId="29D924E9" w14:textId="77777777" w:rsidTr="001E4CA4">
        <w:trPr>
          <w:cantSplit/>
          <w:trHeight w:val="260"/>
          <w:tblHeader/>
        </w:trPr>
        <w:tc>
          <w:tcPr>
            <w:tcW w:w="1000" w:type="dxa"/>
            <w:gridSpan w:val="2"/>
            <w:vMerge/>
            <w:tcBorders>
              <w:left w:val="nil"/>
            </w:tcBorders>
            <w:vAlign w:val="center"/>
          </w:tcPr>
          <w:p w14:paraId="102AAD4D" w14:textId="77777777" w:rsidR="00D00E8E" w:rsidRPr="007E7303" w:rsidRDefault="00D00E8E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908" w:type="dxa"/>
            <w:vMerge/>
            <w:vAlign w:val="center"/>
          </w:tcPr>
          <w:p w14:paraId="504717DF" w14:textId="77777777" w:rsidR="00D00E8E" w:rsidRPr="007E7303" w:rsidRDefault="00D00E8E">
            <w:pPr>
              <w:ind w:left="214" w:right="280"/>
              <w:jc w:val="distribute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14:paraId="526BA8FE" w14:textId="77777777" w:rsidR="00D00E8E" w:rsidRPr="007E7303" w:rsidRDefault="00D00E8E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470" w:type="dxa"/>
            <w:tcBorders>
              <w:bottom w:val="single" w:sz="12" w:space="0" w:color="auto"/>
            </w:tcBorders>
            <w:vAlign w:val="center"/>
          </w:tcPr>
          <w:p w14:paraId="073EF018" w14:textId="77777777"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減免</w:t>
            </w:r>
            <w:r w:rsidR="00B40417" w:rsidRPr="007E7303">
              <w:rPr>
                <w:rFonts w:eastAsia="標楷體" w:hint="eastAsia"/>
                <w:sz w:val="22"/>
                <w:szCs w:val="22"/>
              </w:rPr>
              <w:t>（註銷）</w:t>
            </w:r>
            <w:r w:rsidRPr="007E7303">
              <w:rPr>
                <w:rFonts w:eastAsia="標楷體" w:hint="eastAsia"/>
                <w:sz w:val="22"/>
                <w:szCs w:val="22"/>
              </w:rPr>
              <w:t>數</w:t>
            </w:r>
          </w:p>
        </w:tc>
        <w:tc>
          <w:tcPr>
            <w:tcW w:w="1470" w:type="dxa"/>
            <w:tcBorders>
              <w:bottom w:val="single" w:sz="12" w:space="0" w:color="auto"/>
            </w:tcBorders>
            <w:vAlign w:val="center"/>
          </w:tcPr>
          <w:p w14:paraId="148D77B4" w14:textId="77777777" w:rsidR="00D00E8E" w:rsidRPr="007E7303" w:rsidRDefault="00D00E8E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實現數</w:t>
            </w:r>
          </w:p>
        </w:tc>
        <w:tc>
          <w:tcPr>
            <w:tcW w:w="1470" w:type="dxa"/>
            <w:gridSpan w:val="2"/>
            <w:tcBorders>
              <w:bottom w:val="single" w:sz="12" w:space="0" w:color="auto"/>
            </w:tcBorders>
            <w:vAlign w:val="center"/>
          </w:tcPr>
          <w:p w14:paraId="1235E399" w14:textId="77777777"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調整數</w:t>
            </w:r>
          </w:p>
        </w:tc>
        <w:tc>
          <w:tcPr>
            <w:tcW w:w="1470" w:type="dxa"/>
            <w:tcBorders>
              <w:bottom w:val="single" w:sz="12" w:space="0" w:color="auto"/>
            </w:tcBorders>
            <w:vAlign w:val="center"/>
          </w:tcPr>
          <w:p w14:paraId="386928B1" w14:textId="77777777" w:rsidR="00D00E8E" w:rsidRPr="007E7303" w:rsidRDefault="004C4241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未結清</w:t>
            </w:r>
            <w:r w:rsidR="00D00E8E" w:rsidRPr="007E7303">
              <w:rPr>
                <w:rFonts w:eastAsia="標楷體" w:hint="eastAsia"/>
                <w:sz w:val="22"/>
                <w:szCs w:val="22"/>
              </w:rPr>
              <w:t>數</w:t>
            </w:r>
          </w:p>
        </w:tc>
        <w:tc>
          <w:tcPr>
            <w:tcW w:w="1470" w:type="dxa"/>
            <w:tcBorders>
              <w:bottom w:val="single" w:sz="12" w:space="0" w:color="auto"/>
            </w:tcBorders>
            <w:vAlign w:val="center"/>
          </w:tcPr>
          <w:p w14:paraId="354AEC69" w14:textId="77777777"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減免</w:t>
            </w:r>
            <w:r w:rsidR="00B40417" w:rsidRPr="007E7303">
              <w:rPr>
                <w:rFonts w:eastAsia="標楷體" w:hint="eastAsia"/>
                <w:sz w:val="22"/>
                <w:szCs w:val="22"/>
              </w:rPr>
              <w:t>（註銷）</w:t>
            </w:r>
            <w:r w:rsidRPr="007E7303">
              <w:rPr>
                <w:rFonts w:eastAsia="標楷體" w:hint="eastAsia"/>
                <w:sz w:val="22"/>
                <w:szCs w:val="22"/>
              </w:rPr>
              <w:t>數</w:t>
            </w:r>
          </w:p>
        </w:tc>
        <w:tc>
          <w:tcPr>
            <w:tcW w:w="1470" w:type="dxa"/>
            <w:tcBorders>
              <w:bottom w:val="single" w:sz="12" w:space="0" w:color="auto"/>
            </w:tcBorders>
            <w:vAlign w:val="center"/>
          </w:tcPr>
          <w:p w14:paraId="165C5762" w14:textId="77777777"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實現數</w:t>
            </w:r>
          </w:p>
        </w:tc>
        <w:tc>
          <w:tcPr>
            <w:tcW w:w="1470" w:type="dxa"/>
            <w:tcBorders>
              <w:bottom w:val="single" w:sz="12" w:space="0" w:color="auto"/>
            </w:tcBorders>
            <w:vAlign w:val="center"/>
          </w:tcPr>
          <w:p w14:paraId="6F90F8E8" w14:textId="77777777"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調整數</w:t>
            </w:r>
          </w:p>
        </w:tc>
        <w:tc>
          <w:tcPr>
            <w:tcW w:w="1470" w:type="dxa"/>
            <w:tcBorders>
              <w:bottom w:val="single" w:sz="12" w:space="0" w:color="auto"/>
            </w:tcBorders>
            <w:vAlign w:val="center"/>
          </w:tcPr>
          <w:p w14:paraId="27A9BFDD" w14:textId="77777777" w:rsidR="00D00E8E" w:rsidRPr="007E7303" w:rsidRDefault="004C4241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未結清數</w:t>
            </w:r>
          </w:p>
        </w:tc>
        <w:tc>
          <w:tcPr>
            <w:tcW w:w="1470" w:type="dxa"/>
            <w:tcBorders>
              <w:bottom w:val="single" w:sz="12" w:space="0" w:color="auto"/>
            </w:tcBorders>
            <w:vAlign w:val="center"/>
          </w:tcPr>
          <w:p w14:paraId="36324432" w14:textId="77777777"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減免</w:t>
            </w:r>
            <w:r w:rsidR="00B40417" w:rsidRPr="007E7303">
              <w:rPr>
                <w:rFonts w:eastAsia="標楷體" w:hint="eastAsia"/>
                <w:sz w:val="22"/>
                <w:szCs w:val="22"/>
              </w:rPr>
              <w:t>（註銷）</w:t>
            </w:r>
            <w:r w:rsidRPr="007E7303">
              <w:rPr>
                <w:rFonts w:eastAsia="標楷體" w:hint="eastAsia"/>
                <w:sz w:val="22"/>
                <w:szCs w:val="22"/>
              </w:rPr>
              <w:t>數</w:t>
            </w:r>
          </w:p>
        </w:tc>
        <w:tc>
          <w:tcPr>
            <w:tcW w:w="1470" w:type="dxa"/>
            <w:tcBorders>
              <w:bottom w:val="single" w:sz="12" w:space="0" w:color="auto"/>
            </w:tcBorders>
            <w:vAlign w:val="center"/>
          </w:tcPr>
          <w:p w14:paraId="416F13DF" w14:textId="77777777"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實現數</w:t>
            </w:r>
          </w:p>
        </w:tc>
        <w:tc>
          <w:tcPr>
            <w:tcW w:w="1470" w:type="dxa"/>
            <w:tcBorders>
              <w:bottom w:val="single" w:sz="12" w:space="0" w:color="auto"/>
              <w:right w:val="nil"/>
            </w:tcBorders>
            <w:vAlign w:val="center"/>
          </w:tcPr>
          <w:p w14:paraId="5D5A2674" w14:textId="77777777"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調整數</w:t>
            </w:r>
          </w:p>
        </w:tc>
        <w:tc>
          <w:tcPr>
            <w:tcW w:w="1470" w:type="dxa"/>
            <w:tcBorders>
              <w:bottom w:val="single" w:sz="12" w:space="0" w:color="auto"/>
              <w:right w:val="nil"/>
            </w:tcBorders>
            <w:vAlign w:val="center"/>
          </w:tcPr>
          <w:p w14:paraId="6682252D" w14:textId="77777777" w:rsidR="00D00E8E" w:rsidRPr="007E7303" w:rsidRDefault="004C4241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未結清數</w:t>
            </w:r>
          </w:p>
        </w:tc>
      </w:tr>
      <w:tr w:rsidR="00D00E8E" w14:paraId="3F31AD0A" w14:textId="77777777" w:rsidTr="001E4CA4">
        <w:trPr>
          <w:cantSplit/>
          <w:trHeight w:val="128"/>
          <w:tblHeader/>
        </w:trPr>
        <w:tc>
          <w:tcPr>
            <w:tcW w:w="1000" w:type="dxa"/>
            <w:gridSpan w:val="2"/>
            <w:vMerge/>
            <w:tcBorders>
              <w:left w:val="nil"/>
            </w:tcBorders>
            <w:vAlign w:val="center"/>
          </w:tcPr>
          <w:p w14:paraId="0A69D843" w14:textId="77777777" w:rsidR="00D00E8E" w:rsidRPr="007E7303" w:rsidRDefault="00D00E8E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908" w:type="dxa"/>
            <w:vMerge/>
            <w:vAlign w:val="center"/>
          </w:tcPr>
          <w:p w14:paraId="199A3F1C" w14:textId="77777777" w:rsidR="00D00E8E" w:rsidRPr="007E7303" w:rsidRDefault="00D00E8E">
            <w:pPr>
              <w:ind w:left="214" w:right="280"/>
              <w:jc w:val="distribute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654" w:type="dxa"/>
            <w:vAlign w:val="center"/>
          </w:tcPr>
          <w:p w14:paraId="4D73D490" w14:textId="77777777" w:rsidR="00D00E8E" w:rsidRPr="007E7303" w:rsidRDefault="00D00E8E" w:rsidP="00E52293">
            <w:pPr>
              <w:ind w:left="-86" w:right="94" w:firstLineChars="60" w:firstLine="13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  <w:tc>
          <w:tcPr>
            <w:tcW w:w="1470" w:type="dxa"/>
            <w:tcBorders>
              <w:top w:val="single" w:sz="12" w:space="0" w:color="auto"/>
            </w:tcBorders>
            <w:vAlign w:val="center"/>
          </w:tcPr>
          <w:p w14:paraId="6FAE6569" w14:textId="77777777"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  <w:tc>
          <w:tcPr>
            <w:tcW w:w="1470" w:type="dxa"/>
            <w:tcBorders>
              <w:top w:val="single" w:sz="12" w:space="0" w:color="auto"/>
            </w:tcBorders>
            <w:vAlign w:val="center"/>
          </w:tcPr>
          <w:p w14:paraId="107569D4" w14:textId="77777777" w:rsidR="00D00E8E" w:rsidRPr="007E7303" w:rsidRDefault="00D00E8E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  <w:tc>
          <w:tcPr>
            <w:tcW w:w="1470" w:type="dxa"/>
            <w:gridSpan w:val="2"/>
            <w:tcBorders>
              <w:top w:val="single" w:sz="12" w:space="0" w:color="auto"/>
            </w:tcBorders>
            <w:vAlign w:val="center"/>
          </w:tcPr>
          <w:p w14:paraId="0369A716" w14:textId="77777777"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  <w:tc>
          <w:tcPr>
            <w:tcW w:w="1470" w:type="dxa"/>
            <w:tcBorders>
              <w:top w:val="single" w:sz="12" w:space="0" w:color="auto"/>
            </w:tcBorders>
            <w:vAlign w:val="center"/>
          </w:tcPr>
          <w:p w14:paraId="073BABE5" w14:textId="77777777"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  <w:tc>
          <w:tcPr>
            <w:tcW w:w="1470" w:type="dxa"/>
            <w:tcBorders>
              <w:top w:val="single" w:sz="12" w:space="0" w:color="auto"/>
            </w:tcBorders>
            <w:vAlign w:val="center"/>
          </w:tcPr>
          <w:p w14:paraId="173E2CD0" w14:textId="77777777"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  <w:tc>
          <w:tcPr>
            <w:tcW w:w="1470" w:type="dxa"/>
            <w:tcBorders>
              <w:top w:val="single" w:sz="12" w:space="0" w:color="auto"/>
            </w:tcBorders>
            <w:vAlign w:val="center"/>
          </w:tcPr>
          <w:p w14:paraId="4749D904" w14:textId="77777777"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  <w:tc>
          <w:tcPr>
            <w:tcW w:w="1470" w:type="dxa"/>
            <w:tcBorders>
              <w:top w:val="single" w:sz="12" w:space="0" w:color="auto"/>
            </w:tcBorders>
            <w:vAlign w:val="center"/>
          </w:tcPr>
          <w:p w14:paraId="771743CB" w14:textId="77777777"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  <w:tc>
          <w:tcPr>
            <w:tcW w:w="1470" w:type="dxa"/>
            <w:tcBorders>
              <w:top w:val="single" w:sz="12" w:space="0" w:color="auto"/>
            </w:tcBorders>
            <w:vAlign w:val="center"/>
          </w:tcPr>
          <w:p w14:paraId="5290BEAD" w14:textId="77777777"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  <w:tc>
          <w:tcPr>
            <w:tcW w:w="1470" w:type="dxa"/>
            <w:tcBorders>
              <w:top w:val="single" w:sz="12" w:space="0" w:color="auto"/>
            </w:tcBorders>
            <w:vAlign w:val="center"/>
          </w:tcPr>
          <w:p w14:paraId="15EFDD79" w14:textId="77777777"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  <w:tc>
          <w:tcPr>
            <w:tcW w:w="1470" w:type="dxa"/>
            <w:tcBorders>
              <w:top w:val="single" w:sz="12" w:space="0" w:color="auto"/>
            </w:tcBorders>
            <w:vAlign w:val="center"/>
          </w:tcPr>
          <w:p w14:paraId="2E1030A4" w14:textId="77777777"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  <w:tc>
          <w:tcPr>
            <w:tcW w:w="1470" w:type="dxa"/>
            <w:tcBorders>
              <w:top w:val="single" w:sz="12" w:space="0" w:color="auto"/>
              <w:right w:val="nil"/>
            </w:tcBorders>
            <w:vAlign w:val="center"/>
          </w:tcPr>
          <w:p w14:paraId="3E26DA92" w14:textId="77777777"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  <w:tc>
          <w:tcPr>
            <w:tcW w:w="1470" w:type="dxa"/>
            <w:tcBorders>
              <w:top w:val="single" w:sz="12" w:space="0" w:color="auto"/>
              <w:right w:val="nil"/>
            </w:tcBorders>
            <w:vAlign w:val="center"/>
          </w:tcPr>
          <w:p w14:paraId="739BE874" w14:textId="77777777"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</w:tr>
      <w:tr w:rsidR="00D00E8E" w14:paraId="47081CA4" w14:textId="77777777" w:rsidTr="001E4CA4">
        <w:trPr>
          <w:cantSplit/>
          <w:trHeight w:val="127"/>
          <w:tblHeader/>
        </w:trPr>
        <w:tc>
          <w:tcPr>
            <w:tcW w:w="1000" w:type="dxa"/>
            <w:gridSpan w:val="2"/>
            <w:vMerge/>
            <w:tcBorders>
              <w:left w:val="nil"/>
            </w:tcBorders>
            <w:vAlign w:val="center"/>
          </w:tcPr>
          <w:p w14:paraId="6FC83F0F" w14:textId="77777777" w:rsidR="00D00E8E" w:rsidRPr="007E7303" w:rsidRDefault="00D00E8E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908" w:type="dxa"/>
            <w:vMerge/>
            <w:vAlign w:val="center"/>
          </w:tcPr>
          <w:p w14:paraId="702807E6" w14:textId="77777777" w:rsidR="00D00E8E" w:rsidRPr="007E7303" w:rsidRDefault="00D00E8E">
            <w:pPr>
              <w:ind w:left="214" w:right="280"/>
              <w:jc w:val="distribute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654" w:type="dxa"/>
            <w:vAlign w:val="center"/>
          </w:tcPr>
          <w:p w14:paraId="4AC400A9" w14:textId="77777777" w:rsidR="00D00E8E" w:rsidRPr="007E7303" w:rsidRDefault="00D00E8E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70" w:type="dxa"/>
            <w:vAlign w:val="center"/>
          </w:tcPr>
          <w:p w14:paraId="5C5A21D8" w14:textId="77777777"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70" w:type="dxa"/>
            <w:vAlign w:val="center"/>
          </w:tcPr>
          <w:p w14:paraId="08D13C21" w14:textId="77777777" w:rsidR="00D00E8E" w:rsidRPr="007E7303" w:rsidRDefault="00D00E8E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70" w:type="dxa"/>
            <w:gridSpan w:val="2"/>
            <w:vAlign w:val="center"/>
          </w:tcPr>
          <w:p w14:paraId="5DFC7D9A" w14:textId="77777777"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70" w:type="dxa"/>
            <w:vAlign w:val="center"/>
          </w:tcPr>
          <w:p w14:paraId="3A6B5EF4" w14:textId="77777777"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70" w:type="dxa"/>
            <w:vAlign w:val="center"/>
          </w:tcPr>
          <w:p w14:paraId="44268098" w14:textId="77777777"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70" w:type="dxa"/>
            <w:vAlign w:val="center"/>
          </w:tcPr>
          <w:p w14:paraId="14202BC7" w14:textId="77777777"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70" w:type="dxa"/>
            <w:vAlign w:val="center"/>
          </w:tcPr>
          <w:p w14:paraId="313C1BA1" w14:textId="77777777"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70" w:type="dxa"/>
            <w:vAlign w:val="center"/>
          </w:tcPr>
          <w:p w14:paraId="69FCBB04" w14:textId="77777777"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70" w:type="dxa"/>
            <w:vAlign w:val="center"/>
          </w:tcPr>
          <w:p w14:paraId="1F9F65E4" w14:textId="77777777"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70" w:type="dxa"/>
            <w:vAlign w:val="center"/>
          </w:tcPr>
          <w:p w14:paraId="4114A2B6" w14:textId="77777777"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70" w:type="dxa"/>
            <w:tcBorders>
              <w:right w:val="nil"/>
            </w:tcBorders>
            <w:vAlign w:val="center"/>
          </w:tcPr>
          <w:p w14:paraId="4FB2F383" w14:textId="77777777"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70" w:type="dxa"/>
            <w:tcBorders>
              <w:right w:val="nil"/>
            </w:tcBorders>
            <w:vAlign w:val="center"/>
          </w:tcPr>
          <w:p w14:paraId="1F34C8CD" w14:textId="77777777"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</w:tr>
      <w:tr w:rsidR="000A746C" w:rsidRPr="00141602" w14:paraId="5CFFE8A3" w14:textId="77777777" w:rsidTr="00DF4E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00" w:type="dxa"/>
            <w:gridSpan w:val="2"/>
            <w:shd w:val="clear" w:color="auto" w:fill="auto"/>
            <w:vAlign w:val="center"/>
          </w:tcPr>
          <w:p w14:paraId="1D2FDCF5" w14:textId="77777777" w:rsidR="000A746C" w:rsidRPr="00141602" w:rsidRDefault="000A746C" w:rsidP="00464685">
            <w:pPr>
              <w:spacing w:line="36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1908" w:type="dxa"/>
            <w:shd w:val="clear" w:color="auto" w:fill="auto"/>
            <w:vAlign w:val="center"/>
          </w:tcPr>
          <w:p w14:paraId="503C6E75" w14:textId="77777777" w:rsidR="000A746C" w:rsidRPr="00141602" w:rsidRDefault="000A746C" w:rsidP="00464685">
            <w:pPr>
              <w:spacing w:line="360" w:lineRule="exact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141602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總計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396654F9" w14:textId="77777777" w:rsidR="000A746C" w:rsidRPr="00141602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41602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110,414,602,502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5D69F76" w14:textId="77777777" w:rsidR="000A746C" w:rsidRPr="00141602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41602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2,367,473,985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5B044E4" w14:textId="77777777" w:rsidR="000A746C" w:rsidRPr="00141602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41602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63,308,694,705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64F9C32" w14:textId="77777777" w:rsidR="000A746C" w:rsidRPr="00141602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41602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727FAEF" w14:textId="77777777" w:rsidR="000A746C" w:rsidRPr="00141602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41602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44,738,433,812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3D29BAF" w14:textId="77777777" w:rsidR="000A746C" w:rsidRPr="00141602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41602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1AB61F7" w14:textId="77777777" w:rsidR="000A746C" w:rsidRPr="00141602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41602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1,636,385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6DA0EF5" w14:textId="77777777" w:rsidR="000A746C" w:rsidRPr="00141602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41602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67C98C1" w14:textId="77777777" w:rsidR="000A746C" w:rsidRPr="00141602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41602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- 1,636,385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4FD1674" w14:textId="77777777" w:rsidR="000A746C" w:rsidRPr="00141602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41602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2,367,473,985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C534107" w14:textId="77777777" w:rsidR="000A746C" w:rsidRPr="00141602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41602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63,310,331,090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0F257B2" w14:textId="77777777" w:rsidR="000A746C" w:rsidRPr="00141602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41602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C1B43AC" w14:textId="77777777" w:rsidR="000A746C" w:rsidRPr="00141602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41602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44,736,797,427</w:t>
            </w:r>
          </w:p>
        </w:tc>
      </w:tr>
      <w:tr w:rsidR="000A746C" w:rsidRPr="00141602" w14:paraId="0FD2C6C9" w14:textId="77777777" w:rsidTr="001E4C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00" w:type="dxa"/>
            <w:gridSpan w:val="2"/>
            <w:shd w:val="clear" w:color="auto" w:fill="auto"/>
            <w:vAlign w:val="center"/>
          </w:tcPr>
          <w:p w14:paraId="608C962C" w14:textId="77777777" w:rsidR="000A746C" w:rsidRPr="00141602" w:rsidRDefault="000A746C" w:rsidP="00464685">
            <w:pPr>
              <w:spacing w:line="36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1908" w:type="dxa"/>
            <w:shd w:val="clear" w:color="auto" w:fill="auto"/>
            <w:vAlign w:val="center"/>
          </w:tcPr>
          <w:p w14:paraId="0C69F17A" w14:textId="77777777" w:rsidR="000A746C" w:rsidRPr="00141602" w:rsidRDefault="000A746C" w:rsidP="00464685">
            <w:pPr>
              <w:spacing w:line="360" w:lineRule="exact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141602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合計</w:t>
            </w:r>
          </w:p>
        </w:tc>
        <w:tc>
          <w:tcPr>
            <w:tcW w:w="1654" w:type="dxa"/>
            <w:shd w:val="clear" w:color="auto" w:fill="auto"/>
          </w:tcPr>
          <w:p w14:paraId="5761807A" w14:textId="77777777" w:rsidR="000A746C" w:rsidRPr="00141602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41602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14,772,687,210</w:t>
            </w:r>
          </w:p>
          <w:p w14:paraId="528ABA23" w14:textId="77777777" w:rsidR="000A746C" w:rsidRPr="00141602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41602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95,641,915,292</w:t>
            </w:r>
          </w:p>
        </w:tc>
        <w:tc>
          <w:tcPr>
            <w:tcW w:w="1470" w:type="dxa"/>
            <w:shd w:val="clear" w:color="auto" w:fill="auto"/>
          </w:tcPr>
          <w:p w14:paraId="2F13A72F" w14:textId="77777777" w:rsidR="000A746C" w:rsidRPr="00141602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41602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412,979,870</w:t>
            </w:r>
          </w:p>
          <w:p w14:paraId="20018114" w14:textId="77777777" w:rsidR="000A746C" w:rsidRPr="00141602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41602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1,954,494,115</w:t>
            </w:r>
          </w:p>
        </w:tc>
        <w:tc>
          <w:tcPr>
            <w:tcW w:w="1470" w:type="dxa"/>
            <w:shd w:val="clear" w:color="auto" w:fill="auto"/>
          </w:tcPr>
          <w:p w14:paraId="74C1AF49" w14:textId="77777777" w:rsidR="000A746C" w:rsidRPr="00141602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41602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9,566,776,031</w:t>
            </w:r>
          </w:p>
          <w:p w14:paraId="456E6740" w14:textId="77777777" w:rsidR="000A746C" w:rsidRPr="00141602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41602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53,741,918,674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377BD319" w14:textId="77777777" w:rsidR="000A746C" w:rsidRPr="00141602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41602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1,971,904,188</w:t>
            </w:r>
          </w:p>
          <w:p w14:paraId="245E3F8C" w14:textId="77777777" w:rsidR="000A746C" w:rsidRPr="00141602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41602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- 1,971,904,188</w:t>
            </w:r>
          </w:p>
        </w:tc>
        <w:tc>
          <w:tcPr>
            <w:tcW w:w="1470" w:type="dxa"/>
            <w:shd w:val="clear" w:color="auto" w:fill="auto"/>
          </w:tcPr>
          <w:p w14:paraId="4EB8B30D" w14:textId="77777777" w:rsidR="000A746C" w:rsidRPr="00141602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41602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6,764,835,497</w:t>
            </w:r>
          </w:p>
          <w:p w14:paraId="1EB9E7B8" w14:textId="77777777" w:rsidR="000A746C" w:rsidRPr="00141602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41602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37,973,598,315</w:t>
            </w:r>
          </w:p>
        </w:tc>
        <w:tc>
          <w:tcPr>
            <w:tcW w:w="1470" w:type="dxa"/>
            <w:shd w:val="clear" w:color="auto" w:fill="auto"/>
          </w:tcPr>
          <w:p w14:paraId="5CFB4A32" w14:textId="77777777" w:rsidR="000A746C" w:rsidRPr="00141602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41602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  <w:p w14:paraId="2F5A3D87" w14:textId="77777777" w:rsidR="000A746C" w:rsidRPr="00141602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41602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33F723F5" w14:textId="77777777" w:rsidR="000A746C" w:rsidRPr="00141602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41602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  <w:p w14:paraId="2B2B4586" w14:textId="77777777" w:rsidR="000A746C" w:rsidRPr="00141602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41602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1,636,385</w:t>
            </w:r>
          </w:p>
        </w:tc>
        <w:tc>
          <w:tcPr>
            <w:tcW w:w="1470" w:type="dxa"/>
            <w:shd w:val="clear" w:color="auto" w:fill="auto"/>
          </w:tcPr>
          <w:p w14:paraId="3616DF27" w14:textId="77777777" w:rsidR="000A746C" w:rsidRPr="00141602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41602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  <w:p w14:paraId="267B9ADC" w14:textId="77777777" w:rsidR="000A746C" w:rsidRPr="00141602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41602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6EF0AC88" w14:textId="77777777" w:rsidR="000A746C" w:rsidRPr="00141602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41602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  <w:p w14:paraId="2217C99B" w14:textId="77777777" w:rsidR="000A746C" w:rsidRPr="00141602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41602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- 1,636,385</w:t>
            </w:r>
          </w:p>
        </w:tc>
        <w:tc>
          <w:tcPr>
            <w:tcW w:w="1470" w:type="dxa"/>
            <w:shd w:val="clear" w:color="auto" w:fill="auto"/>
          </w:tcPr>
          <w:p w14:paraId="059DFDE1" w14:textId="77777777" w:rsidR="000A746C" w:rsidRPr="00141602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41602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412,979,870</w:t>
            </w:r>
          </w:p>
          <w:p w14:paraId="1921478E" w14:textId="77777777" w:rsidR="000A746C" w:rsidRPr="00141602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41602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1,954,494,115</w:t>
            </w:r>
          </w:p>
        </w:tc>
        <w:tc>
          <w:tcPr>
            <w:tcW w:w="1470" w:type="dxa"/>
            <w:shd w:val="clear" w:color="auto" w:fill="auto"/>
          </w:tcPr>
          <w:p w14:paraId="2CC2C983" w14:textId="77777777" w:rsidR="000A746C" w:rsidRPr="00141602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41602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9,566,776,031</w:t>
            </w:r>
          </w:p>
          <w:p w14:paraId="47B95F89" w14:textId="77777777" w:rsidR="000A746C" w:rsidRPr="00141602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41602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53,743,555,059</w:t>
            </w:r>
          </w:p>
        </w:tc>
        <w:tc>
          <w:tcPr>
            <w:tcW w:w="1470" w:type="dxa"/>
            <w:shd w:val="clear" w:color="auto" w:fill="auto"/>
          </w:tcPr>
          <w:p w14:paraId="2D92E669" w14:textId="77777777" w:rsidR="000A746C" w:rsidRPr="00141602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41602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1,971,904,188</w:t>
            </w:r>
          </w:p>
          <w:p w14:paraId="779E033D" w14:textId="77777777" w:rsidR="000A746C" w:rsidRPr="00141602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41602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- 1,971,904,188</w:t>
            </w:r>
          </w:p>
        </w:tc>
        <w:tc>
          <w:tcPr>
            <w:tcW w:w="1470" w:type="dxa"/>
            <w:shd w:val="clear" w:color="auto" w:fill="auto"/>
          </w:tcPr>
          <w:p w14:paraId="03EF24BD" w14:textId="77777777" w:rsidR="000A746C" w:rsidRPr="00141602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41602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6,764,835,497</w:t>
            </w:r>
          </w:p>
          <w:p w14:paraId="08611798" w14:textId="77777777" w:rsidR="000A746C" w:rsidRPr="00141602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41602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37,971,961,930</w:t>
            </w:r>
          </w:p>
        </w:tc>
      </w:tr>
      <w:tr w:rsidR="000A746C" w14:paraId="4C206512" w14:textId="77777777" w:rsidTr="001E4C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00" w:type="dxa"/>
            <w:gridSpan w:val="2"/>
            <w:shd w:val="clear" w:color="auto" w:fill="auto"/>
            <w:vAlign w:val="center"/>
          </w:tcPr>
          <w:p w14:paraId="2420D913" w14:textId="77777777" w:rsidR="000A746C" w:rsidRPr="007E7303" w:rsidRDefault="000A746C" w:rsidP="00464685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829D1">
              <w:rPr>
                <w:rFonts w:ascii="標楷體" w:eastAsia="標楷體" w:hAnsi="標楷體" w:hint="eastAsia"/>
                <w:noProof/>
                <w:sz w:val="22"/>
                <w:szCs w:val="22"/>
              </w:rPr>
              <w:t>109－112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1B346F64" w14:textId="77777777" w:rsidR="000A746C" w:rsidRPr="007E7303" w:rsidRDefault="000A746C" w:rsidP="00464685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829D1">
              <w:rPr>
                <w:rFonts w:ascii="標楷體" w:eastAsia="標楷體" w:hAnsi="標楷體" w:hint="eastAsia"/>
                <w:noProof/>
                <w:sz w:val="22"/>
                <w:szCs w:val="22"/>
              </w:rPr>
              <w:t>總統府主管</w:t>
            </w:r>
          </w:p>
        </w:tc>
        <w:tc>
          <w:tcPr>
            <w:tcW w:w="1654" w:type="dxa"/>
            <w:shd w:val="clear" w:color="auto" w:fill="auto"/>
          </w:tcPr>
          <w:p w14:paraId="45A21FBA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7A7F896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1,292,706,675</w:t>
            </w:r>
          </w:p>
        </w:tc>
        <w:tc>
          <w:tcPr>
            <w:tcW w:w="1470" w:type="dxa"/>
            <w:shd w:val="clear" w:color="auto" w:fill="auto"/>
          </w:tcPr>
          <w:p w14:paraId="01F8806B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56327F8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10,926,520</w:t>
            </w:r>
          </w:p>
        </w:tc>
        <w:tc>
          <w:tcPr>
            <w:tcW w:w="1470" w:type="dxa"/>
            <w:shd w:val="clear" w:color="auto" w:fill="auto"/>
          </w:tcPr>
          <w:p w14:paraId="3801172F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CE3387F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715,989,481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53FB327B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6CC8A6C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4FE74719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69F5934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565,790,674</w:t>
            </w:r>
          </w:p>
        </w:tc>
        <w:tc>
          <w:tcPr>
            <w:tcW w:w="1470" w:type="dxa"/>
            <w:shd w:val="clear" w:color="auto" w:fill="auto"/>
          </w:tcPr>
          <w:p w14:paraId="5A2E18E6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57E16E2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4140A216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796F27E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24E1B713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2390B94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617DDEAB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4D41EEA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48B2CADA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E1CF0DA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10,926,520</w:t>
            </w:r>
          </w:p>
        </w:tc>
        <w:tc>
          <w:tcPr>
            <w:tcW w:w="1470" w:type="dxa"/>
            <w:shd w:val="clear" w:color="auto" w:fill="auto"/>
          </w:tcPr>
          <w:p w14:paraId="0750A501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BD6C79E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715,989,481</w:t>
            </w:r>
          </w:p>
        </w:tc>
        <w:tc>
          <w:tcPr>
            <w:tcW w:w="1470" w:type="dxa"/>
            <w:shd w:val="clear" w:color="auto" w:fill="auto"/>
          </w:tcPr>
          <w:p w14:paraId="39B4D157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8CFC162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053AB116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7A83C5C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565,790,674</w:t>
            </w:r>
          </w:p>
        </w:tc>
      </w:tr>
      <w:tr w:rsidR="000A746C" w14:paraId="3584B4AF" w14:textId="77777777" w:rsidTr="001E4C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00" w:type="dxa"/>
            <w:gridSpan w:val="2"/>
            <w:shd w:val="clear" w:color="auto" w:fill="auto"/>
            <w:vAlign w:val="center"/>
          </w:tcPr>
          <w:p w14:paraId="11D2409A" w14:textId="77777777" w:rsidR="000A746C" w:rsidRPr="007E7303" w:rsidRDefault="000A746C" w:rsidP="00464685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829D1">
              <w:rPr>
                <w:rFonts w:ascii="標楷體" w:eastAsia="標楷體" w:hAnsi="標楷體" w:hint="eastAsia"/>
                <w:noProof/>
                <w:sz w:val="22"/>
                <w:szCs w:val="22"/>
              </w:rPr>
              <w:t>107－112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4A051E59" w14:textId="77777777" w:rsidR="000A746C" w:rsidRPr="007E7303" w:rsidRDefault="000A746C" w:rsidP="00464685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829D1">
              <w:rPr>
                <w:rFonts w:ascii="標楷體" w:eastAsia="標楷體" w:hAnsi="標楷體" w:hint="eastAsia"/>
                <w:noProof/>
                <w:sz w:val="22"/>
                <w:szCs w:val="22"/>
              </w:rPr>
              <w:t>行政院主管</w:t>
            </w:r>
          </w:p>
        </w:tc>
        <w:tc>
          <w:tcPr>
            <w:tcW w:w="1654" w:type="dxa"/>
            <w:shd w:val="clear" w:color="auto" w:fill="auto"/>
          </w:tcPr>
          <w:p w14:paraId="416A2455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449,766,810</w:t>
            </w:r>
          </w:p>
          <w:p w14:paraId="2000AF37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3,970,674,347</w:t>
            </w:r>
          </w:p>
        </w:tc>
        <w:tc>
          <w:tcPr>
            <w:tcW w:w="1470" w:type="dxa"/>
            <w:shd w:val="clear" w:color="auto" w:fill="auto"/>
          </w:tcPr>
          <w:p w14:paraId="554E9EC1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14,480,465</w:t>
            </w:r>
          </w:p>
          <w:p w14:paraId="442D40C8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118,350,791</w:t>
            </w:r>
          </w:p>
        </w:tc>
        <w:tc>
          <w:tcPr>
            <w:tcW w:w="1470" w:type="dxa"/>
            <w:shd w:val="clear" w:color="auto" w:fill="auto"/>
          </w:tcPr>
          <w:p w14:paraId="171B1D5D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369,235,832</w:t>
            </w:r>
          </w:p>
          <w:p w14:paraId="0642310F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2,824,417,782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3460CFBC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27,812,877</w:t>
            </w:r>
          </w:p>
          <w:p w14:paraId="010E3D7C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- 27,812,877</w:t>
            </w:r>
          </w:p>
        </w:tc>
        <w:tc>
          <w:tcPr>
            <w:tcW w:w="1470" w:type="dxa"/>
            <w:shd w:val="clear" w:color="auto" w:fill="auto"/>
          </w:tcPr>
          <w:p w14:paraId="1A597DE3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93,863,390</w:t>
            </w:r>
          </w:p>
          <w:p w14:paraId="763F3E03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1,000,092,897</w:t>
            </w:r>
          </w:p>
        </w:tc>
        <w:tc>
          <w:tcPr>
            <w:tcW w:w="1470" w:type="dxa"/>
            <w:shd w:val="clear" w:color="auto" w:fill="auto"/>
          </w:tcPr>
          <w:p w14:paraId="733AE88B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5F810DC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08ABA536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BEDC190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2B278CF4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75725BD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554F86DF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6F5F03A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040DCB66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14,480,465</w:t>
            </w:r>
          </w:p>
          <w:p w14:paraId="2040B1DE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118,350,791</w:t>
            </w:r>
          </w:p>
        </w:tc>
        <w:tc>
          <w:tcPr>
            <w:tcW w:w="1470" w:type="dxa"/>
            <w:shd w:val="clear" w:color="auto" w:fill="auto"/>
          </w:tcPr>
          <w:p w14:paraId="6CF452C2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369,235,832</w:t>
            </w:r>
          </w:p>
          <w:p w14:paraId="7417D6C2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2,824,417,782</w:t>
            </w:r>
          </w:p>
        </w:tc>
        <w:tc>
          <w:tcPr>
            <w:tcW w:w="1470" w:type="dxa"/>
            <w:shd w:val="clear" w:color="auto" w:fill="auto"/>
          </w:tcPr>
          <w:p w14:paraId="5196BB19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27,812,877</w:t>
            </w:r>
          </w:p>
          <w:p w14:paraId="1E949A35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- 27,812,877</w:t>
            </w:r>
          </w:p>
        </w:tc>
        <w:tc>
          <w:tcPr>
            <w:tcW w:w="1470" w:type="dxa"/>
            <w:shd w:val="clear" w:color="auto" w:fill="auto"/>
          </w:tcPr>
          <w:p w14:paraId="45EC9ADA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93,863,390</w:t>
            </w:r>
          </w:p>
          <w:p w14:paraId="20FD6E7F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1,000,092,897</w:t>
            </w:r>
          </w:p>
        </w:tc>
      </w:tr>
      <w:tr w:rsidR="000A746C" w14:paraId="0C73968B" w14:textId="77777777" w:rsidTr="001E4C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00" w:type="dxa"/>
            <w:gridSpan w:val="2"/>
            <w:shd w:val="clear" w:color="auto" w:fill="auto"/>
            <w:vAlign w:val="center"/>
          </w:tcPr>
          <w:p w14:paraId="3F148068" w14:textId="77777777" w:rsidR="000A746C" w:rsidRPr="007E7303" w:rsidRDefault="000A746C" w:rsidP="00464685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829D1">
              <w:rPr>
                <w:rFonts w:ascii="標楷體" w:eastAsia="標楷體" w:hAnsi="標楷體" w:hint="eastAsia"/>
                <w:noProof/>
                <w:sz w:val="22"/>
                <w:szCs w:val="22"/>
              </w:rPr>
              <w:t>109－112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108EDFAA" w14:textId="77777777" w:rsidR="000A746C" w:rsidRPr="007E7303" w:rsidRDefault="000A746C" w:rsidP="00464685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829D1">
              <w:rPr>
                <w:rFonts w:ascii="標楷體" w:eastAsia="標楷體" w:hAnsi="標楷體" w:hint="eastAsia"/>
                <w:noProof/>
                <w:sz w:val="22"/>
                <w:szCs w:val="22"/>
              </w:rPr>
              <w:t>立法院主管</w:t>
            </w:r>
          </w:p>
        </w:tc>
        <w:tc>
          <w:tcPr>
            <w:tcW w:w="1654" w:type="dxa"/>
            <w:shd w:val="clear" w:color="auto" w:fill="auto"/>
          </w:tcPr>
          <w:p w14:paraId="542733FB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F01F900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207,267,415</w:t>
            </w:r>
          </w:p>
        </w:tc>
        <w:tc>
          <w:tcPr>
            <w:tcW w:w="1470" w:type="dxa"/>
            <w:shd w:val="clear" w:color="auto" w:fill="auto"/>
          </w:tcPr>
          <w:p w14:paraId="09BA6685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EFBB6FC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14,868,547</w:t>
            </w:r>
          </w:p>
        </w:tc>
        <w:tc>
          <w:tcPr>
            <w:tcW w:w="1470" w:type="dxa"/>
            <w:shd w:val="clear" w:color="auto" w:fill="auto"/>
          </w:tcPr>
          <w:p w14:paraId="29A7C401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41727C4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113,757,528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275D5608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2BA43DA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7EC9DEF4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17B31E6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78,641,340</w:t>
            </w:r>
          </w:p>
        </w:tc>
        <w:tc>
          <w:tcPr>
            <w:tcW w:w="1470" w:type="dxa"/>
            <w:shd w:val="clear" w:color="auto" w:fill="auto"/>
          </w:tcPr>
          <w:p w14:paraId="0E3616C1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C13A78E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290FCA54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DD1C6E4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53C7F284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8AF9C0D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4402805B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F02F089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1ED28A91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E1AAB81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14,868,547</w:t>
            </w:r>
          </w:p>
        </w:tc>
        <w:tc>
          <w:tcPr>
            <w:tcW w:w="1470" w:type="dxa"/>
            <w:shd w:val="clear" w:color="auto" w:fill="auto"/>
          </w:tcPr>
          <w:p w14:paraId="30322AA3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F9A8097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113,757,528</w:t>
            </w:r>
          </w:p>
        </w:tc>
        <w:tc>
          <w:tcPr>
            <w:tcW w:w="1470" w:type="dxa"/>
            <w:shd w:val="clear" w:color="auto" w:fill="auto"/>
          </w:tcPr>
          <w:p w14:paraId="3543DE5F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7B6C13A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091F71F7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663C46F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78,641,340</w:t>
            </w:r>
          </w:p>
        </w:tc>
      </w:tr>
      <w:tr w:rsidR="000A746C" w14:paraId="5812126E" w14:textId="77777777" w:rsidTr="001E4C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00" w:type="dxa"/>
            <w:gridSpan w:val="2"/>
            <w:shd w:val="clear" w:color="auto" w:fill="auto"/>
            <w:vAlign w:val="center"/>
          </w:tcPr>
          <w:p w14:paraId="4962F929" w14:textId="77777777" w:rsidR="000A746C" w:rsidRPr="007E7303" w:rsidRDefault="000A746C" w:rsidP="00464685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829D1">
              <w:rPr>
                <w:rFonts w:ascii="標楷體" w:eastAsia="標楷體" w:hAnsi="標楷體" w:hint="eastAsia"/>
                <w:noProof/>
                <w:sz w:val="22"/>
                <w:szCs w:val="22"/>
              </w:rPr>
              <w:t>110－112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74FD693E" w14:textId="77777777" w:rsidR="000A746C" w:rsidRPr="007E7303" w:rsidRDefault="000A746C" w:rsidP="00464685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829D1">
              <w:rPr>
                <w:rFonts w:ascii="標楷體" w:eastAsia="標楷體" w:hAnsi="標楷體" w:hint="eastAsia"/>
                <w:noProof/>
                <w:sz w:val="22"/>
                <w:szCs w:val="22"/>
              </w:rPr>
              <w:t>司法院主管</w:t>
            </w:r>
          </w:p>
        </w:tc>
        <w:tc>
          <w:tcPr>
            <w:tcW w:w="1654" w:type="dxa"/>
            <w:shd w:val="clear" w:color="auto" w:fill="auto"/>
          </w:tcPr>
          <w:p w14:paraId="38BB5713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6084EF2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761,256,717</w:t>
            </w:r>
          </w:p>
        </w:tc>
        <w:tc>
          <w:tcPr>
            <w:tcW w:w="1470" w:type="dxa"/>
            <w:shd w:val="clear" w:color="auto" w:fill="auto"/>
          </w:tcPr>
          <w:p w14:paraId="07C941A1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EE77B4E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12,524,972</w:t>
            </w:r>
          </w:p>
        </w:tc>
        <w:tc>
          <w:tcPr>
            <w:tcW w:w="1470" w:type="dxa"/>
            <w:shd w:val="clear" w:color="auto" w:fill="auto"/>
          </w:tcPr>
          <w:p w14:paraId="2172338F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530AEB8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369,243,951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27ABA468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ECF0245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6696FEC2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9B855AE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379,487,794</w:t>
            </w:r>
          </w:p>
        </w:tc>
        <w:tc>
          <w:tcPr>
            <w:tcW w:w="1470" w:type="dxa"/>
            <w:shd w:val="clear" w:color="auto" w:fill="auto"/>
          </w:tcPr>
          <w:p w14:paraId="3FBBE20E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5DC17DE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078C5EE4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F210FFE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226F61D6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6090B10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43FA20C1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DC771F0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176AFEA0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EB6EC1B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12,524,972</w:t>
            </w:r>
          </w:p>
        </w:tc>
        <w:tc>
          <w:tcPr>
            <w:tcW w:w="1470" w:type="dxa"/>
            <w:shd w:val="clear" w:color="auto" w:fill="auto"/>
          </w:tcPr>
          <w:p w14:paraId="4A8CB98D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3B725E0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369,243,951</w:t>
            </w:r>
          </w:p>
        </w:tc>
        <w:tc>
          <w:tcPr>
            <w:tcW w:w="1470" w:type="dxa"/>
            <w:shd w:val="clear" w:color="auto" w:fill="auto"/>
          </w:tcPr>
          <w:p w14:paraId="7434B912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5ACD84F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72F31069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1C97172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379,487,794</w:t>
            </w:r>
          </w:p>
        </w:tc>
      </w:tr>
      <w:tr w:rsidR="000A746C" w14:paraId="78CB2B99" w14:textId="77777777" w:rsidTr="001E4C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00" w:type="dxa"/>
            <w:gridSpan w:val="2"/>
            <w:shd w:val="clear" w:color="auto" w:fill="auto"/>
            <w:vAlign w:val="center"/>
          </w:tcPr>
          <w:p w14:paraId="4859F514" w14:textId="77777777" w:rsidR="000A746C" w:rsidRPr="007E7303" w:rsidRDefault="000A746C" w:rsidP="00464685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829D1">
              <w:rPr>
                <w:rFonts w:ascii="標楷體" w:eastAsia="標楷體" w:hAnsi="標楷體" w:hint="eastAsia"/>
                <w:noProof/>
                <w:sz w:val="22"/>
                <w:szCs w:val="22"/>
              </w:rPr>
              <w:t>95－112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3E1BE86B" w14:textId="77777777" w:rsidR="000A746C" w:rsidRPr="007E7303" w:rsidRDefault="000A746C" w:rsidP="00464685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829D1">
              <w:rPr>
                <w:rFonts w:ascii="標楷體" w:eastAsia="標楷體" w:hAnsi="標楷體" w:hint="eastAsia"/>
                <w:noProof/>
                <w:sz w:val="22"/>
                <w:szCs w:val="22"/>
              </w:rPr>
              <w:t>考試院主管</w:t>
            </w:r>
          </w:p>
        </w:tc>
        <w:tc>
          <w:tcPr>
            <w:tcW w:w="1654" w:type="dxa"/>
            <w:shd w:val="clear" w:color="auto" w:fill="auto"/>
          </w:tcPr>
          <w:p w14:paraId="4FB016C7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636,000</w:t>
            </w:r>
          </w:p>
          <w:p w14:paraId="3166BC31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26,716,414</w:t>
            </w:r>
          </w:p>
        </w:tc>
        <w:tc>
          <w:tcPr>
            <w:tcW w:w="1470" w:type="dxa"/>
            <w:shd w:val="clear" w:color="auto" w:fill="auto"/>
          </w:tcPr>
          <w:p w14:paraId="4D4E6CDB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4B2EB38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154,310</w:t>
            </w:r>
          </w:p>
        </w:tc>
        <w:tc>
          <w:tcPr>
            <w:tcW w:w="1470" w:type="dxa"/>
            <w:shd w:val="clear" w:color="auto" w:fill="auto"/>
          </w:tcPr>
          <w:p w14:paraId="6EF69F21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643A263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13,226,704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6BB96AEE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3482ACA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429E6AD0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636,000</w:t>
            </w:r>
          </w:p>
          <w:p w14:paraId="527488D3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13,335,400</w:t>
            </w:r>
          </w:p>
        </w:tc>
        <w:tc>
          <w:tcPr>
            <w:tcW w:w="1470" w:type="dxa"/>
            <w:shd w:val="clear" w:color="auto" w:fill="auto"/>
          </w:tcPr>
          <w:p w14:paraId="5BB1E9A2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35CC3AB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28CB4C77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A4146CD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5545EA95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645343C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57F1E765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646E26F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1869A6E0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8339E3E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154,310</w:t>
            </w:r>
          </w:p>
        </w:tc>
        <w:tc>
          <w:tcPr>
            <w:tcW w:w="1470" w:type="dxa"/>
            <w:shd w:val="clear" w:color="auto" w:fill="auto"/>
          </w:tcPr>
          <w:p w14:paraId="5F4A7335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632AB6B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13,226,704</w:t>
            </w:r>
          </w:p>
        </w:tc>
        <w:tc>
          <w:tcPr>
            <w:tcW w:w="1470" w:type="dxa"/>
            <w:shd w:val="clear" w:color="auto" w:fill="auto"/>
          </w:tcPr>
          <w:p w14:paraId="20E708AE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A44C8C3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1BD6BA9B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636,000</w:t>
            </w:r>
          </w:p>
          <w:p w14:paraId="17C19704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13,335,400</w:t>
            </w:r>
          </w:p>
        </w:tc>
      </w:tr>
      <w:tr w:rsidR="000A746C" w14:paraId="5CCDC2DE" w14:textId="77777777" w:rsidTr="001E4C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00" w:type="dxa"/>
            <w:gridSpan w:val="2"/>
            <w:shd w:val="clear" w:color="auto" w:fill="auto"/>
            <w:vAlign w:val="center"/>
          </w:tcPr>
          <w:p w14:paraId="255480CC" w14:textId="77777777" w:rsidR="000A746C" w:rsidRPr="007E7303" w:rsidRDefault="000A746C" w:rsidP="00464685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829D1">
              <w:rPr>
                <w:rFonts w:ascii="標楷體" w:eastAsia="標楷體" w:hAnsi="標楷體" w:hint="eastAsia"/>
                <w:noProof/>
                <w:sz w:val="22"/>
                <w:szCs w:val="22"/>
              </w:rPr>
              <w:t>111－112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35DDE176" w14:textId="77777777" w:rsidR="000A746C" w:rsidRPr="007E7303" w:rsidRDefault="000A746C" w:rsidP="00464685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829D1">
              <w:rPr>
                <w:rFonts w:ascii="標楷體" w:eastAsia="標楷體" w:hAnsi="標楷體" w:hint="eastAsia"/>
                <w:noProof/>
                <w:sz w:val="22"/>
                <w:szCs w:val="22"/>
              </w:rPr>
              <w:t>監察院主管</w:t>
            </w:r>
          </w:p>
        </w:tc>
        <w:tc>
          <w:tcPr>
            <w:tcW w:w="1654" w:type="dxa"/>
            <w:shd w:val="clear" w:color="auto" w:fill="auto"/>
          </w:tcPr>
          <w:p w14:paraId="1C1F2D0F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3104CF9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20,096,471</w:t>
            </w:r>
          </w:p>
        </w:tc>
        <w:tc>
          <w:tcPr>
            <w:tcW w:w="1470" w:type="dxa"/>
            <w:shd w:val="clear" w:color="auto" w:fill="auto"/>
          </w:tcPr>
          <w:p w14:paraId="5365D2F5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45AED6E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1,119,742</w:t>
            </w:r>
          </w:p>
        </w:tc>
        <w:tc>
          <w:tcPr>
            <w:tcW w:w="1470" w:type="dxa"/>
            <w:shd w:val="clear" w:color="auto" w:fill="auto"/>
          </w:tcPr>
          <w:p w14:paraId="2F534212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81A6D5B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16,846,729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18E1F41C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F5E848E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580FFFC5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8D40DA4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2,130,000</w:t>
            </w:r>
          </w:p>
        </w:tc>
        <w:tc>
          <w:tcPr>
            <w:tcW w:w="1470" w:type="dxa"/>
            <w:shd w:val="clear" w:color="auto" w:fill="auto"/>
          </w:tcPr>
          <w:p w14:paraId="7A1C4E0D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AEB4422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1EA18620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5A32ED3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50482D24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BF8ABC5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0DE2A1C6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A64F07C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1D6AB0CC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10D3D3B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1,119,742</w:t>
            </w:r>
          </w:p>
        </w:tc>
        <w:tc>
          <w:tcPr>
            <w:tcW w:w="1470" w:type="dxa"/>
            <w:shd w:val="clear" w:color="auto" w:fill="auto"/>
          </w:tcPr>
          <w:p w14:paraId="13F2BFFA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2BB8E7E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16,846,729</w:t>
            </w:r>
          </w:p>
        </w:tc>
        <w:tc>
          <w:tcPr>
            <w:tcW w:w="1470" w:type="dxa"/>
            <w:shd w:val="clear" w:color="auto" w:fill="auto"/>
          </w:tcPr>
          <w:p w14:paraId="50566C36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E8237CC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04A36155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AD9B3A7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2,130,000</w:t>
            </w:r>
          </w:p>
        </w:tc>
      </w:tr>
      <w:tr w:rsidR="000A746C" w14:paraId="32CB7CAF" w14:textId="77777777" w:rsidTr="001E4C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00" w:type="dxa"/>
            <w:gridSpan w:val="2"/>
            <w:shd w:val="clear" w:color="auto" w:fill="auto"/>
            <w:vAlign w:val="center"/>
          </w:tcPr>
          <w:p w14:paraId="5CB99723" w14:textId="77777777" w:rsidR="000A746C" w:rsidRPr="007E7303" w:rsidRDefault="000A746C" w:rsidP="00464685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829D1">
              <w:rPr>
                <w:rFonts w:ascii="標楷體" w:eastAsia="標楷體" w:hAnsi="標楷體" w:hint="eastAsia"/>
                <w:noProof/>
                <w:sz w:val="22"/>
                <w:szCs w:val="22"/>
              </w:rPr>
              <w:t>108－112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56E80769" w14:textId="77777777" w:rsidR="000A746C" w:rsidRPr="007E7303" w:rsidRDefault="000A746C" w:rsidP="00464685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829D1">
              <w:rPr>
                <w:rFonts w:ascii="標楷體" w:eastAsia="標楷體" w:hAnsi="標楷體" w:hint="eastAsia"/>
                <w:noProof/>
                <w:sz w:val="22"/>
                <w:szCs w:val="22"/>
              </w:rPr>
              <w:t>內政部主管</w:t>
            </w:r>
          </w:p>
        </w:tc>
        <w:tc>
          <w:tcPr>
            <w:tcW w:w="1654" w:type="dxa"/>
            <w:shd w:val="clear" w:color="auto" w:fill="auto"/>
          </w:tcPr>
          <w:p w14:paraId="1E711DFD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350,407,788</w:t>
            </w:r>
          </w:p>
          <w:p w14:paraId="74983A64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3,626,316,850</w:t>
            </w:r>
          </w:p>
        </w:tc>
        <w:tc>
          <w:tcPr>
            <w:tcW w:w="1470" w:type="dxa"/>
            <w:shd w:val="clear" w:color="auto" w:fill="auto"/>
          </w:tcPr>
          <w:p w14:paraId="0F04F31C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38,898</w:t>
            </w:r>
          </w:p>
          <w:p w14:paraId="4BEF387C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4,455,839</w:t>
            </w:r>
          </w:p>
        </w:tc>
        <w:tc>
          <w:tcPr>
            <w:tcW w:w="1470" w:type="dxa"/>
            <w:shd w:val="clear" w:color="auto" w:fill="auto"/>
          </w:tcPr>
          <w:p w14:paraId="3356D98B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343,646,990</w:t>
            </w:r>
          </w:p>
          <w:p w14:paraId="25E483F0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2,382,284,353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4AA64AE1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397,605,944</w:t>
            </w:r>
          </w:p>
          <w:p w14:paraId="68937885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- 397,605,944</w:t>
            </w:r>
          </w:p>
        </w:tc>
        <w:tc>
          <w:tcPr>
            <w:tcW w:w="1470" w:type="dxa"/>
            <w:shd w:val="clear" w:color="auto" w:fill="auto"/>
          </w:tcPr>
          <w:p w14:paraId="7C837DE6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404,327,844</w:t>
            </w:r>
          </w:p>
          <w:p w14:paraId="5B81DCDC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841,970,714</w:t>
            </w:r>
          </w:p>
        </w:tc>
        <w:tc>
          <w:tcPr>
            <w:tcW w:w="1470" w:type="dxa"/>
            <w:shd w:val="clear" w:color="auto" w:fill="auto"/>
          </w:tcPr>
          <w:p w14:paraId="2002CAF3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6309CC1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31FA4EBD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AAB6C18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4D5EC0D7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718D611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1ED91B7A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9FFCDDF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3589A07B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38,898</w:t>
            </w:r>
          </w:p>
          <w:p w14:paraId="7BDE588F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4,455,839</w:t>
            </w:r>
          </w:p>
        </w:tc>
        <w:tc>
          <w:tcPr>
            <w:tcW w:w="1470" w:type="dxa"/>
            <w:shd w:val="clear" w:color="auto" w:fill="auto"/>
          </w:tcPr>
          <w:p w14:paraId="1BF869E7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343,646,990</w:t>
            </w:r>
          </w:p>
          <w:p w14:paraId="24037173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2,382,284,353</w:t>
            </w:r>
          </w:p>
        </w:tc>
        <w:tc>
          <w:tcPr>
            <w:tcW w:w="1470" w:type="dxa"/>
            <w:shd w:val="clear" w:color="auto" w:fill="auto"/>
          </w:tcPr>
          <w:p w14:paraId="33241AE6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397,605,944</w:t>
            </w:r>
          </w:p>
          <w:p w14:paraId="0B28C665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- 397,605,944</w:t>
            </w:r>
          </w:p>
        </w:tc>
        <w:tc>
          <w:tcPr>
            <w:tcW w:w="1470" w:type="dxa"/>
            <w:shd w:val="clear" w:color="auto" w:fill="auto"/>
          </w:tcPr>
          <w:p w14:paraId="364FC631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404,327,844</w:t>
            </w:r>
          </w:p>
          <w:p w14:paraId="2D7313CD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841,970,714</w:t>
            </w:r>
          </w:p>
        </w:tc>
      </w:tr>
      <w:tr w:rsidR="000A746C" w14:paraId="6F71DA2F" w14:textId="77777777" w:rsidTr="001E4C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00" w:type="dxa"/>
            <w:gridSpan w:val="2"/>
            <w:shd w:val="clear" w:color="auto" w:fill="auto"/>
            <w:vAlign w:val="center"/>
          </w:tcPr>
          <w:p w14:paraId="437B1DEA" w14:textId="77777777" w:rsidR="000A746C" w:rsidRPr="007E7303" w:rsidRDefault="000A746C" w:rsidP="00464685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829D1">
              <w:rPr>
                <w:rFonts w:ascii="標楷體" w:eastAsia="標楷體" w:hAnsi="標楷體" w:hint="eastAsia"/>
                <w:noProof/>
                <w:sz w:val="22"/>
                <w:szCs w:val="22"/>
              </w:rPr>
              <w:t>108－112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653779C4" w14:textId="77777777" w:rsidR="000A746C" w:rsidRPr="007E7303" w:rsidRDefault="000A746C" w:rsidP="00464685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829D1">
              <w:rPr>
                <w:rFonts w:ascii="標楷體" w:eastAsia="標楷體" w:hAnsi="標楷體" w:hint="eastAsia"/>
                <w:noProof/>
                <w:sz w:val="22"/>
                <w:szCs w:val="22"/>
              </w:rPr>
              <w:t>外交部主管</w:t>
            </w:r>
          </w:p>
        </w:tc>
        <w:tc>
          <w:tcPr>
            <w:tcW w:w="1654" w:type="dxa"/>
            <w:shd w:val="clear" w:color="auto" w:fill="auto"/>
          </w:tcPr>
          <w:p w14:paraId="1C47334A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5,253,528,159</w:t>
            </w:r>
          </w:p>
          <w:p w14:paraId="7287649D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8,625,310,861</w:t>
            </w:r>
          </w:p>
        </w:tc>
        <w:tc>
          <w:tcPr>
            <w:tcW w:w="1470" w:type="dxa"/>
            <w:shd w:val="clear" w:color="auto" w:fill="auto"/>
          </w:tcPr>
          <w:p w14:paraId="4F2BC6DB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151,053,411</w:t>
            </w:r>
          </w:p>
          <w:p w14:paraId="5D78A815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832,049,324</w:t>
            </w:r>
          </w:p>
        </w:tc>
        <w:tc>
          <w:tcPr>
            <w:tcW w:w="1470" w:type="dxa"/>
            <w:shd w:val="clear" w:color="auto" w:fill="auto"/>
          </w:tcPr>
          <w:p w14:paraId="78D51660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3,033,303,076</w:t>
            </w:r>
          </w:p>
          <w:p w14:paraId="21C85E88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1,625,544,775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1EDF5269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1,070,647,089</w:t>
            </w:r>
          </w:p>
          <w:p w14:paraId="78695929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- 1,070,647,089</w:t>
            </w:r>
          </w:p>
        </w:tc>
        <w:tc>
          <w:tcPr>
            <w:tcW w:w="1470" w:type="dxa"/>
            <w:shd w:val="clear" w:color="auto" w:fill="auto"/>
          </w:tcPr>
          <w:p w14:paraId="7C8E83FC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3,139,818,761</w:t>
            </w:r>
          </w:p>
          <w:p w14:paraId="026A51C3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5,097,069,673</w:t>
            </w:r>
          </w:p>
        </w:tc>
        <w:tc>
          <w:tcPr>
            <w:tcW w:w="1470" w:type="dxa"/>
            <w:shd w:val="clear" w:color="auto" w:fill="auto"/>
          </w:tcPr>
          <w:p w14:paraId="43CF5904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496CA9F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27E7E9EA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70579AC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78196FC8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2E2439F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3D48D6E5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E68E882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09ACA17D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151,053,411</w:t>
            </w:r>
          </w:p>
          <w:p w14:paraId="3EBBFF38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832,049,324</w:t>
            </w:r>
          </w:p>
        </w:tc>
        <w:tc>
          <w:tcPr>
            <w:tcW w:w="1470" w:type="dxa"/>
            <w:shd w:val="clear" w:color="auto" w:fill="auto"/>
          </w:tcPr>
          <w:p w14:paraId="4D3AD3C5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3,033,303,076</w:t>
            </w:r>
          </w:p>
          <w:p w14:paraId="64DB10E5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1,625,544,775</w:t>
            </w:r>
          </w:p>
        </w:tc>
        <w:tc>
          <w:tcPr>
            <w:tcW w:w="1470" w:type="dxa"/>
            <w:shd w:val="clear" w:color="auto" w:fill="auto"/>
          </w:tcPr>
          <w:p w14:paraId="43240359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1,070,647,089</w:t>
            </w:r>
          </w:p>
          <w:p w14:paraId="57A14539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- 1,070,647,089</w:t>
            </w:r>
          </w:p>
        </w:tc>
        <w:tc>
          <w:tcPr>
            <w:tcW w:w="1470" w:type="dxa"/>
            <w:shd w:val="clear" w:color="auto" w:fill="auto"/>
          </w:tcPr>
          <w:p w14:paraId="60E97804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3,139,818,761</w:t>
            </w:r>
          </w:p>
          <w:p w14:paraId="77AE2943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5,097,069,673</w:t>
            </w:r>
          </w:p>
        </w:tc>
      </w:tr>
      <w:tr w:rsidR="000A746C" w14:paraId="1D3EF7F3" w14:textId="77777777" w:rsidTr="001E4C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00" w:type="dxa"/>
            <w:gridSpan w:val="2"/>
            <w:shd w:val="clear" w:color="auto" w:fill="auto"/>
            <w:vAlign w:val="center"/>
          </w:tcPr>
          <w:p w14:paraId="7DCC3E2C" w14:textId="77777777" w:rsidR="000A746C" w:rsidRPr="004C45FD" w:rsidRDefault="000A746C" w:rsidP="00464685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C45FD">
              <w:rPr>
                <w:rFonts w:ascii="標楷體" w:eastAsia="標楷體" w:hAnsi="標楷體" w:hint="eastAsia"/>
                <w:noProof/>
                <w:sz w:val="22"/>
                <w:szCs w:val="22"/>
              </w:rPr>
              <w:t>108－112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1F7A1CFD" w14:textId="77777777" w:rsidR="000A746C" w:rsidRPr="004C45FD" w:rsidRDefault="000A746C" w:rsidP="00464685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4C45FD">
              <w:rPr>
                <w:rFonts w:ascii="標楷體" w:eastAsia="標楷體" w:hAnsi="標楷體" w:hint="eastAsia"/>
                <w:noProof/>
                <w:sz w:val="22"/>
                <w:szCs w:val="22"/>
              </w:rPr>
              <w:t>國防部主管</w:t>
            </w:r>
          </w:p>
        </w:tc>
        <w:tc>
          <w:tcPr>
            <w:tcW w:w="1654" w:type="dxa"/>
            <w:shd w:val="clear" w:color="auto" w:fill="auto"/>
          </w:tcPr>
          <w:p w14:paraId="2AB6EB41" w14:textId="77777777" w:rsidR="000A746C" w:rsidRPr="004C45FD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4C45F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66BF22E" w14:textId="77777777" w:rsidR="000A746C" w:rsidRPr="004C45FD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4C45F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48,391,763,605</w:t>
            </w:r>
          </w:p>
        </w:tc>
        <w:tc>
          <w:tcPr>
            <w:tcW w:w="1470" w:type="dxa"/>
            <w:shd w:val="clear" w:color="auto" w:fill="auto"/>
          </w:tcPr>
          <w:p w14:paraId="3636B92F" w14:textId="77777777" w:rsidR="000A746C" w:rsidRPr="004C45FD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4C45F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C6B1E2F" w14:textId="77777777" w:rsidR="000A746C" w:rsidRPr="004C45FD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4C45F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179,254,114</w:t>
            </w:r>
          </w:p>
        </w:tc>
        <w:tc>
          <w:tcPr>
            <w:tcW w:w="1470" w:type="dxa"/>
            <w:shd w:val="clear" w:color="auto" w:fill="auto"/>
          </w:tcPr>
          <w:p w14:paraId="6471D04E" w14:textId="77777777" w:rsidR="000A746C" w:rsidRPr="004C45FD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4C45F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D513B71" w14:textId="77777777" w:rsidR="000A746C" w:rsidRPr="004C45FD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4C45F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26,932,452,754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3062489A" w14:textId="77777777" w:rsidR="000A746C" w:rsidRPr="004C45FD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4C45F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587FACF" w14:textId="77777777" w:rsidR="000A746C" w:rsidRPr="004C45FD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4C45F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0CADC041" w14:textId="77777777" w:rsidR="000A746C" w:rsidRPr="004C45FD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4C45F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0B5240E" w14:textId="77777777" w:rsidR="000A746C" w:rsidRPr="004C45FD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4C45F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21,280,056,737</w:t>
            </w:r>
          </w:p>
        </w:tc>
        <w:tc>
          <w:tcPr>
            <w:tcW w:w="1470" w:type="dxa"/>
            <w:shd w:val="clear" w:color="auto" w:fill="auto"/>
          </w:tcPr>
          <w:p w14:paraId="4034E788" w14:textId="77777777" w:rsidR="000A746C" w:rsidRPr="004C45FD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4C45F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8A319F5" w14:textId="77777777" w:rsidR="000A746C" w:rsidRPr="004C45FD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4C45F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3427B13C" w14:textId="77777777" w:rsidR="000A746C" w:rsidRPr="004C45FD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4C45F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1C70D7B" w14:textId="77777777" w:rsidR="000A746C" w:rsidRPr="004C45FD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4C45F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1,636,385</w:t>
            </w:r>
          </w:p>
        </w:tc>
        <w:tc>
          <w:tcPr>
            <w:tcW w:w="1470" w:type="dxa"/>
            <w:shd w:val="clear" w:color="auto" w:fill="auto"/>
          </w:tcPr>
          <w:p w14:paraId="7C5D1AD8" w14:textId="77777777" w:rsidR="000A746C" w:rsidRPr="004C45FD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4C45F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ADBD7B8" w14:textId="77777777" w:rsidR="000A746C" w:rsidRPr="004C45FD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4C45F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7EEF5C12" w14:textId="77777777" w:rsidR="000A746C" w:rsidRPr="004C45FD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4C45F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FAC2184" w14:textId="77777777" w:rsidR="000A746C" w:rsidRPr="004C45FD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4C45F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- 1,636,385</w:t>
            </w:r>
          </w:p>
        </w:tc>
        <w:tc>
          <w:tcPr>
            <w:tcW w:w="1470" w:type="dxa"/>
            <w:shd w:val="clear" w:color="auto" w:fill="auto"/>
          </w:tcPr>
          <w:p w14:paraId="498E8BE9" w14:textId="77777777" w:rsidR="000A746C" w:rsidRPr="004C45FD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4C45F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C9A4401" w14:textId="77777777" w:rsidR="000A746C" w:rsidRPr="004C45FD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4C45F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179,254,114</w:t>
            </w:r>
          </w:p>
        </w:tc>
        <w:tc>
          <w:tcPr>
            <w:tcW w:w="1470" w:type="dxa"/>
            <w:shd w:val="clear" w:color="auto" w:fill="auto"/>
          </w:tcPr>
          <w:p w14:paraId="452FDCD0" w14:textId="77777777" w:rsidR="000A746C" w:rsidRPr="004C45FD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4C45F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836FA8B" w14:textId="77777777" w:rsidR="000A746C" w:rsidRPr="004C45FD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4C45F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26,934,089,139</w:t>
            </w:r>
          </w:p>
        </w:tc>
        <w:tc>
          <w:tcPr>
            <w:tcW w:w="1470" w:type="dxa"/>
            <w:shd w:val="clear" w:color="auto" w:fill="auto"/>
          </w:tcPr>
          <w:p w14:paraId="50367E50" w14:textId="77777777" w:rsidR="000A746C" w:rsidRPr="004C45FD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4C45F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5989868" w14:textId="77777777" w:rsidR="000A746C" w:rsidRPr="004C45FD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4C45F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5A1BA359" w14:textId="77777777" w:rsidR="000A746C" w:rsidRPr="004C45FD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4C45FD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15677CD" w14:textId="77777777" w:rsidR="000A746C" w:rsidRPr="004C45FD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4C45FD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21,278,420,352</w:t>
            </w:r>
          </w:p>
        </w:tc>
      </w:tr>
      <w:tr w:rsidR="000A746C" w14:paraId="1E8CB6CE" w14:textId="77777777" w:rsidTr="001E4C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00" w:type="dxa"/>
            <w:gridSpan w:val="2"/>
            <w:shd w:val="clear" w:color="auto" w:fill="auto"/>
            <w:vAlign w:val="center"/>
          </w:tcPr>
          <w:p w14:paraId="13BADE27" w14:textId="77777777" w:rsidR="000A746C" w:rsidRPr="007E7303" w:rsidRDefault="000A746C" w:rsidP="00464685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829D1">
              <w:rPr>
                <w:rFonts w:ascii="標楷體" w:eastAsia="標楷體" w:hAnsi="標楷體" w:hint="eastAsia"/>
                <w:noProof/>
                <w:sz w:val="22"/>
                <w:szCs w:val="22"/>
              </w:rPr>
              <w:t>110－112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02E92C7A" w14:textId="77777777" w:rsidR="000A746C" w:rsidRPr="007E7303" w:rsidRDefault="000A746C" w:rsidP="00464685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829D1">
              <w:rPr>
                <w:rFonts w:ascii="標楷體" w:eastAsia="標楷體" w:hAnsi="標楷體" w:hint="eastAsia"/>
                <w:noProof/>
                <w:sz w:val="22"/>
                <w:szCs w:val="22"/>
              </w:rPr>
              <w:t>財政部主管</w:t>
            </w:r>
          </w:p>
        </w:tc>
        <w:tc>
          <w:tcPr>
            <w:tcW w:w="1654" w:type="dxa"/>
            <w:shd w:val="clear" w:color="auto" w:fill="auto"/>
          </w:tcPr>
          <w:p w14:paraId="465C0189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13,673,295</w:t>
            </w:r>
          </w:p>
          <w:p w14:paraId="52B3CDF8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921,883,767</w:t>
            </w:r>
          </w:p>
        </w:tc>
        <w:tc>
          <w:tcPr>
            <w:tcW w:w="1470" w:type="dxa"/>
            <w:shd w:val="clear" w:color="auto" w:fill="auto"/>
          </w:tcPr>
          <w:p w14:paraId="56F194D5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CE7A53F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7,982,474</w:t>
            </w:r>
          </w:p>
        </w:tc>
        <w:tc>
          <w:tcPr>
            <w:tcW w:w="1470" w:type="dxa"/>
            <w:shd w:val="clear" w:color="auto" w:fill="auto"/>
          </w:tcPr>
          <w:p w14:paraId="2DBB0AA6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13,673,295</w:t>
            </w:r>
          </w:p>
          <w:p w14:paraId="7B9454F3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550,995,841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048BD588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38B8193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19F69C9A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4E27C44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362,905,452</w:t>
            </w:r>
          </w:p>
        </w:tc>
        <w:tc>
          <w:tcPr>
            <w:tcW w:w="1470" w:type="dxa"/>
            <w:shd w:val="clear" w:color="auto" w:fill="auto"/>
          </w:tcPr>
          <w:p w14:paraId="1FC5F8A6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8E0B7C6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2FF6D4A3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B48436A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0E4EF6F4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664A006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5D5BAE31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136677E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3F2D1082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EDF2CDC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7,982,474</w:t>
            </w:r>
          </w:p>
        </w:tc>
        <w:tc>
          <w:tcPr>
            <w:tcW w:w="1470" w:type="dxa"/>
            <w:shd w:val="clear" w:color="auto" w:fill="auto"/>
          </w:tcPr>
          <w:p w14:paraId="12C8C167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13,673,295</w:t>
            </w:r>
          </w:p>
          <w:p w14:paraId="3AB038DA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550,995,841</w:t>
            </w:r>
          </w:p>
        </w:tc>
        <w:tc>
          <w:tcPr>
            <w:tcW w:w="1470" w:type="dxa"/>
            <w:shd w:val="clear" w:color="auto" w:fill="auto"/>
          </w:tcPr>
          <w:p w14:paraId="1581D206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062E6F4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5D42F003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BFE86F8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362,905,452</w:t>
            </w:r>
          </w:p>
        </w:tc>
      </w:tr>
      <w:tr w:rsidR="000A746C" w14:paraId="683147A8" w14:textId="77777777" w:rsidTr="001E4C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00" w:type="dxa"/>
            <w:gridSpan w:val="2"/>
            <w:shd w:val="clear" w:color="auto" w:fill="auto"/>
            <w:vAlign w:val="center"/>
          </w:tcPr>
          <w:p w14:paraId="174DC718" w14:textId="77777777" w:rsidR="000A746C" w:rsidRPr="007E7303" w:rsidRDefault="000A746C" w:rsidP="00464685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829D1">
              <w:rPr>
                <w:rFonts w:ascii="標楷體" w:eastAsia="標楷體" w:hAnsi="標楷體" w:hint="eastAsia"/>
                <w:noProof/>
                <w:sz w:val="22"/>
                <w:szCs w:val="22"/>
              </w:rPr>
              <w:t>109－112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1DDB976C" w14:textId="77777777" w:rsidR="000A746C" w:rsidRPr="007E7303" w:rsidRDefault="000A746C" w:rsidP="00464685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829D1">
              <w:rPr>
                <w:rFonts w:ascii="標楷體" w:eastAsia="標楷體" w:hAnsi="標楷體" w:hint="eastAsia"/>
                <w:noProof/>
                <w:sz w:val="22"/>
                <w:szCs w:val="22"/>
              </w:rPr>
              <w:t>教育部主管</w:t>
            </w:r>
          </w:p>
        </w:tc>
        <w:tc>
          <w:tcPr>
            <w:tcW w:w="1654" w:type="dxa"/>
            <w:shd w:val="clear" w:color="auto" w:fill="auto"/>
          </w:tcPr>
          <w:p w14:paraId="0C4CCA74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301,742,258</w:t>
            </w:r>
          </w:p>
          <w:p w14:paraId="78FF6ACD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3,756,270,371</w:t>
            </w:r>
          </w:p>
        </w:tc>
        <w:tc>
          <w:tcPr>
            <w:tcW w:w="1470" w:type="dxa"/>
            <w:shd w:val="clear" w:color="auto" w:fill="auto"/>
          </w:tcPr>
          <w:p w14:paraId="79B1302F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28,040,140</w:t>
            </w:r>
          </w:p>
          <w:p w14:paraId="1D9262B4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127,095,468</w:t>
            </w:r>
          </w:p>
        </w:tc>
        <w:tc>
          <w:tcPr>
            <w:tcW w:w="1470" w:type="dxa"/>
            <w:shd w:val="clear" w:color="auto" w:fill="auto"/>
          </w:tcPr>
          <w:p w14:paraId="13E14EF6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260,838,288</w:t>
            </w:r>
          </w:p>
          <w:p w14:paraId="459EF65A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3,072,986,981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7E5DC35E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4,077,533</w:t>
            </w:r>
          </w:p>
          <w:p w14:paraId="6E1CE3D5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- 4,077,533</w:t>
            </w:r>
          </w:p>
        </w:tc>
        <w:tc>
          <w:tcPr>
            <w:tcW w:w="1470" w:type="dxa"/>
            <w:shd w:val="clear" w:color="auto" w:fill="auto"/>
          </w:tcPr>
          <w:p w14:paraId="655D57CA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16,941,363</w:t>
            </w:r>
          </w:p>
          <w:p w14:paraId="48FDD280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552,110,389</w:t>
            </w:r>
          </w:p>
        </w:tc>
        <w:tc>
          <w:tcPr>
            <w:tcW w:w="1470" w:type="dxa"/>
            <w:shd w:val="clear" w:color="auto" w:fill="auto"/>
          </w:tcPr>
          <w:p w14:paraId="4C81447A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62CDD35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522EE869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C96D9C9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722DE575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5C8BA01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6094A5FB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1B0846C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2BD4EED7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28,040,140</w:t>
            </w:r>
          </w:p>
          <w:p w14:paraId="22DB6C26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127,095,468</w:t>
            </w:r>
          </w:p>
        </w:tc>
        <w:tc>
          <w:tcPr>
            <w:tcW w:w="1470" w:type="dxa"/>
            <w:shd w:val="clear" w:color="auto" w:fill="auto"/>
          </w:tcPr>
          <w:p w14:paraId="56D0B091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260,838,288</w:t>
            </w:r>
          </w:p>
          <w:p w14:paraId="1F127E73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3,072,986,981</w:t>
            </w:r>
          </w:p>
        </w:tc>
        <w:tc>
          <w:tcPr>
            <w:tcW w:w="1470" w:type="dxa"/>
            <w:shd w:val="clear" w:color="auto" w:fill="auto"/>
          </w:tcPr>
          <w:p w14:paraId="2389B81A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4,077,533</w:t>
            </w:r>
          </w:p>
          <w:p w14:paraId="75688B5E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- 4,077,533</w:t>
            </w:r>
          </w:p>
        </w:tc>
        <w:tc>
          <w:tcPr>
            <w:tcW w:w="1470" w:type="dxa"/>
            <w:shd w:val="clear" w:color="auto" w:fill="auto"/>
          </w:tcPr>
          <w:p w14:paraId="46B791C1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16,941,363</w:t>
            </w:r>
          </w:p>
          <w:p w14:paraId="0B5F75A7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552,110,389</w:t>
            </w:r>
          </w:p>
        </w:tc>
      </w:tr>
      <w:tr w:rsidR="000A746C" w14:paraId="76334B2E" w14:textId="77777777" w:rsidTr="001E4C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00" w:type="dxa"/>
            <w:gridSpan w:val="2"/>
            <w:shd w:val="clear" w:color="auto" w:fill="auto"/>
            <w:vAlign w:val="center"/>
          </w:tcPr>
          <w:p w14:paraId="4596D684" w14:textId="77777777" w:rsidR="000A746C" w:rsidRPr="007E7303" w:rsidRDefault="000A746C" w:rsidP="00464685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829D1">
              <w:rPr>
                <w:rFonts w:ascii="標楷體" w:eastAsia="標楷體" w:hAnsi="標楷體" w:hint="eastAsia"/>
                <w:noProof/>
                <w:sz w:val="22"/>
                <w:szCs w:val="22"/>
              </w:rPr>
              <w:t>111－112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46B061AA" w14:textId="77777777" w:rsidR="000A746C" w:rsidRPr="007E7303" w:rsidRDefault="000A746C" w:rsidP="00464685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829D1">
              <w:rPr>
                <w:rFonts w:ascii="標楷體" w:eastAsia="標楷體" w:hAnsi="標楷體" w:hint="eastAsia"/>
                <w:noProof/>
                <w:sz w:val="22"/>
                <w:szCs w:val="22"/>
              </w:rPr>
              <w:t>法務部主管</w:t>
            </w:r>
          </w:p>
        </w:tc>
        <w:tc>
          <w:tcPr>
            <w:tcW w:w="1654" w:type="dxa"/>
            <w:shd w:val="clear" w:color="auto" w:fill="auto"/>
          </w:tcPr>
          <w:p w14:paraId="779F9D2F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216,982,281</w:t>
            </w:r>
          </w:p>
          <w:p w14:paraId="415DF987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1,168,059,288</w:t>
            </w:r>
          </w:p>
        </w:tc>
        <w:tc>
          <w:tcPr>
            <w:tcW w:w="1470" w:type="dxa"/>
            <w:shd w:val="clear" w:color="auto" w:fill="auto"/>
          </w:tcPr>
          <w:p w14:paraId="4D3A87C9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268,692</w:t>
            </w:r>
          </w:p>
          <w:p w14:paraId="5977F865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59,855,621</w:t>
            </w:r>
          </w:p>
        </w:tc>
        <w:tc>
          <w:tcPr>
            <w:tcW w:w="1470" w:type="dxa"/>
            <w:shd w:val="clear" w:color="auto" w:fill="auto"/>
          </w:tcPr>
          <w:p w14:paraId="6A811461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116,679,396</w:t>
            </w:r>
          </w:p>
          <w:p w14:paraId="74F7B755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751,461,987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5E413FDF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60,168,631</w:t>
            </w:r>
          </w:p>
          <w:p w14:paraId="083C41EE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- 60,168,631</w:t>
            </w:r>
          </w:p>
        </w:tc>
        <w:tc>
          <w:tcPr>
            <w:tcW w:w="1470" w:type="dxa"/>
            <w:shd w:val="clear" w:color="auto" w:fill="auto"/>
          </w:tcPr>
          <w:p w14:paraId="0AB9FADE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160,202,824</w:t>
            </w:r>
          </w:p>
          <w:p w14:paraId="1BD9BAFE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296,573,049</w:t>
            </w:r>
          </w:p>
        </w:tc>
        <w:tc>
          <w:tcPr>
            <w:tcW w:w="1470" w:type="dxa"/>
            <w:shd w:val="clear" w:color="auto" w:fill="auto"/>
          </w:tcPr>
          <w:p w14:paraId="0AE7596D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85E5215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057FE545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68B424A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777AC987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C92262C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4DCF2FA3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0636F43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21B01829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268,692</w:t>
            </w:r>
          </w:p>
          <w:p w14:paraId="7B9BA6EC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59,855,621</w:t>
            </w:r>
          </w:p>
        </w:tc>
        <w:tc>
          <w:tcPr>
            <w:tcW w:w="1470" w:type="dxa"/>
            <w:shd w:val="clear" w:color="auto" w:fill="auto"/>
          </w:tcPr>
          <w:p w14:paraId="1D5F9742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116,679,396</w:t>
            </w:r>
          </w:p>
          <w:p w14:paraId="773A8BA0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751,461,987</w:t>
            </w:r>
          </w:p>
        </w:tc>
        <w:tc>
          <w:tcPr>
            <w:tcW w:w="1470" w:type="dxa"/>
            <w:shd w:val="clear" w:color="auto" w:fill="auto"/>
          </w:tcPr>
          <w:p w14:paraId="1C0B725D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60,168,631</w:t>
            </w:r>
          </w:p>
          <w:p w14:paraId="7E2F095C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- 60,168,631</w:t>
            </w:r>
          </w:p>
        </w:tc>
        <w:tc>
          <w:tcPr>
            <w:tcW w:w="1470" w:type="dxa"/>
            <w:shd w:val="clear" w:color="auto" w:fill="auto"/>
          </w:tcPr>
          <w:p w14:paraId="6D871BBC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160,202,824</w:t>
            </w:r>
          </w:p>
          <w:p w14:paraId="733FEB50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296,573,049</w:t>
            </w:r>
          </w:p>
        </w:tc>
      </w:tr>
      <w:tr w:rsidR="000A746C" w14:paraId="225B177B" w14:textId="77777777" w:rsidTr="001E4C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00" w:type="dxa"/>
            <w:gridSpan w:val="2"/>
            <w:shd w:val="clear" w:color="auto" w:fill="auto"/>
            <w:vAlign w:val="center"/>
          </w:tcPr>
          <w:p w14:paraId="28D80BF0" w14:textId="77777777" w:rsidR="000A746C" w:rsidRPr="007E7303" w:rsidRDefault="000A746C" w:rsidP="00464685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829D1">
              <w:rPr>
                <w:rFonts w:ascii="標楷體" w:eastAsia="標楷體" w:hAnsi="標楷體" w:hint="eastAsia"/>
                <w:noProof/>
                <w:sz w:val="22"/>
                <w:szCs w:val="22"/>
              </w:rPr>
              <w:t>107－112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034EC325" w14:textId="77777777" w:rsidR="000A746C" w:rsidRPr="007E7303" w:rsidRDefault="000A746C" w:rsidP="00464685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829D1">
              <w:rPr>
                <w:rFonts w:ascii="標楷體" w:eastAsia="標楷體" w:hAnsi="標楷體" w:hint="eastAsia"/>
                <w:noProof/>
                <w:sz w:val="22"/>
                <w:szCs w:val="22"/>
              </w:rPr>
              <w:t>經濟部主管</w:t>
            </w:r>
          </w:p>
        </w:tc>
        <w:tc>
          <w:tcPr>
            <w:tcW w:w="1654" w:type="dxa"/>
            <w:shd w:val="clear" w:color="auto" w:fill="auto"/>
          </w:tcPr>
          <w:p w14:paraId="7FA10475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2,232,701,078</w:t>
            </w:r>
          </w:p>
          <w:p w14:paraId="5F34E82D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641,933,710</w:t>
            </w:r>
          </w:p>
        </w:tc>
        <w:tc>
          <w:tcPr>
            <w:tcW w:w="1470" w:type="dxa"/>
            <w:shd w:val="clear" w:color="auto" w:fill="auto"/>
          </w:tcPr>
          <w:p w14:paraId="0BBBF7DE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20,402,695</w:t>
            </w:r>
          </w:p>
          <w:p w14:paraId="4520BA3E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12,220,219</w:t>
            </w:r>
          </w:p>
        </w:tc>
        <w:tc>
          <w:tcPr>
            <w:tcW w:w="1470" w:type="dxa"/>
            <w:shd w:val="clear" w:color="auto" w:fill="auto"/>
          </w:tcPr>
          <w:p w14:paraId="1395B804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1,773,483,706</w:t>
            </w:r>
          </w:p>
          <w:p w14:paraId="71C11C9C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413,560,640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18737E7E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2,241,740</w:t>
            </w:r>
          </w:p>
          <w:p w14:paraId="21C857F4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- 2,241,740</w:t>
            </w:r>
          </w:p>
        </w:tc>
        <w:tc>
          <w:tcPr>
            <w:tcW w:w="1470" w:type="dxa"/>
            <w:shd w:val="clear" w:color="auto" w:fill="auto"/>
          </w:tcPr>
          <w:p w14:paraId="1DE2FD9D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441,056,417</w:t>
            </w:r>
          </w:p>
          <w:p w14:paraId="28283EF0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213,911,111</w:t>
            </w:r>
          </w:p>
        </w:tc>
        <w:tc>
          <w:tcPr>
            <w:tcW w:w="1470" w:type="dxa"/>
            <w:shd w:val="clear" w:color="auto" w:fill="auto"/>
          </w:tcPr>
          <w:p w14:paraId="2B033AEE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5F889B7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1AC7EF60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336EAB4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6CD6B109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352A894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1519D504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B0DA41E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755DDD13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20,402,695</w:t>
            </w:r>
          </w:p>
          <w:p w14:paraId="2CF71B5D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12,220,219</w:t>
            </w:r>
          </w:p>
        </w:tc>
        <w:tc>
          <w:tcPr>
            <w:tcW w:w="1470" w:type="dxa"/>
            <w:shd w:val="clear" w:color="auto" w:fill="auto"/>
          </w:tcPr>
          <w:p w14:paraId="1EE18332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1,773,483,706</w:t>
            </w:r>
          </w:p>
          <w:p w14:paraId="4C72E8C9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413,560,640</w:t>
            </w:r>
          </w:p>
        </w:tc>
        <w:tc>
          <w:tcPr>
            <w:tcW w:w="1470" w:type="dxa"/>
            <w:shd w:val="clear" w:color="auto" w:fill="auto"/>
          </w:tcPr>
          <w:p w14:paraId="6F5935C4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2,241,740</w:t>
            </w:r>
          </w:p>
          <w:p w14:paraId="4C709CBC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- 2,241,740</w:t>
            </w:r>
          </w:p>
        </w:tc>
        <w:tc>
          <w:tcPr>
            <w:tcW w:w="1470" w:type="dxa"/>
            <w:shd w:val="clear" w:color="auto" w:fill="auto"/>
          </w:tcPr>
          <w:p w14:paraId="1739ADF1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441,056,417</w:t>
            </w:r>
          </w:p>
          <w:p w14:paraId="1AD2C1A2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213,911,111</w:t>
            </w:r>
          </w:p>
        </w:tc>
      </w:tr>
      <w:tr w:rsidR="000A746C" w14:paraId="1F226CFB" w14:textId="77777777" w:rsidTr="001E4C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00" w:type="dxa"/>
            <w:gridSpan w:val="2"/>
            <w:shd w:val="clear" w:color="auto" w:fill="auto"/>
            <w:vAlign w:val="center"/>
          </w:tcPr>
          <w:p w14:paraId="1BA082EE" w14:textId="77777777" w:rsidR="000A746C" w:rsidRPr="007E7303" w:rsidRDefault="000A746C" w:rsidP="00464685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829D1">
              <w:rPr>
                <w:rFonts w:ascii="標楷體" w:eastAsia="標楷體" w:hAnsi="標楷體" w:hint="eastAsia"/>
                <w:noProof/>
                <w:sz w:val="22"/>
                <w:szCs w:val="22"/>
              </w:rPr>
              <w:lastRenderedPageBreak/>
              <w:t>108－112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77CBB59B" w14:textId="77777777" w:rsidR="000A746C" w:rsidRPr="007E7303" w:rsidRDefault="000A746C" w:rsidP="00464685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829D1">
              <w:rPr>
                <w:rFonts w:ascii="標楷體" w:eastAsia="標楷體" w:hAnsi="標楷體" w:hint="eastAsia"/>
                <w:noProof/>
                <w:sz w:val="22"/>
                <w:szCs w:val="22"/>
              </w:rPr>
              <w:t>交通部主管</w:t>
            </w:r>
          </w:p>
        </w:tc>
        <w:tc>
          <w:tcPr>
            <w:tcW w:w="1654" w:type="dxa"/>
            <w:shd w:val="clear" w:color="auto" w:fill="auto"/>
          </w:tcPr>
          <w:p w14:paraId="5D02F0A5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721,722,038</w:t>
            </w:r>
          </w:p>
          <w:p w14:paraId="54D6D52A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8,739,333,342</w:t>
            </w:r>
          </w:p>
        </w:tc>
        <w:tc>
          <w:tcPr>
            <w:tcW w:w="1470" w:type="dxa"/>
            <w:shd w:val="clear" w:color="auto" w:fill="auto"/>
          </w:tcPr>
          <w:p w14:paraId="50BC8353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9,859,689</w:t>
            </w:r>
          </w:p>
          <w:p w14:paraId="6B06E389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88,665,056</w:t>
            </w:r>
          </w:p>
        </w:tc>
        <w:tc>
          <w:tcPr>
            <w:tcW w:w="1470" w:type="dxa"/>
            <w:shd w:val="clear" w:color="auto" w:fill="auto"/>
          </w:tcPr>
          <w:p w14:paraId="0253FD8D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408,302,149</w:t>
            </w:r>
          </w:p>
          <w:p w14:paraId="6B32CA95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4,132,429,396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1692B776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594E1B1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0BA30325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303,560,200</w:t>
            </w:r>
          </w:p>
          <w:p w14:paraId="07BC4CA1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4,518,238,890</w:t>
            </w:r>
          </w:p>
        </w:tc>
        <w:tc>
          <w:tcPr>
            <w:tcW w:w="1470" w:type="dxa"/>
            <w:shd w:val="clear" w:color="auto" w:fill="auto"/>
          </w:tcPr>
          <w:p w14:paraId="5DD47A14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B5C36F2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5BB4A80C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C9FAECC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5501AB2A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C10490B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57CEFC38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AAEC64A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5DF9C578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9,859,689</w:t>
            </w:r>
          </w:p>
          <w:p w14:paraId="52197C76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88,665,056</w:t>
            </w:r>
          </w:p>
        </w:tc>
        <w:tc>
          <w:tcPr>
            <w:tcW w:w="1470" w:type="dxa"/>
            <w:shd w:val="clear" w:color="auto" w:fill="auto"/>
          </w:tcPr>
          <w:p w14:paraId="36C89BFA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408,302,149</w:t>
            </w:r>
          </w:p>
          <w:p w14:paraId="491488E2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4,132,429,396</w:t>
            </w:r>
          </w:p>
        </w:tc>
        <w:tc>
          <w:tcPr>
            <w:tcW w:w="1470" w:type="dxa"/>
            <w:shd w:val="clear" w:color="auto" w:fill="auto"/>
          </w:tcPr>
          <w:p w14:paraId="33D40F62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95EEECD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79FC2442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303,560,200</w:t>
            </w:r>
          </w:p>
          <w:p w14:paraId="5907E67F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4,518,238,890</w:t>
            </w:r>
          </w:p>
        </w:tc>
      </w:tr>
      <w:tr w:rsidR="000A746C" w14:paraId="555FE6B9" w14:textId="77777777" w:rsidTr="001E4C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00" w:type="dxa"/>
            <w:gridSpan w:val="2"/>
            <w:shd w:val="clear" w:color="auto" w:fill="auto"/>
            <w:vAlign w:val="center"/>
          </w:tcPr>
          <w:p w14:paraId="06BBA0AB" w14:textId="77777777" w:rsidR="000A746C" w:rsidRPr="007E7303" w:rsidRDefault="000A746C" w:rsidP="00464685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829D1">
              <w:rPr>
                <w:rFonts w:ascii="標楷體" w:eastAsia="標楷體" w:hAnsi="標楷體" w:hint="eastAsia"/>
                <w:noProof/>
                <w:sz w:val="22"/>
                <w:szCs w:val="22"/>
              </w:rPr>
              <w:t>111－112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670F7E89" w14:textId="77777777" w:rsidR="000A746C" w:rsidRPr="007E7303" w:rsidRDefault="000A746C" w:rsidP="00464685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829D1">
              <w:rPr>
                <w:rFonts w:ascii="標楷體" w:eastAsia="標楷體" w:hAnsi="標楷體" w:hint="eastAsia"/>
                <w:noProof/>
                <w:sz w:val="22"/>
                <w:szCs w:val="22"/>
              </w:rPr>
              <w:t>勞動部主管</w:t>
            </w:r>
          </w:p>
        </w:tc>
        <w:tc>
          <w:tcPr>
            <w:tcW w:w="1654" w:type="dxa"/>
            <w:shd w:val="clear" w:color="auto" w:fill="auto"/>
          </w:tcPr>
          <w:p w14:paraId="5876335F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99DA90A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168,004,694</w:t>
            </w:r>
          </w:p>
        </w:tc>
        <w:tc>
          <w:tcPr>
            <w:tcW w:w="1470" w:type="dxa"/>
            <w:shd w:val="clear" w:color="auto" w:fill="auto"/>
          </w:tcPr>
          <w:p w14:paraId="406AC331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ACF117B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83,546</w:t>
            </w:r>
          </w:p>
        </w:tc>
        <w:tc>
          <w:tcPr>
            <w:tcW w:w="1470" w:type="dxa"/>
            <w:shd w:val="clear" w:color="auto" w:fill="auto"/>
          </w:tcPr>
          <w:p w14:paraId="54DE7DFD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69438BC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167,921,148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2F517EBB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4779E47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5BFFFB88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6618646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6668D430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EA12E72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687FB2AA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5F60924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4AC95456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8B5522B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4F1DF6D0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B92766F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4CD6573E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5DDB3F9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83,546</w:t>
            </w:r>
          </w:p>
        </w:tc>
        <w:tc>
          <w:tcPr>
            <w:tcW w:w="1470" w:type="dxa"/>
            <w:shd w:val="clear" w:color="auto" w:fill="auto"/>
          </w:tcPr>
          <w:p w14:paraId="354E381E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4CB9684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167,921,148</w:t>
            </w:r>
          </w:p>
        </w:tc>
        <w:tc>
          <w:tcPr>
            <w:tcW w:w="1470" w:type="dxa"/>
            <w:shd w:val="clear" w:color="auto" w:fill="auto"/>
          </w:tcPr>
          <w:p w14:paraId="615A0198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4FC1489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65ACB052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CF530DA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</w:tr>
      <w:tr w:rsidR="000A746C" w14:paraId="7FF5D620" w14:textId="77777777" w:rsidTr="001E4C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00" w:type="dxa"/>
            <w:gridSpan w:val="2"/>
            <w:shd w:val="clear" w:color="auto" w:fill="auto"/>
            <w:vAlign w:val="center"/>
          </w:tcPr>
          <w:p w14:paraId="3A0EF07B" w14:textId="77777777" w:rsidR="000A746C" w:rsidRPr="007E7303" w:rsidRDefault="000A746C" w:rsidP="00464685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829D1">
              <w:rPr>
                <w:rFonts w:ascii="標楷體" w:eastAsia="標楷體" w:hAnsi="標楷體" w:hint="eastAsia"/>
                <w:noProof/>
                <w:sz w:val="22"/>
                <w:szCs w:val="22"/>
              </w:rPr>
              <w:t>108－112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6A2C83FC" w14:textId="77777777" w:rsidR="000A746C" w:rsidRPr="007E7303" w:rsidRDefault="000A746C" w:rsidP="00464685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829D1">
              <w:rPr>
                <w:rFonts w:ascii="標楷體" w:eastAsia="標楷體" w:hAnsi="標楷體" w:hint="eastAsia"/>
                <w:noProof/>
                <w:sz w:val="22"/>
                <w:szCs w:val="22"/>
              </w:rPr>
              <w:t>農業部主管</w:t>
            </w:r>
          </w:p>
        </w:tc>
        <w:tc>
          <w:tcPr>
            <w:tcW w:w="1654" w:type="dxa"/>
            <w:shd w:val="clear" w:color="auto" w:fill="auto"/>
          </w:tcPr>
          <w:p w14:paraId="48D04A91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2,953,679,887</w:t>
            </w:r>
          </w:p>
          <w:p w14:paraId="79C9655A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3,568,356,832</w:t>
            </w:r>
          </w:p>
        </w:tc>
        <w:tc>
          <w:tcPr>
            <w:tcW w:w="1470" w:type="dxa"/>
            <w:shd w:val="clear" w:color="auto" w:fill="auto"/>
          </w:tcPr>
          <w:p w14:paraId="3E42353E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57,088,324</w:t>
            </w:r>
          </w:p>
          <w:p w14:paraId="0D0155A2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94,783,355</w:t>
            </w:r>
          </w:p>
        </w:tc>
        <w:tc>
          <w:tcPr>
            <w:tcW w:w="1470" w:type="dxa"/>
            <w:shd w:val="clear" w:color="auto" w:fill="auto"/>
          </w:tcPr>
          <w:p w14:paraId="073ECD9F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1,524,156,216</w:t>
            </w:r>
          </w:p>
          <w:p w14:paraId="0F62EEDB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2,366,704,970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617213D5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401,242,887</w:t>
            </w:r>
          </w:p>
          <w:p w14:paraId="706FCF22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- 401,242,887</w:t>
            </w:r>
          </w:p>
        </w:tc>
        <w:tc>
          <w:tcPr>
            <w:tcW w:w="1470" w:type="dxa"/>
            <w:shd w:val="clear" w:color="auto" w:fill="auto"/>
          </w:tcPr>
          <w:p w14:paraId="0C6A35C1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1,773,678,234</w:t>
            </w:r>
          </w:p>
          <w:p w14:paraId="619CDDE4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705,625,620</w:t>
            </w:r>
          </w:p>
        </w:tc>
        <w:tc>
          <w:tcPr>
            <w:tcW w:w="1470" w:type="dxa"/>
            <w:shd w:val="clear" w:color="auto" w:fill="auto"/>
          </w:tcPr>
          <w:p w14:paraId="59F9572F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D927A5E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076D4F41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78621B2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3FC75C2B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E27A16E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3168E190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FA21AAB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28E5E54B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57,088,324</w:t>
            </w:r>
          </w:p>
          <w:p w14:paraId="169A398D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94,783,355</w:t>
            </w:r>
          </w:p>
        </w:tc>
        <w:tc>
          <w:tcPr>
            <w:tcW w:w="1470" w:type="dxa"/>
            <w:shd w:val="clear" w:color="auto" w:fill="auto"/>
          </w:tcPr>
          <w:p w14:paraId="359E9EC1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1,524,156,216</w:t>
            </w:r>
          </w:p>
          <w:p w14:paraId="213D255C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2,366,704,970</w:t>
            </w:r>
          </w:p>
        </w:tc>
        <w:tc>
          <w:tcPr>
            <w:tcW w:w="1470" w:type="dxa"/>
            <w:shd w:val="clear" w:color="auto" w:fill="auto"/>
          </w:tcPr>
          <w:p w14:paraId="41CF0CB1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401,242,887</w:t>
            </w:r>
          </w:p>
          <w:p w14:paraId="3F26CD13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- 401,242,887</w:t>
            </w:r>
          </w:p>
        </w:tc>
        <w:tc>
          <w:tcPr>
            <w:tcW w:w="1470" w:type="dxa"/>
            <w:shd w:val="clear" w:color="auto" w:fill="auto"/>
          </w:tcPr>
          <w:p w14:paraId="4E962586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1,773,678,234</w:t>
            </w:r>
          </w:p>
          <w:p w14:paraId="712A546D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705,625,620</w:t>
            </w:r>
          </w:p>
        </w:tc>
      </w:tr>
      <w:tr w:rsidR="000A746C" w14:paraId="5E214968" w14:textId="77777777" w:rsidTr="001E4C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00" w:type="dxa"/>
            <w:gridSpan w:val="2"/>
            <w:shd w:val="clear" w:color="auto" w:fill="auto"/>
            <w:vAlign w:val="center"/>
          </w:tcPr>
          <w:p w14:paraId="152485A2" w14:textId="77777777" w:rsidR="000A746C" w:rsidRPr="007E7303" w:rsidRDefault="000A746C" w:rsidP="00464685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829D1">
              <w:rPr>
                <w:rFonts w:ascii="標楷體" w:eastAsia="標楷體" w:hAnsi="標楷體" w:hint="eastAsia"/>
                <w:noProof/>
                <w:sz w:val="22"/>
                <w:szCs w:val="22"/>
              </w:rPr>
              <w:t>109－112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35276301" w14:textId="77777777" w:rsidR="000A746C" w:rsidRPr="007E7303" w:rsidRDefault="000A746C" w:rsidP="00464685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829D1">
              <w:rPr>
                <w:rFonts w:ascii="標楷體" w:eastAsia="標楷體" w:hAnsi="標楷體" w:hint="eastAsia"/>
                <w:noProof/>
                <w:sz w:val="22"/>
                <w:szCs w:val="22"/>
              </w:rPr>
              <w:t>衛生福利部主管</w:t>
            </w:r>
          </w:p>
        </w:tc>
        <w:tc>
          <w:tcPr>
            <w:tcW w:w="1654" w:type="dxa"/>
            <w:shd w:val="clear" w:color="auto" w:fill="auto"/>
          </w:tcPr>
          <w:p w14:paraId="430DFE52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AE26B48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3,866,435,341</w:t>
            </w:r>
          </w:p>
        </w:tc>
        <w:tc>
          <w:tcPr>
            <w:tcW w:w="1470" w:type="dxa"/>
            <w:shd w:val="clear" w:color="auto" w:fill="auto"/>
          </w:tcPr>
          <w:p w14:paraId="2B3A5451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7C172E0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117,053,600</w:t>
            </w:r>
          </w:p>
        </w:tc>
        <w:tc>
          <w:tcPr>
            <w:tcW w:w="1470" w:type="dxa"/>
            <w:shd w:val="clear" w:color="auto" w:fill="auto"/>
          </w:tcPr>
          <w:p w14:paraId="5360F834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A1ED468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2,891,485,874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1BC77ABE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EBC8026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308D0354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CC578F8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857,895,867</w:t>
            </w:r>
          </w:p>
        </w:tc>
        <w:tc>
          <w:tcPr>
            <w:tcW w:w="1470" w:type="dxa"/>
            <w:shd w:val="clear" w:color="auto" w:fill="auto"/>
          </w:tcPr>
          <w:p w14:paraId="2EBE9890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0EF9750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628CD172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F4BE625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2DC8EA37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FCE127B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6FA7ABA2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E70537A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063F18E9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DAB4EDA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117,053,600</w:t>
            </w:r>
          </w:p>
        </w:tc>
        <w:tc>
          <w:tcPr>
            <w:tcW w:w="1470" w:type="dxa"/>
            <w:shd w:val="clear" w:color="auto" w:fill="auto"/>
          </w:tcPr>
          <w:p w14:paraId="6FFCE17A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362EED2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2,891,485,874</w:t>
            </w:r>
          </w:p>
        </w:tc>
        <w:tc>
          <w:tcPr>
            <w:tcW w:w="1470" w:type="dxa"/>
            <w:shd w:val="clear" w:color="auto" w:fill="auto"/>
          </w:tcPr>
          <w:p w14:paraId="1570BE8A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14A7C37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418C19C8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6C5D24B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857,895,867</w:t>
            </w:r>
          </w:p>
        </w:tc>
      </w:tr>
      <w:tr w:rsidR="000A746C" w14:paraId="280B6FA1" w14:textId="77777777" w:rsidTr="001E4C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00" w:type="dxa"/>
            <w:gridSpan w:val="2"/>
            <w:shd w:val="clear" w:color="auto" w:fill="auto"/>
            <w:vAlign w:val="center"/>
          </w:tcPr>
          <w:p w14:paraId="3E0A0388" w14:textId="77777777" w:rsidR="000A746C" w:rsidRPr="007E7303" w:rsidRDefault="000A746C" w:rsidP="00464685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829D1">
              <w:rPr>
                <w:rFonts w:ascii="標楷體" w:eastAsia="標楷體" w:hAnsi="標楷體" w:hint="eastAsia"/>
                <w:noProof/>
                <w:sz w:val="22"/>
                <w:szCs w:val="22"/>
              </w:rPr>
              <w:t>109－112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21364FB3" w14:textId="77777777" w:rsidR="000A746C" w:rsidRPr="007E7303" w:rsidRDefault="000A746C" w:rsidP="00464685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829D1">
              <w:rPr>
                <w:rFonts w:ascii="標楷體" w:eastAsia="標楷體" w:hAnsi="標楷體" w:hint="eastAsia"/>
                <w:noProof/>
                <w:sz w:val="22"/>
                <w:szCs w:val="22"/>
              </w:rPr>
              <w:t>環境部主管</w:t>
            </w:r>
          </w:p>
        </w:tc>
        <w:tc>
          <w:tcPr>
            <w:tcW w:w="1654" w:type="dxa"/>
            <w:shd w:val="clear" w:color="auto" w:fill="auto"/>
          </w:tcPr>
          <w:p w14:paraId="3B9C50F5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660,094,473</w:t>
            </w:r>
          </w:p>
          <w:p w14:paraId="76DA930E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302,352,384</w:t>
            </w:r>
          </w:p>
        </w:tc>
        <w:tc>
          <w:tcPr>
            <w:tcW w:w="1470" w:type="dxa"/>
            <w:shd w:val="clear" w:color="auto" w:fill="auto"/>
          </w:tcPr>
          <w:p w14:paraId="3A4867F0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30,876,874</w:t>
            </w:r>
          </w:p>
          <w:p w14:paraId="06C832BD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3,869,764</w:t>
            </w:r>
          </w:p>
        </w:tc>
        <w:tc>
          <w:tcPr>
            <w:tcW w:w="1470" w:type="dxa"/>
            <w:shd w:val="clear" w:color="auto" w:fill="auto"/>
          </w:tcPr>
          <w:p w14:paraId="494F3A40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418,220,586</w:t>
            </w:r>
          </w:p>
          <w:p w14:paraId="7F7A8EED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270,651,544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1BCA0699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4,472,928</w:t>
            </w:r>
          </w:p>
          <w:p w14:paraId="306BCFA9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- 4,472,928</w:t>
            </w:r>
          </w:p>
        </w:tc>
        <w:tc>
          <w:tcPr>
            <w:tcW w:w="1470" w:type="dxa"/>
            <w:shd w:val="clear" w:color="auto" w:fill="auto"/>
          </w:tcPr>
          <w:p w14:paraId="330A4316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215,469,941</w:t>
            </w:r>
          </w:p>
          <w:p w14:paraId="2BBC81C7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23,358,148</w:t>
            </w:r>
          </w:p>
        </w:tc>
        <w:tc>
          <w:tcPr>
            <w:tcW w:w="1470" w:type="dxa"/>
            <w:shd w:val="clear" w:color="auto" w:fill="auto"/>
          </w:tcPr>
          <w:p w14:paraId="79CB8083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F0E1DE6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2B9DC138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E0A51D1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4CF19BE9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BF72371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0317922D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A4F8005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16EF1816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30,876,874</w:t>
            </w:r>
          </w:p>
          <w:p w14:paraId="6D7BCD6B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3,869,764</w:t>
            </w:r>
          </w:p>
        </w:tc>
        <w:tc>
          <w:tcPr>
            <w:tcW w:w="1470" w:type="dxa"/>
            <w:shd w:val="clear" w:color="auto" w:fill="auto"/>
          </w:tcPr>
          <w:p w14:paraId="41848260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418,220,586</w:t>
            </w:r>
          </w:p>
          <w:p w14:paraId="138A6423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270,651,544</w:t>
            </w:r>
          </w:p>
        </w:tc>
        <w:tc>
          <w:tcPr>
            <w:tcW w:w="1470" w:type="dxa"/>
            <w:shd w:val="clear" w:color="auto" w:fill="auto"/>
          </w:tcPr>
          <w:p w14:paraId="3F303C3A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4,472,928</w:t>
            </w:r>
          </w:p>
          <w:p w14:paraId="388348AC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- 4,472,928</w:t>
            </w:r>
          </w:p>
        </w:tc>
        <w:tc>
          <w:tcPr>
            <w:tcW w:w="1470" w:type="dxa"/>
            <w:shd w:val="clear" w:color="auto" w:fill="auto"/>
          </w:tcPr>
          <w:p w14:paraId="1F87D2E4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215,469,941</w:t>
            </w:r>
          </w:p>
          <w:p w14:paraId="38B23797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23,358,148</w:t>
            </w:r>
          </w:p>
        </w:tc>
      </w:tr>
      <w:tr w:rsidR="000A746C" w14:paraId="0E13DBFE" w14:textId="77777777" w:rsidTr="001E4C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00" w:type="dxa"/>
            <w:gridSpan w:val="2"/>
            <w:shd w:val="clear" w:color="auto" w:fill="auto"/>
            <w:vAlign w:val="center"/>
          </w:tcPr>
          <w:p w14:paraId="59C629CF" w14:textId="77777777" w:rsidR="000A746C" w:rsidRPr="007E7303" w:rsidRDefault="000A746C" w:rsidP="00464685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829D1">
              <w:rPr>
                <w:rFonts w:ascii="標楷體" w:eastAsia="標楷體" w:hAnsi="標楷體" w:hint="eastAsia"/>
                <w:noProof/>
                <w:sz w:val="22"/>
                <w:szCs w:val="22"/>
              </w:rPr>
              <w:t>109－112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223EDE7D" w14:textId="77777777" w:rsidR="000A746C" w:rsidRPr="007E7303" w:rsidRDefault="000A746C" w:rsidP="00464685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829D1">
              <w:rPr>
                <w:rFonts w:ascii="標楷體" w:eastAsia="標楷體" w:hAnsi="標楷體" w:hint="eastAsia"/>
                <w:noProof/>
                <w:sz w:val="22"/>
                <w:szCs w:val="22"/>
              </w:rPr>
              <w:t>文化部主管</w:t>
            </w:r>
          </w:p>
        </w:tc>
        <w:tc>
          <w:tcPr>
            <w:tcW w:w="1654" w:type="dxa"/>
            <w:shd w:val="clear" w:color="auto" w:fill="auto"/>
          </w:tcPr>
          <w:p w14:paraId="60EA37A7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2,593,483</w:t>
            </w:r>
          </w:p>
          <w:p w14:paraId="1465DE22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2,856,130,943</w:t>
            </w:r>
          </w:p>
        </w:tc>
        <w:tc>
          <w:tcPr>
            <w:tcW w:w="1470" w:type="dxa"/>
            <w:shd w:val="clear" w:color="auto" w:fill="auto"/>
          </w:tcPr>
          <w:p w14:paraId="23077760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14,171</w:t>
            </w:r>
          </w:p>
          <w:p w14:paraId="707B5A1D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246,893,655</w:t>
            </w:r>
          </w:p>
        </w:tc>
        <w:tc>
          <w:tcPr>
            <w:tcW w:w="1470" w:type="dxa"/>
            <w:shd w:val="clear" w:color="auto" w:fill="auto"/>
          </w:tcPr>
          <w:p w14:paraId="473D0C3C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2,099,312</w:t>
            </w:r>
          </w:p>
          <w:p w14:paraId="0C0B43D3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2,141,350,081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2735A9F4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0C5C73D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4E794195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480,000</w:t>
            </w:r>
          </w:p>
          <w:p w14:paraId="1CD5C37A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467,887,207</w:t>
            </w:r>
          </w:p>
        </w:tc>
        <w:tc>
          <w:tcPr>
            <w:tcW w:w="1470" w:type="dxa"/>
            <w:shd w:val="clear" w:color="auto" w:fill="auto"/>
          </w:tcPr>
          <w:p w14:paraId="4FB8EAB3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410A488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0D849E2C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3B4AA45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34F4D9F5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05A4B05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12FCCF71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7AEE69D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5BD1D03A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14,171</w:t>
            </w:r>
          </w:p>
          <w:p w14:paraId="1B2E2DF2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246,893,655</w:t>
            </w:r>
          </w:p>
        </w:tc>
        <w:tc>
          <w:tcPr>
            <w:tcW w:w="1470" w:type="dxa"/>
            <w:shd w:val="clear" w:color="auto" w:fill="auto"/>
          </w:tcPr>
          <w:p w14:paraId="55A54D77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2,099,312</w:t>
            </w:r>
          </w:p>
          <w:p w14:paraId="4199C30B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2,141,350,081</w:t>
            </w:r>
          </w:p>
        </w:tc>
        <w:tc>
          <w:tcPr>
            <w:tcW w:w="1470" w:type="dxa"/>
            <w:shd w:val="clear" w:color="auto" w:fill="auto"/>
          </w:tcPr>
          <w:p w14:paraId="42DC5DA7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B01B5A6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2BA25CF3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480,000</w:t>
            </w:r>
          </w:p>
          <w:p w14:paraId="0ED4A03C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467,887,207</w:t>
            </w:r>
          </w:p>
        </w:tc>
      </w:tr>
      <w:tr w:rsidR="000A746C" w14:paraId="22300E6F" w14:textId="77777777" w:rsidTr="001E4C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00" w:type="dxa"/>
            <w:gridSpan w:val="2"/>
            <w:shd w:val="clear" w:color="auto" w:fill="auto"/>
            <w:vAlign w:val="center"/>
          </w:tcPr>
          <w:p w14:paraId="2AEB499C" w14:textId="77777777" w:rsidR="000A746C" w:rsidRPr="007E7303" w:rsidRDefault="000A746C" w:rsidP="00464685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829D1">
              <w:rPr>
                <w:rFonts w:ascii="標楷體" w:eastAsia="標楷體"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1F73B134" w14:textId="77777777" w:rsidR="000A746C" w:rsidRPr="007E7303" w:rsidRDefault="000A746C" w:rsidP="00464685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829D1">
              <w:rPr>
                <w:rFonts w:ascii="標楷體" w:eastAsia="標楷體" w:hAnsi="標楷體" w:hint="eastAsia"/>
                <w:noProof/>
                <w:sz w:val="22"/>
                <w:szCs w:val="22"/>
              </w:rPr>
              <w:t>數位發展部主管</w:t>
            </w:r>
          </w:p>
        </w:tc>
        <w:tc>
          <w:tcPr>
            <w:tcW w:w="1654" w:type="dxa"/>
            <w:shd w:val="clear" w:color="auto" w:fill="auto"/>
          </w:tcPr>
          <w:p w14:paraId="3461CEF7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165,085,084</w:t>
            </w:r>
          </w:p>
          <w:p w14:paraId="274DA09D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66,120,599</w:t>
            </w:r>
          </w:p>
        </w:tc>
        <w:tc>
          <w:tcPr>
            <w:tcW w:w="1470" w:type="dxa"/>
            <w:shd w:val="clear" w:color="auto" w:fill="auto"/>
          </w:tcPr>
          <w:p w14:paraId="68177A6E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856,511</w:t>
            </w:r>
          </w:p>
          <w:p w14:paraId="67C0AE2B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3,308,782</w:t>
            </w:r>
          </w:p>
        </w:tc>
        <w:tc>
          <w:tcPr>
            <w:tcW w:w="1470" w:type="dxa"/>
            <w:shd w:val="clear" w:color="auto" w:fill="auto"/>
          </w:tcPr>
          <w:p w14:paraId="65E68A26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164,228,573</w:t>
            </w:r>
          </w:p>
          <w:p w14:paraId="584ECE89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62,811,817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62564BD6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3A84A6E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0A3C10D7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D5EC865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783A9EAF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BE6912A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575BE02F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AB44283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70689AD1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8082E3F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6CE31D7F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FEF7FA8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020126E1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856,511</w:t>
            </w:r>
          </w:p>
          <w:p w14:paraId="013D26DC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3,308,782</w:t>
            </w:r>
          </w:p>
        </w:tc>
        <w:tc>
          <w:tcPr>
            <w:tcW w:w="1470" w:type="dxa"/>
            <w:shd w:val="clear" w:color="auto" w:fill="auto"/>
          </w:tcPr>
          <w:p w14:paraId="22088457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164,228,573</w:t>
            </w:r>
          </w:p>
          <w:p w14:paraId="3BC9D3D8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62,811,817</w:t>
            </w:r>
          </w:p>
        </w:tc>
        <w:tc>
          <w:tcPr>
            <w:tcW w:w="1470" w:type="dxa"/>
            <w:shd w:val="clear" w:color="auto" w:fill="auto"/>
          </w:tcPr>
          <w:p w14:paraId="48D0CEC9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D99D7EE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61FD6FF2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2BC7061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</w:tr>
      <w:tr w:rsidR="00285651" w14:paraId="393A36D5" w14:textId="77777777" w:rsidTr="001E4C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00" w:type="dxa"/>
            <w:gridSpan w:val="2"/>
            <w:shd w:val="clear" w:color="auto" w:fill="auto"/>
            <w:vAlign w:val="center"/>
          </w:tcPr>
          <w:p w14:paraId="1856C1B4" w14:textId="776A238E" w:rsidR="00285651" w:rsidRPr="00B829D1" w:rsidRDefault="00285651" w:rsidP="00285651">
            <w:pPr>
              <w:spacing w:line="360" w:lineRule="exact"/>
              <w:jc w:val="center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B829D1">
              <w:rPr>
                <w:rFonts w:ascii="標楷體" w:eastAsia="標楷體"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5351E464" w14:textId="3DE2F1E7" w:rsidR="00285651" w:rsidRPr="00B829D1" w:rsidRDefault="00285651" w:rsidP="00285651">
            <w:pPr>
              <w:spacing w:line="360" w:lineRule="exact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B829D1">
              <w:rPr>
                <w:rFonts w:ascii="標楷體" w:eastAsia="標楷體" w:hAnsi="標楷體" w:hint="eastAsia"/>
                <w:noProof/>
                <w:sz w:val="22"/>
                <w:szCs w:val="22"/>
              </w:rPr>
              <w:t>僑務委員會主管</w:t>
            </w:r>
          </w:p>
        </w:tc>
        <w:tc>
          <w:tcPr>
            <w:tcW w:w="1654" w:type="dxa"/>
            <w:shd w:val="clear" w:color="auto" w:fill="auto"/>
          </w:tcPr>
          <w:p w14:paraId="4666F360" w14:textId="77777777" w:rsidR="00285651" w:rsidRPr="007E7303" w:rsidRDefault="00285651" w:rsidP="00285651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7B3AD8B" w14:textId="76937626" w:rsidR="00285651" w:rsidRPr="00B829D1" w:rsidRDefault="00285651" w:rsidP="00285651">
            <w:pPr>
              <w:spacing w:line="360" w:lineRule="exact"/>
              <w:jc w:val="right"/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2,912,468</w:t>
            </w:r>
          </w:p>
        </w:tc>
        <w:tc>
          <w:tcPr>
            <w:tcW w:w="1470" w:type="dxa"/>
            <w:shd w:val="clear" w:color="auto" w:fill="auto"/>
          </w:tcPr>
          <w:p w14:paraId="12288C90" w14:textId="77777777" w:rsidR="00285651" w:rsidRPr="007E7303" w:rsidRDefault="00285651" w:rsidP="00285651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3155F7A" w14:textId="38A5346C" w:rsidR="00285651" w:rsidRPr="00B829D1" w:rsidRDefault="00285651" w:rsidP="00285651">
            <w:pPr>
              <w:spacing w:line="360" w:lineRule="exact"/>
              <w:jc w:val="right"/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88,972</w:t>
            </w:r>
          </w:p>
        </w:tc>
        <w:tc>
          <w:tcPr>
            <w:tcW w:w="1470" w:type="dxa"/>
            <w:shd w:val="clear" w:color="auto" w:fill="auto"/>
          </w:tcPr>
          <w:p w14:paraId="34D8F158" w14:textId="77777777" w:rsidR="00285651" w:rsidRPr="007E7303" w:rsidRDefault="00285651" w:rsidP="00285651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5FC84B7" w14:textId="01AF9C35" w:rsidR="00285651" w:rsidRPr="00B829D1" w:rsidRDefault="00285651" w:rsidP="00285651">
            <w:pPr>
              <w:spacing w:line="360" w:lineRule="exact"/>
              <w:jc w:val="right"/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2,823,496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49084B8F" w14:textId="77777777" w:rsidR="00285651" w:rsidRPr="007E7303" w:rsidRDefault="00285651" w:rsidP="00285651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37C3F91" w14:textId="5E479088" w:rsidR="00285651" w:rsidRPr="00B829D1" w:rsidRDefault="00285651" w:rsidP="00285651">
            <w:pPr>
              <w:spacing w:line="360" w:lineRule="exact"/>
              <w:jc w:val="right"/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7A808B3E" w14:textId="77777777" w:rsidR="00285651" w:rsidRPr="007E7303" w:rsidRDefault="00285651" w:rsidP="00285651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09F6469" w14:textId="306AC18F" w:rsidR="00285651" w:rsidRPr="00B829D1" w:rsidRDefault="00285651" w:rsidP="00285651">
            <w:pPr>
              <w:spacing w:line="360" w:lineRule="exact"/>
              <w:jc w:val="right"/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0A90647E" w14:textId="77777777" w:rsidR="00285651" w:rsidRPr="007E7303" w:rsidRDefault="00285651" w:rsidP="00285651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DDBD59B" w14:textId="606BEB92" w:rsidR="00285651" w:rsidRPr="00B829D1" w:rsidRDefault="00285651" w:rsidP="00285651">
            <w:pPr>
              <w:spacing w:line="360" w:lineRule="exact"/>
              <w:jc w:val="right"/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273929EA" w14:textId="77777777" w:rsidR="00285651" w:rsidRPr="007E7303" w:rsidRDefault="00285651" w:rsidP="00285651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59E5D65" w14:textId="5709C2BC" w:rsidR="00285651" w:rsidRPr="00B829D1" w:rsidRDefault="00285651" w:rsidP="00285651">
            <w:pPr>
              <w:spacing w:line="360" w:lineRule="exact"/>
              <w:jc w:val="right"/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2C808023" w14:textId="77777777" w:rsidR="00285651" w:rsidRPr="007E7303" w:rsidRDefault="00285651" w:rsidP="00285651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771CD7A" w14:textId="58C09063" w:rsidR="00285651" w:rsidRPr="00B829D1" w:rsidRDefault="00285651" w:rsidP="00285651">
            <w:pPr>
              <w:spacing w:line="360" w:lineRule="exact"/>
              <w:jc w:val="right"/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6E6FFF5A" w14:textId="77777777" w:rsidR="00285651" w:rsidRPr="007E7303" w:rsidRDefault="00285651" w:rsidP="00285651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3E47660" w14:textId="59A41448" w:rsidR="00285651" w:rsidRPr="00B829D1" w:rsidRDefault="00285651" w:rsidP="00285651">
            <w:pPr>
              <w:spacing w:line="360" w:lineRule="exact"/>
              <w:jc w:val="right"/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06AB0047" w14:textId="77777777" w:rsidR="00285651" w:rsidRPr="007E7303" w:rsidRDefault="00285651" w:rsidP="00285651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E9DE510" w14:textId="69364968" w:rsidR="00285651" w:rsidRPr="00B829D1" w:rsidRDefault="00285651" w:rsidP="00285651">
            <w:pPr>
              <w:spacing w:line="360" w:lineRule="exact"/>
              <w:jc w:val="right"/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88,972</w:t>
            </w:r>
          </w:p>
        </w:tc>
        <w:tc>
          <w:tcPr>
            <w:tcW w:w="1470" w:type="dxa"/>
            <w:shd w:val="clear" w:color="auto" w:fill="auto"/>
          </w:tcPr>
          <w:p w14:paraId="62AAFBA9" w14:textId="77777777" w:rsidR="00285651" w:rsidRPr="007E7303" w:rsidRDefault="00285651" w:rsidP="00285651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A698CC0" w14:textId="54857D47" w:rsidR="00285651" w:rsidRPr="00B829D1" w:rsidRDefault="00285651" w:rsidP="00285651">
            <w:pPr>
              <w:spacing w:line="360" w:lineRule="exact"/>
              <w:jc w:val="right"/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2,823,496</w:t>
            </w:r>
          </w:p>
        </w:tc>
        <w:tc>
          <w:tcPr>
            <w:tcW w:w="1470" w:type="dxa"/>
            <w:shd w:val="clear" w:color="auto" w:fill="auto"/>
          </w:tcPr>
          <w:p w14:paraId="2023E270" w14:textId="77777777" w:rsidR="00285651" w:rsidRPr="007E7303" w:rsidRDefault="00285651" w:rsidP="00285651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E4977FD" w14:textId="1BB2ADC5" w:rsidR="00285651" w:rsidRPr="00B829D1" w:rsidRDefault="00285651" w:rsidP="00285651">
            <w:pPr>
              <w:spacing w:line="360" w:lineRule="exact"/>
              <w:jc w:val="right"/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30C11231" w14:textId="77777777" w:rsidR="00285651" w:rsidRPr="007E7303" w:rsidRDefault="00285651" w:rsidP="00285651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38D27BC" w14:textId="79E3C168" w:rsidR="00285651" w:rsidRPr="00B829D1" w:rsidRDefault="00285651" w:rsidP="00285651">
            <w:pPr>
              <w:spacing w:line="360" w:lineRule="exact"/>
              <w:jc w:val="right"/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</w:tr>
      <w:tr w:rsidR="000A746C" w14:paraId="00F98555" w14:textId="77777777" w:rsidTr="001E4C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00" w:type="dxa"/>
            <w:gridSpan w:val="2"/>
            <w:shd w:val="clear" w:color="auto" w:fill="auto"/>
            <w:vAlign w:val="center"/>
          </w:tcPr>
          <w:p w14:paraId="28A67FF5" w14:textId="77777777" w:rsidR="000A746C" w:rsidRPr="007E7303" w:rsidRDefault="000A746C" w:rsidP="00464685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829D1">
              <w:rPr>
                <w:rFonts w:ascii="標楷體" w:eastAsia="標楷體" w:hAnsi="標楷體" w:hint="eastAsia"/>
                <w:noProof/>
                <w:sz w:val="22"/>
                <w:szCs w:val="22"/>
              </w:rPr>
              <w:t>110－</w:t>
            </w:r>
            <w:r w:rsidRPr="00B829D1">
              <w:rPr>
                <w:rFonts w:ascii="標楷體" w:eastAsia="標楷體"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1687A65C" w14:textId="77777777" w:rsidR="000A746C" w:rsidRPr="007E7303" w:rsidRDefault="000A746C" w:rsidP="00464685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829D1">
              <w:rPr>
                <w:rFonts w:ascii="標楷體" w:eastAsia="標楷體" w:hAnsi="標楷體" w:hint="eastAsia"/>
                <w:noProof/>
                <w:sz w:val="22"/>
                <w:szCs w:val="22"/>
              </w:rPr>
              <w:t>國家科學及技術委員會主管</w:t>
            </w:r>
          </w:p>
        </w:tc>
        <w:tc>
          <w:tcPr>
            <w:tcW w:w="1654" w:type="dxa"/>
            <w:shd w:val="clear" w:color="auto" w:fill="auto"/>
          </w:tcPr>
          <w:p w14:paraId="6D05CE6B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2CCC527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1,768,427,070</w:t>
            </w:r>
          </w:p>
        </w:tc>
        <w:tc>
          <w:tcPr>
            <w:tcW w:w="1470" w:type="dxa"/>
            <w:shd w:val="clear" w:color="auto" w:fill="auto"/>
          </w:tcPr>
          <w:p w14:paraId="54B41A65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C657B7F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17,474,571</w:t>
            </w:r>
          </w:p>
        </w:tc>
        <w:tc>
          <w:tcPr>
            <w:tcW w:w="1470" w:type="dxa"/>
            <w:shd w:val="clear" w:color="auto" w:fill="auto"/>
          </w:tcPr>
          <w:p w14:paraId="7C3F72B4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9204CBE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1,178,400,470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572CD77C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E538E4E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16873382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BCFCEBA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572,552,029</w:t>
            </w:r>
          </w:p>
        </w:tc>
        <w:tc>
          <w:tcPr>
            <w:tcW w:w="1470" w:type="dxa"/>
            <w:shd w:val="clear" w:color="auto" w:fill="auto"/>
          </w:tcPr>
          <w:p w14:paraId="4E3AA0DE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A3A42AF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681D0BD6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D5C0FE5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0FDAA766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254BA69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17803D7E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DC3BB1B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48EDB45A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622CCDB7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17,474,571</w:t>
            </w:r>
          </w:p>
        </w:tc>
        <w:tc>
          <w:tcPr>
            <w:tcW w:w="1470" w:type="dxa"/>
            <w:shd w:val="clear" w:color="auto" w:fill="auto"/>
          </w:tcPr>
          <w:p w14:paraId="6BDCCA55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04B0B74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1,178,400,470</w:t>
            </w:r>
          </w:p>
        </w:tc>
        <w:tc>
          <w:tcPr>
            <w:tcW w:w="1470" w:type="dxa"/>
            <w:shd w:val="clear" w:color="auto" w:fill="auto"/>
          </w:tcPr>
          <w:p w14:paraId="2A031C43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45FF5E1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006893C8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6FA075E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572,552,029</w:t>
            </w:r>
          </w:p>
        </w:tc>
      </w:tr>
      <w:tr w:rsidR="000A746C" w14:paraId="43F522D5" w14:textId="77777777" w:rsidTr="001E4C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00" w:type="dxa"/>
            <w:gridSpan w:val="2"/>
            <w:shd w:val="clear" w:color="auto" w:fill="auto"/>
            <w:vAlign w:val="center"/>
          </w:tcPr>
          <w:p w14:paraId="7F7CCA1E" w14:textId="77777777" w:rsidR="000A746C" w:rsidRPr="007E7303" w:rsidRDefault="000A746C" w:rsidP="00464685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829D1">
              <w:rPr>
                <w:rFonts w:ascii="標楷體" w:eastAsia="標楷體"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7162E299" w14:textId="77777777" w:rsidR="000A746C" w:rsidRPr="007E7303" w:rsidRDefault="000A746C" w:rsidP="00464685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829D1">
              <w:rPr>
                <w:rFonts w:ascii="標楷體" w:eastAsia="標楷體" w:hAnsi="標楷體" w:hint="eastAsia"/>
                <w:noProof/>
                <w:sz w:val="22"/>
                <w:szCs w:val="22"/>
              </w:rPr>
              <w:t>金融監督管理委員會主管</w:t>
            </w:r>
          </w:p>
        </w:tc>
        <w:tc>
          <w:tcPr>
            <w:tcW w:w="1654" w:type="dxa"/>
            <w:shd w:val="clear" w:color="auto" w:fill="auto"/>
          </w:tcPr>
          <w:p w14:paraId="799BFD24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704B4E21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5,361,536</w:t>
            </w:r>
          </w:p>
        </w:tc>
        <w:tc>
          <w:tcPr>
            <w:tcW w:w="1470" w:type="dxa"/>
            <w:shd w:val="clear" w:color="auto" w:fill="auto"/>
          </w:tcPr>
          <w:p w14:paraId="1401322A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CEE3793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3,368</w:t>
            </w:r>
          </w:p>
        </w:tc>
        <w:tc>
          <w:tcPr>
            <w:tcW w:w="1470" w:type="dxa"/>
            <w:shd w:val="clear" w:color="auto" w:fill="auto"/>
          </w:tcPr>
          <w:p w14:paraId="29D6AC5D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B9F3AD6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5,358,168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16A0EF6C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70DC73F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26A17A87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BE66131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702B4799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766BEA1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4BABFEAE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0562B09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24BDB93C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D77F8C8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1E8FDD29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02432D5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57BECD0D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DCD43FD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3,368</w:t>
            </w:r>
          </w:p>
        </w:tc>
        <w:tc>
          <w:tcPr>
            <w:tcW w:w="1470" w:type="dxa"/>
            <w:shd w:val="clear" w:color="auto" w:fill="auto"/>
          </w:tcPr>
          <w:p w14:paraId="56B619B3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304CB3C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5,358,168</w:t>
            </w:r>
          </w:p>
        </w:tc>
        <w:tc>
          <w:tcPr>
            <w:tcW w:w="1470" w:type="dxa"/>
            <w:shd w:val="clear" w:color="auto" w:fill="auto"/>
          </w:tcPr>
          <w:p w14:paraId="09F58328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AB55E83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0AF79E49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8801010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</w:tr>
      <w:tr w:rsidR="000A746C" w14:paraId="6B5F6866" w14:textId="77777777" w:rsidTr="001E4C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00" w:type="dxa"/>
            <w:gridSpan w:val="2"/>
            <w:shd w:val="clear" w:color="auto" w:fill="auto"/>
            <w:vAlign w:val="center"/>
          </w:tcPr>
          <w:p w14:paraId="2E462A3C" w14:textId="77777777" w:rsidR="000A746C" w:rsidRPr="007E7303" w:rsidRDefault="000A746C" w:rsidP="00464685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829D1">
              <w:rPr>
                <w:rFonts w:ascii="標楷體" w:eastAsia="標楷體" w:hAnsi="標楷體" w:hint="eastAsia"/>
                <w:noProof/>
                <w:sz w:val="22"/>
                <w:szCs w:val="22"/>
              </w:rPr>
              <w:t>110－112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54CF0601" w14:textId="77777777" w:rsidR="000A746C" w:rsidRPr="007E7303" w:rsidRDefault="000A746C" w:rsidP="00464685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829D1">
              <w:rPr>
                <w:rFonts w:ascii="標楷體" w:eastAsia="標楷體" w:hAnsi="標楷體" w:hint="eastAsia"/>
                <w:noProof/>
                <w:sz w:val="22"/>
                <w:szCs w:val="22"/>
              </w:rPr>
              <w:t>海洋委員會主管</w:t>
            </w:r>
          </w:p>
        </w:tc>
        <w:tc>
          <w:tcPr>
            <w:tcW w:w="1654" w:type="dxa"/>
            <w:shd w:val="clear" w:color="auto" w:fill="auto"/>
          </w:tcPr>
          <w:p w14:paraId="252635C6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168,649,004</w:t>
            </w:r>
          </w:p>
          <w:p w14:paraId="45E9A580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568,738,070</w:t>
            </w:r>
          </w:p>
        </w:tc>
        <w:tc>
          <w:tcPr>
            <w:tcW w:w="1470" w:type="dxa"/>
            <w:shd w:val="clear" w:color="auto" w:fill="auto"/>
          </w:tcPr>
          <w:p w14:paraId="2F7EFEA9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5FC6719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143,577</w:t>
            </w:r>
          </w:p>
        </w:tc>
        <w:tc>
          <w:tcPr>
            <w:tcW w:w="1470" w:type="dxa"/>
            <w:shd w:val="clear" w:color="auto" w:fill="auto"/>
          </w:tcPr>
          <w:p w14:paraId="2F0BEB6C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24,269,260</w:t>
            </w:r>
          </w:p>
          <w:p w14:paraId="775350B1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480,895,375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524B9AEC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3,634,559</w:t>
            </w:r>
          </w:p>
          <w:p w14:paraId="39833D0E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- 3,634,559</w:t>
            </w:r>
          </w:p>
        </w:tc>
        <w:tc>
          <w:tcPr>
            <w:tcW w:w="1470" w:type="dxa"/>
            <w:shd w:val="clear" w:color="auto" w:fill="auto"/>
          </w:tcPr>
          <w:p w14:paraId="7ACA1C72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148,014,303</w:t>
            </w:r>
          </w:p>
          <w:p w14:paraId="36B243DD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84,064,559</w:t>
            </w:r>
          </w:p>
        </w:tc>
        <w:tc>
          <w:tcPr>
            <w:tcW w:w="1470" w:type="dxa"/>
            <w:shd w:val="clear" w:color="auto" w:fill="auto"/>
          </w:tcPr>
          <w:p w14:paraId="6FE25843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9610085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795DC3A8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D27FFF7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22936AFE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C7C57F6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19472900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9FC940E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49C8B99F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485EF1D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143,577</w:t>
            </w:r>
          </w:p>
        </w:tc>
        <w:tc>
          <w:tcPr>
            <w:tcW w:w="1470" w:type="dxa"/>
            <w:shd w:val="clear" w:color="auto" w:fill="auto"/>
          </w:tcPr>
          <w:p w14:paraId="11330A06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24,269,260</w:t>
            </w:r>
          </w:p>
          <w:p w14:paraId="6E143D87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480,895,375</w:t>
            </w:r>
          </w:p>
        </w:tc>
        <w:tc>
          <w:tcPr>
            <w:tcW w:w="1470" w:type="dxa"/>
            <w:shd w:val="clear" w:color="auto" w:fill="auto"/>
          </w:tcPr>
          <w:p w14:paraId="19894A79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3,634,559</w:t>
            </w:r>
          </w:p>
          <w:p w14:paraId="42FAC31F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- 3,634,559</w:t>
            </w:r>
          </w:p>
        </w:tc>
        <w:tc>
          <w:tcPr>
            <w:tcW w:w="1470" w:type="dxa"/>
            <w:shd w:val="clear" w:color="auto" w:fill="auto"/>
          </w:tcPr>
          <w:p w14:paraId="291C5AD3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148,014,303</w:t>
            </w:r>
          </w:p>
          <w:p w14:paraId="3FD50CF8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84,064,559</w:t>
            </w:r>
          </w:p>
        </w:tc>
      </w:tr>
      <w:tr w:rsidR="000A746C" w14:paraId="7DA68364" w14:textId="77777777" w:rsidTr="001E4C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00" w:type="dxa"/>
            <w:gridSpan w:val="2"/>
            <w:shd w:val="clear" w:color="auto" w:fill="auto"/>
            <w:vAlign w:val="center"/>
          </w:tcPr>
          <w:p w14:paraId="4634F6E2" w14:textId="77777777" w:rsidR="000A746C" w:rsidRPr="007E7303" w:rsidRDefault="000A746C" w:rsidP="00464685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829D1">
              <w:rPr>
                <w:rFonts w:ascii="標楷體" w:eastAsia="標楷體" w:hAnsi="標楷體" w:hint="eastAsia"/>
                <w:noProof/>
                <w:sz w:val="22"/>
                <w:szCs w:val="22"/>
              </w:rPr>
              <w:t>110－112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78F0103E" w14:textId="77777777" w:rsidR="000A746C" w:rsidRPr="007E7303" w:rsidRDefault="000A746C" w:rsidP="00464685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829D1">
              <w:rPr>
                <w:rFonts w:ascii="標楷體" w:eastAsia="標楷體" w:hAnsi="標楷體" w:hint="eastAsia"/>
                <w:noProof/>
                <w:sz w:val="22"/>
                <w:szCs w:val="22"/>
              </w:rPr>
              <w:t>國軍退除役官兵輔導委員會主管</w:t>
            </w:r>
          </w:p>
        </w:tc>
        <w:tc>
          <w:tcPr>
            <w:tcW w:w="1654" w:type="dxa"/>
            <w:shd w:val="clear" w:color="auto" w:fill="auto"/>
          </w:tcPr>
          <w:p w14:paraId="2CAC1A0E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161,425,572</w:t>
            </w:r>
          </w:p>
          <w:p w14:paraId="6170448E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319,485,522</w:t>
            </w:r>
          </w:p>
        </w:tc>
        <w:tc>
          <w:tcPr>
            <w:tcW w:w="1470" w:type="dxa"/>
            <w:shd w:val="clear" w:color="auto" w:fill="auto"/>
          </w:tcPr>
          <w:p w14:paraId="2B02E1A4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8971331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1,267,928</w:t>
            </w:r>
          </w:p>
        </w:tc>
        <w:tc>
          <w:tcPr>
            <w:tcW w:w="1470" w:type="dxa"/>
            <w:shd w:val="clear" w:color="auto" w:fill="auto"/>
          </w:tcPr>
          <w:p w14:paraId="46C804A2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137,332,778</w:t>
            </w:r>
          </w:p>
          <w:p w14:paraId="02669FC9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258,316,829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360C88D5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19EA30AB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4859E012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24,092,794</w:t>
            </w:r>
          </w:p>
          <w:p w14:paraId="3AF5E51C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59,900,765</w:t>
            </w:r>
          </w:p>
        </w:tc>
        <w:tc>
          <w:tcPr>
            <w:tcW w:w="1470" w:type="dxa"/>
            <w:shd w:val="clear" w:color="auto" w:fill="auto"/>
          </w:tcPr>
          <w:p w14:paraId="06634375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91FA2A4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3DAF3DD4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6E3B61A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68CDACE1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56E1EBD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5C9DFAD2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3AC330A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702EDDEC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1049806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1,267,928</w:t>
            </w:r>
          </w:p>
        </w:tc>
        <w:tc>
          <w:tcPr>
            <w:tcW w:w="1470" w:type="dxa"/>
            <w:shd w:val="clear" w:color="auto" w:fill="auto"/>
          </w:tcPr>
          <w:p w14:paraId="38491099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137,332,778</w:t>
            </w:r>
          </w:p>
          <w:p w14:paraId="660E7F11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258,316,829</w:t>
            </w:r>
          </w:p>
        </w:tc>
        <w:tc>
          <w:tcPr>
            <w:tcW w:w="1470" w:type="dxa"/>
            <w:shd w:val="clear" w:color="auto" w:fill="auto"/>
          </w:tcPr>
          <w:p w14:paraId="552DA5F0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343BE34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68E4BECF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24,092,794</w:t>
            </w:r>
          </w:p>
          <w:p w14:paraId="2A78F6F3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59,900,765</w:t>
            </w:r>
          </w:p>
        </w:tc>
      </w:tr>
      <w:tr w:rsidR="000A746C" w14:paraId="20A3E141" w14:textId="77777777" w:rsidTr="001E4C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00" w:type="dxa"/>
            <w:gridSpan w:val="2"/>
            <w:shd w:val="clear" w:color="auto" w:fill="auto"/>
            <w:vAlign w:val="center"/>
          </w:tcPr>
          <w:p w14:paraId="780B9F97" w14:textId="77777777" w:rsidR="000A746C" w:rsidRPr="007E7303" w:rsidRDefault="000A746C" w:rsidP="00464685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829D1">
              <w:rPr>
                <w:rFonts w:ascii="標楷體" w:eastAsia="標楷體"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70F66541" w14:textId="77777777" w:rsidR="000A746C" w:rsidRPr="007E7303" w:rsidRDefault="000A746C" w:rsidP="00464685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829D1">
              <w:rPr>
                <w:rFonts w:ascii="標楷體" w:eastAsia="標楷體" w:hAnsi="標楷體" w:hint="eastAsia"/>
                <w:noProof/>
                <w:sz w:val="22"/>
                <w:szCs w:val="22"/>
              </w:rPr>
              <w:t>災害準備金</w:t>
            </w:r>
          </w:p>
        </w:tc>
        <w:tc>
          <w:tcPr>
            <w:tcW w:w="1654" w:type="dxa"/>
            <w:shd w:val="clear" w:color="auto" w:fill="auto"/>
          </w:tcPr>
          <w:p w14:paraId="37976321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1,120,000,000</w:t>
            </w:r>
          </w:p>
          <w:p w14:paraId="45C2ADD9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589434E6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100,000,000</w:t>
            </w:r>
          </w:p>
          <w:p w14:paraId="48BE37F1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4474F0F7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977,306,574</w:t>
            </w:r>
          </w:p>
          <w:p w14:paraId="554D1A75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09FCD578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439623B3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71E47253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42,693,426</w:t>
            </w:r>
          </w:p>
          <w:p w14:paraId="6402D45C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5B99B126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322DF5F1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2840F10C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E6C32AC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77E0DE1A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08B581B0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363CE254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58C37C7E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5E8BCEA7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100,000,000</w:t>
            </w:r>
          </w:p>
          <w:p w14:paraId="3483D78D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40F111DE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977,306,574</w:t>
            </w:r>
          </w:p>
          <w:p w14:paraId="7B473CB9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76F1858E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14:paraId="2A9D9EA2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14:paraId="7BDB850A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42,693,426</w:t>
            </w:r>
          </w:p>
          <w:p w14:paraId="2F8BC8D2" w14:textId="77777777" w:rsidR="000A746C" w:rsidRPr="007E7303" w:rsidRDefault="000A746C" w:rsidP="00464685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829D1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</w:tr>
    </w:tbl>
    <w:p w14:paraId="39B263C5" w14:textId="77777777" w:rsidR="00CC035C" w:rsidRDefault="00CC035C">
      <w:pPr>
        <w:ind w:right="414"/>
        <w:rPr>
          <w:rFonts w:eastAsia="標楷體"/>
          <w:sz w:val="22"/>
        </w:rPr>
      </w:pPr>
    </w:p>
    <w:p w14:paraId="0BAA3FEE" w14:textId="15CC9039" w:rsidR="00D00E8E" w:rsidRDefault="00D00E8E" w:rsidP="005713B6">
      <w:pPr>
        <w:spacing w:line="20" w:lineRule="exact"/>
        <w:ind w:right="414"/>
        <w:rPr>
          <w:rFonts w:eastAsia="標楷體"/>
          <w:sz w:val="22"/>
        </w:rPr>
      </w:pPr>
    </w:p>
    <w:sectPr w:rsidR="00D00E8E" w:rsidSect="009A001C">
      <w:headerReference w:type="default" r:id="rId6"/>
      <w:footerReference w:type="default" r:id="rId7"/>
      <w:headerReference w:type="first" r:id="rId8"/>
      <w:footerReference w:type="first" r:id="rId9"/>
      <w:pgSz w:w="23814" w:h="16840" w:orient="landscape" w:code="8"/>
      <w:pgMar w:top="1259" w:right="1440" w:bottom="1077" w:left="1440" w:header="1021" w:footer="73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BEB5B" w14:textId="77777777" w:rsidR="000A746C" w:rsidRDefault="000A746C">
      <w:r>
        <w:separator/>
      </w:r>
    </w:p>
  </w:endnote>
  <w:endnote w:type="continuationSeparator" w:id="0">
    <w:p w14:paraId="4534B702" w14:textId="77777777" w:rsidR="000A746C" w:rsidRDefault="000A7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07FDA" w14:textId="0DF73C73" w:rsidR="00D32F1A" w:rsidRDefault="00D32F1A">
    <w:pPr>
      <w:pStyle w:val="a4"/>
      <w:jc w:val="center"/>
    </w:pPr>
    <w:r>
      <w:rPr>
        <w:rFonts w:hint="eastAsia"/>
      </w:rPr>
      <w:t>15-</w:t>
    </w:r>
    <w:sdt>
      <w:sdtPr>
        <w:id w:val="1518269037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sdtContent>
    </w:sdt>
  </w:p>
  <w:p w14:paraId="43F2E557" w14:textId="77777777" w:rsidR="00D32F1A" w:rsidRDefault="00D32F1A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D282E" w14:textId="20AA98F4" w:rsidR="00D32F1A" w:rsidRDefault="00D32F1A">
    <w:pPr>
      <w:pStyle w:val="a4"/>
      <w:jc w:val="center"/>
    </w:pPr>
    <w:r>
      <w:rPr>
        <w:rFonts w:hint="eastAsia"/>
      </w:rPr>
      <w:t>15-</w:t>
    </w:r>
    <w:sdt>
      <w:sdtPr>
        <w:id w:val="1455525993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sdtContent>
    </w:sdt>
  </w:p>
  <w:p w14:paraId="5226ABCA" w14:textId="77777777" w:rsidR="00D32F1A" w:rsidRDefault="00D32F1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34C41" w14:textId="77777777" w:rsidR="000A746C" w:rsidRDefault="000A746C">
      <w:r>
        <w:separator/>
      </w:r>
    </w:p>
  </w:footnote>
  <w:footnote w:type="continuationSeparator" w:id="0">
    <w:p w14:paraId="5E4C2ECD" w14:textId="77777777" w:rsidR="000A746C" w:rsidRDefault="000A74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CA6D6" w14:textId="6455A5C4" w:rsidR="00D00E8E" w:rsidRPr="00CC2171" w:rsidRDefault="00B40417">
    <w:pPr>
      <w:jc w:val="center"/>
    </w:pPr>
    <w:r w:rsidRPr="00CC2171">
      <w:rPr>
        <w:rFonts w:ascii="標楷體" w:eastAsia="標楷體" w:hAnsi="標楷體" w:hint="eastAsia"/>
        <w:b/>
        <w:sz w:val="36"/>
        <w:u w:val="single"/>
      </w:rPr>
      <w:t>中華民國</w:t>
    </w:r>
    <w:r w:rsidR="003D45E4" w:rsidRPr="00CC2171">
      <w:rPr>
        <w:rFonts w:ascii="標楷體" w:eastAsia="標楷體" w:hAnsi="標楷體" w:hint="eastAsia"/>
        <w:b/>
        <w:sz w:val="36"/>
        <w:u w:val="single"/>
      </w:rPr>
      <w:t>113</w:t>
    </w:r>
    <w:r w:rsidRPr="00CC2171">
      <w:rPr>
        <w:rFonts w:ascii="標楷體" w:eastAsia="標楷體" w:hAnsi="標楷體" w:hint="eastAsia"/>
        <w:b/>
        <w:sz w:val="36"/>
        <w:u w:val="single"/>
      </w:rPr>
      <w:t>年度中央政府總決算以前年度歲出</w:t>
    </w:r>
    <w:r w:rsidR="003D45E4" w:rsidRPr="00CC2171">
      <w:rPr>
        <w:rFonts w:ascii="標楷體" w:eastAsia="標楷體" w:hAnsi="標楷體"/>
        <w:b/>
        <w:sz w:val="36"/>
        <w:u w:val="single"/>
      </w:rPr>
      <w:t>機關別</w:t>
    </w:r>
    <w:r w:rsidRPr="00CC2171">
      <w:rPr>
        <w:rFonts w:ascii="標楷體" w:eastAsia="標楷體" w:hAnsi="標楷體" w:hint="eastAsia"/>
        <w:b/>
        <w:sz w:val="36"/>
        <w:u w:val="single"/>
      </w:rPr>
      <w:t>轉入數決算審定總表</w:t>
    </w:r>
    <w:r w:rsidR="00CC035C" w:rsidRPr="00CC2171">
      <w:rPr>
        <w:rFonts w:ascii="標楷體" w:eastAsia="標楷體"/>
        <w:bCs/>
      </w:rPr>
      <w:t>(</w:t>
    </w:r>
    <w:r w:rsidR="00CC035C" w:rsidRPr="00CC2171">
      <w:rPr>
        <w:rFonts w:ascii="標楷體" w:eastAsia="標楷體" w:hint="eastAsia"/>
        <w:bCs/>
        <w:lang w:eastAsia="zh-HK"/>
      </w:rPr>
      <w:t>續</w:t>
    </w:r>
    <w:r w:rsidR="00CC035C" w:rsidRPr="00CC2171">
      <w:rPr>
        <w:rFonts w:ascii="標楷體" w:eastAsia="標楷體"/>
        <w:bCs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63D33" w14:textId="3A04A19A" w:rsidR="00D00E8E" w:rsidRPr="002A74E4" w:rsidRDefault="00D00E8E">
    <w:pPr>
      <w:jc w:val="center"/>
    </w:pPr>
    <w:r w:rsidRPr="002A74E4">
      <w:rPr>
        <w:rFonts w:ascii="標楷體" w:eastAsia="標楷體" w:hAnsi="標楷體" w:hint="eastAsia"/>
        <w:b/>
        <w:sz w:val="36"/>
        <w:u w:val="single"/>
      </w:rPr>
      <w:t>中華民國</w:t>
    </w:r>
    <w:r w:rsidR="003D45E4" w:rsidRPr="002A74E4">
      <w:rPr>
        <w:rFonts w:ascii="標楷體" w:eastAsia="標楷體" w:hAnsi="標楷體" w:hint="eastAsia"/>
        <w:b/>
        <w:sz w:val="36"/>
        <w:u w:val="single"/>
      </w:rPr>
      <w:t>113</w:t>
    </w:r>
    <w:r w:rsidRPr="002A74E4">
      <w:rPr>
        <w:rFonts w:ascii="標楷體" w:eastAsia="標楷體" w:hAnsi="標楷體" w:hint="eastAsia"/>
        <w:b/>
        <w:sz w:val="36"/>
        <w:u w:val="single"/>
      </w:rPr>
      <w:t>年度中央政府總決算以前年度歲出</w:t>
    </w:r>
    <w:r w:rsidR="003D45E4" w:rsidRPr="002A74E4">
      <w:rPr>
        <w:rFonts w:ascii="標楷體" w:eastAsia="標楷體" w:hAnsi="標楷體"/>
        <w:b/>
        <w:sz w:val="36"/>
        <w:u w:val="single"/>
      </w:rPr>
      <w:t>機關別</w:t>
    </w:r>
    <w:r w:rsidRPr="002A74E4">
      <w:rPr>
        <w:rFonts w:ascii="標楷體" w:eastAsia="標楷體" w:hAnsi="標楷體" w:hint="eastAsia"/>
        <w:b/>
        <w:sz w:val="36"/>
        <w:u w:val="single"/>
      </w:rPr>
      <w:t>轉入數決算審定</w:t>
    </w:r>
    <w:r w:rsidR="0083783F" w:rsidRPr="002A74E4">
      <w:rPr>
        <w:rFonts w:ascii="標楷體" w:eastAsia="標楷體" w:hAnsi="標楷體" w:hint="eastAsia"/>
        <w:b/>
        <w:sz w:val="36"/>
        <w:u w:val="single"/>
      </w:rPr>
      <w:t>總</w:t>
    </w:r>
    <w:r w:rsidRPr="002A74E4">
      <w:rPr>
        <w:rFonts w:ascii="標楷體" w:eastAsia="標楷體" w:hAnsi="標楷體" w:hint="eastAsia"/>
        <w:b/>
        <w:sz w:val="36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46C"/>
    <w:rsid w:val="000A746C"/>
    <w:rsid w:val="000E06AB"/>
    <w:rsid w:val="001327FA"/>
    <w:rsid w:val="001A30B6"/>
    <w:rsid w:val="001D4AA1"/>
    <w:rsid w:val="001E4CA4"/>
    <w:rsid w:val="002516E7"/>
    <w:rsid w:val="00285651"/>
    <w:rsid w:val="002A74E4"/>
    <w:rsid w:val="002D2767"/>
    <w:rsid w:val="003D45E4"/>
    <w:rsid w:val="004A7C80"/>
    <w:rsid w:val="004C4241"/>
    <w:rsid w:val="004C45FD"/>
    <w:rsid w:val="00565BB5"/>
    <w:rsid w:val="005713B6"/>
    <w:rsid w:val="005A56E5"/>
    <w:rsid w:val="006603D7"/>
    <w:rsid w:val="007B4FE4"/>
    <w:rsid w:val="007E7303"/>
    <w:rsid w:val="0083194E"/>
    <w:rsid w:val="0083783F"/>
    <w:rsid w:val="00867BCD"/>
    <w:rsid w:val="009914B7"/>
    <w:rsid w:val="009A001C"/>
    <w:rsid w:val="00A17302"/>
    <w:rsid w:val="00A6732C"/>
    <w:rsid w:val="00B40417"/>
    <w:rsid w:val="00B514D1"/>
    <w:rsid w:val="00BB394B"/>
    <w:rsid w:val="00BC6C00"/>
    <w:rsid w:val="00CC035C"/>
    <w:rsid w:val="00CC2171"/>
    <w:rsid w:val="00CC27CE"/>
    <w:rsid w:val="00D00E8E"/>
    <w:rsid w:val="00D01EA1"/>
    <w:rsid w:val="00D32F1A"/>
    <w:rsid w:val="00D40A6A"/>
    <w:rsid w:val="00DE47A9"/>
    <w:rsid w:val="00DF4E57"/>
    <w:rsid w:val="00E3199F"/>
    <w:rsid w:val="00E52293"/>
    <w:rsid w:val="00ED3DF7"/>
    <w:rsid w:val="00EE6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6809EA92"/>
  <w15:chartTrackingRefBased/>
  <w15:docId w15:val="{D5B96C64-E0D4-4929-ABA6-7C13F976F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D32F1A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1FtmUiAAr&#20197;&#21069;&#24180;&#24230;&#27506;&#20986;&#27770;&#31639;&#23529;&#23450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 (x86)\NAO\Report\1FtmUiAAr以前年度歲出決算審定表A3.dot</Template>
  <TotalTime>1</TotalTime>
  <Pages>2</Pages>
  <Words>1140</Words>
  <Characters>4218</Characters>
  <Application>Microsoft Office Word</Application>
  <DocSecurity>0</DocSecurity>
  <Lines>35</Lines>
  <Paragraphs>10</Paragraphs>
  <ScaleCrop>false</ScaleCrop>
  <Company>N.A.O.</Company>
  <LinksUpToDate>false</LinksUpToDate>
  <CharactersWithSpaces>5348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徐仲昀</dc:creator>
  <cp:keywords/>
  <cp:lastModifiedBy>羿每 陳</cp:lastModifiedBy>
  <cp:revision>2</cp:revision>
  <dcterms:created xsi:type="dcterms:W3CDTF">2025-07-03T10:09:00Z</dcterms:created>
  <dcterms:modified xsi:type="dcterms:W3CDTF">2025-07-03T10:09:00Z</dcterms:modified>
</cp:coreProperties>
</file>