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2500" w:type="dxa"/>
        <w:tblInd w:w="-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9"/>
        <w:gridCol w:w="489"/>
        <w:gridCol w:w="2178"/>
        <w:gridCol w:w="1654"/>
        <w:gridCol w:w="1470"/>
        <w:gridCol w:w="1470"/>
        <w:gridCol w:w="211"/>
        <w:gridCol w:w="1259"/>
        <w:gridCol w:w="1470"/>
        <w:gridCol w:w="1470"/>
        <w:gridCol w:w="1470"/>
        <w:gridCol w:w="1470"/>
        <w:gridCol w:w="1470"/>
        <w:gridCol w:w="1470"/>
        <w:gridCol w:w="1470"/>
        <w:gridCol w:w="1470"/>
        <w:gridCol w:w="1309"/>
        <w:gridCol w:w="161"/>
      </w:tblGrid>
      <w:tr w:rsidR="00D00E8E" w14:paraId="55081D46" w14:textId="77777777" w:rsidTr="000F63E6">
        <w:trPr>
          <w:gridAfter w:val="1"/>
          <w:wAfter w:w="161" w:type="dxa"/>
          <w:cantSplit/>
          <w:trHeight w:val="270"/>
          <w:tblHeader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14:paraId="647654CB" w14:textId="77777777" w:rsidR="00D00E8E" w:rsidRDefault="00D00E8E">
            <w:pPr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經常</w:t>
            </w:r>
          </w:p>
        </w:tc>
        <w:tc>
          <w:tcPr>
            <w:tcW w:w="7472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FCC95" w14:textId="77777777" w:rsidR="00D00E8E" w:rsidRDefault="00D00E8E">
            <w:pPr>
              <w:ind w:left="-42" w:right="80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門併計</w:t>
            </w:r>
          </w:p>
        </w:tc>
        <w:tc>
          <w:tcPr>
            <w:tcW w:w="14328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84BFE" w14:textId="77777777" w:rsidR="00D00E8E" w:rsidRDefault="00D00E8E">
            <w:pPr>
              <w:ind w:right="7"/>
              <w:jc w:val="right"/>
              <w:rPr>
                <w:rFonts w:eastAsia="標楷體"/>
                <w:sz w:val="20"/>
              </w:rPr>
            </w:pPr>
            <w:r w:rsidRPr="001A30B6">
              <w:rPr>
                <w:rFonts w:eastAsia="標楷體" w:hint="eastAsia"/>
                <w:sz w:val="22"/>
                <w:szCs w:val="22"/>
              </w:rPr>
              <w:t>單位</w:t>
            </w:r>
            <w:r w:rsidRPr="001A30B6">
              <w:rPr>
                <w:rFonts w:eastAsia="標楷體"/>
                <w:sz w:val="22"/>
                <w:szCs w:val="22"/>
              </w:rPr>
              <w:t>：</w:t>
            </w:r>
            <w:r w:rsidRPr="001A30B6">
              <w:rPr>
                <w:rFonts w:eastAsia="標楷體" w:hint="eastAsia"/>
                <w:sz w:val="22"/>
                <w:szCs w:val="22"/>
              </w:rPr>
              <w:t>新臺幣元</w:t>
            </w:r>
          </w:p>
        </w:tc>
      </w:tr>
      <w:tr w:rsidR="00D00E8E" w14:paraId="27639E13" w14:textId="77777777" w:rsidTr="000F63E6">
        <w:trPr>
          <w:gridAfter w:val="1"/>
          <w:wAfter w:w="161" w:type="dxa"/>
          <w:cantSplit/>
          <w:trHeight w:val="270"/>
          <w:tblHeader/>
        </w:trPr>
        <w:tc>
          <w:tcPr>
            <w:tcW w:w="539" w:type="dxa"/>
            <w:tcBorders>
              <w:top w:val="nil"/>
              <w:left w:val="nil"/>
              <w:right w:val="nil"/>
            </w:tcBorders>
          </w:tcPr>
          <w:p w14:paraId="3357E3A4" w14:textId="77777777" w:rsidR="00D00E8E" w:rsidRDefault="00D00E8E">
            <w:pPr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資本</w:t>
            </w:r>
          </w:p>
        </w:tc>
        <w:tc>
          <w:tcPr>
            <w:tcW w:w="7472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4DC4E2EB" w14:textId="77777777" w:rsidR="00D00E8E" w:rsidRDefault="00D00E8E">
            <w:pPr>
              <w:ind w:right="-186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14328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15423122" w14:textId="77777777" w:rsidR="00D00E8E" w:rsidRDefault="00D00E8E">
            <w:pPr>
              <w:ind w:right="-186"/>
              <w:jc w:val="right"/>
              <w:rPr>
                <w:rFonts w:eastAsia="標楷體"/>
                <w:sz w:val="18"/>
              </w:rPr>
            </w:pPr>
          </w:p>
        </w:tc>
      </w:tr>
      <w:tr w:rsidR="00D00E8E" w14:paraId="358E6B7D" w14:textId="77777777" w:rsidTr="000F63E6">
        <w:trPr>
          <w:cantSplit/>
          <w:tblHeader/>
        </w:trPr>
        <w:tc>
          <w:tcPr>
            <w:tcW w:w="1028" w:type="dxa"/>
            <w:gridSpan w:val="2"/>
            <w:vMerge w:val="restart"/>
            <w:tcBorders>
              <w:left w:val="nil"/>
            </w:tcBorders>
            <w:vAlign w:val="center"/>
          </w:tcPr>
          <w:p w14:paraId="33B405A3" w14:textId="77777777" w:rsidR="00D00E8E" w:rsidRPr="007E7303" w:rsidRDefault="00D00E8E">
            <w:pPr>
              <w:jc w:val="distribute"/>
              <w:rPr>
                <w:rFonts w:eastAsia="標楷體"/>
                <w:spacing w:val="-10"/>
                <w:sz w:val="22"/>
                <w:szCs w:val="22"/>
              </w:rPr>
            </w:pPr>
            <w:r w:rsidRPr="007E7303">
              <w:rPr>
                <w:rFonts w:eastAsia="標楷體" w:hint="eastAsia"/>
                <w:spacing w:val="-10"/>
                <w:sz w:val="22"/>
                <w:szCs w:val="22"/>
              </w:rPr>
              <w:t>年度別</w:t>
            </w:r>
          </w:p>
        </w:tc>
        <w:tc>
          <w:tcPr>
            <w:tcW w:w="2178" w:type="dxa"/>
            <w:vMerge w:val="restart"/>
            <w:tcBorders>
              <w:left w:val="nil"/>
            </w:tcBorders>
            <w:vAlign w:val="center"/>
          </w:tcPr>
          <w:p w14:paraId="1C4903AD" w14:textId="77777777" w:rsidR="00D00E8E" w:rsidRPr="007E7303" w:rsidRDefault="00D00E8E">
            <w:pPr>
              <w:ind w:left="214" w:right="280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科目名稱</w:t>
            </w:r>
          </w:p>
        </w:tc>
        <w:tc>
          <w:tcPr>
            <w:tcW w:w="1654" w:type="dxa"/>
            <w:vMerge w:val="restart"/>
            <w:vAlign w:val="center"/>
          </w:tcPr>
          <w:p w14:paraId="381EC5EF" w14:textId="77777777" w:rsidR="00D00E8E" w:rsidRPr="007E7303" w:rsidRDefault="00D00E8E">
            <w:pPr>
              <w:ind w:left="14" w:right="14"/>
              <w:jc w:val="distribute"/>
              <w:rPr>
                <w:rFonts w:eastAsia="標楷體"/>
                <w:spacing w:val="-4"/>
                <w:sz w:val="22"/>
                <w:szCs w:val="22"/>
              </w:rPr>
            </w:pPr>
            <w:r w:rsidRPr="007E7303">
              <w:rPr>
                <w:rFonts w:eastAsia="標楷體" w:hint="eastAsia"/>
                <w:spacing w:val="-4"/>
                <w:sz w:val="22"/>
                <w:szCs w:val="22"/>
              </w:rPr>
              <w:t>以前年度</w:t>
            </w:r>
            <w:r w:rsidRPr="007E7303">
              <w:rPr>
                <w:rFonts w:eastAsia="標楷體"/>
                <w:spacing w:val="-4"/>
                <w:sz w:val="22"/>
                <w:szCs w:val="22"/>
              </w:rPr>
              <w:br/>
            </w:r>
            <w:r w:rsidRPr="007E7303">
              <w:rPr>
                <w:rFonts w:eastAsia="標楷體" w:hint="eastAsia"/>
                <w:spacing w:val="-4"/>
                <w:sz w:val="22"/>
                <w:szCs w:val="22"/>
              </w:rPr>
              <w:t>轉入數</w:t>
            </w:r>
          </w:p>
        </w:tc>
        <w:tc>
          <w:tcPr>
            <w:tcW w:w="5880" w:type="dxa"/>
            <w:gridSpan w:val="5"/>
            <w:tcBorders>
              <w:bottom w:val="single" w:sz="4" w:space="0" w:color="auto"/>
            </w:tcBorders>
            <w:vAlign w:val="center"/>
          </w:tcPr>
          <w:p w14:paraId="0F9C439C" w14:textId="77777777" w:rsidR="00D00E8E" w:rsidRPr="007E7303" w:rsidRDefault="00D00E8E">
            <w:pPr>
              <w:ind w:left="70" w:right="9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決算數</w:t>
            </w:r>
          </w:p>
        </w:tc>
        <w:tc>
          <w:tcPr>
            <w:tcW w:w="5880" w:type="dxa"/>
            <w:gridSpan w:val="4"/>
            <w:tcBorders>
              <w:bottom w:val="single" w:sz="4" w:space="0" w:color="auto"/>
            </w:tcBorders>
            <w:vAlign w:val="center"/>
          </w:tcPr>
          <w:p w14:paraId="78DA6CB8" w14:textId="77777777" w:rsidR="00D00E8E" w:rsidRPr="007E7303" w:rsidRDefault="00D00E8E">
            <w:pPr>
              <w:ind w:left="70" w:right="9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修正數</w:t>
            </w:r>
          </w:p>
        </w:tc>
        <w:tc>
          <w:tcPr>
            <w:tcW w:w="5880" w:type="dxa"/>
            <w:gridSpan w:val="5"/>
            <w:tcBorders>
              <w:bottom w:val="single" w:sz="4" w:space="0" w:color="auto"/>
              <w:right w:val="nil"/>
            </w:tcBorders>
            <w:vAlign w:val="center"/>
          </w:tcPr>
          <w:p w14:paraId="6E89BFC2" w14:textId="77777777" w:rsidR="00D00E8E" w:rsidRPr="007E7303" w:rsidRDefault="00D00E8E">
            <w:pPr>
              <w:ind w:left="70" w:right="9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決算審定數</w:t>
            </w:r>
          </w:p>
        </w:tc>
      </w:tr>
      <w:tr w:rsidR="00D00E8E" w14:paraId="62DDC6D2" w14:textId="77777777" w:rsidTr="000F63E6">
        <w:trPr>
          <w:cantSplit/>
          <w:trHeight w:val="260"/>
          <w:tblHeader/>
        </w:trPr>
        <w:tc>
          <w:tcPr>
            <w:tcW w:w="1028" w:type="dxa"/>
            <w:gridSpan w:val="2"/>
            <w:vMerge/>
            <w:tcBorders>
              <w:left w:val="nil"/>
            </w:tcBorders>
            <w:vAlign w:val="center"/>
          </w:tcPr>
          <w:p w14:paraId="33BE778C" w14:textId="77777777" w:rsidR="00D00E8E" w:rsidRPr="007E7303" w:rsidRDefault="00D00E8E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178" w:type="dxa"/>
            <w:vMerge/>
            <w:vAlign w:val="center"/>
          </w:tcPr>
          <w:p w14:paraId="2CFD073C" w14:textId="77777777" w:rsidR="00D00E8E" w:rsidRPr="007E7303" w:rsidRDefault="00D00E8E">
            <w:pPr>
              <w:ind w:left="214" w:right="280"/>
              <w:jc w:val="distribute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14:paraId="020B4651" w14:textId="77777777" w:rsidR="00D00E8E" w:rsidRPr="007E7303" w:rsidRDefault="00D00E8E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70" w:type="dxa"/>
            <w:tcBorders>
              <w:bottom w:val="single" w:sz="12" w:space="0" w:color="auto"/>
            </w:tcBorders>
            <w:vAlign w:val="center"/>
          </w:tcPr>
          <w:p w14:paraId="059549C7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減免</w:t>
            </w:r>
            <w:r w:rsidR="00B40417" w:rsidRPr="007E7303">
              <w:rPr>
                <w:rFonts w:eastAsia="標楷體" w:hint="eastAsia"/>
                <w:sz w:val="22"/>
                <w:szCs w:val="22"/>
              </w:rPr>
              <w:t>（註銷）</w:t>
            </w:r>
            <w:r w:rsidRPr="007E7303">
              <w:rPr>
                <w:rFonts w:eastAsia="標楷體" w:hint="eastAsia"/>
                <w:sz w:val="22"/>
                <w:szCs w:val="22"/>
              </w:rPr>
              <w:t>數</w:t>
            </w:r>
          </w:p>
        </w:tc>
        <w:tc>
          <w:tcPr>
            <w:tcW w:w="1470" w:type="dxa"/>
            <w:tcBorders>
              <w:bottom w:val="single" w:sz="12" w:space="0" w:color="auto"/>
            </w:tcBorders>
            <w:vAlign w:val="center"/>
          </w:tcPr>
          <w:p w14:paraId="4B3BFB30" w14:textId="77777777" w:rsidR="00D00E8E" w:rsidRPr="007E7303" w:rsidRDefault="00D00E8E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實現數</w:t>
            </w:r>
          </w:p>
        </w:tc>
        <w:tc>
          <w:tcPr>
            <w:tcW w:w="1470" w:type="dxa"/>
            <w:gridSpan w:val="2"/>
            <w:tcBorders>
              <w:bottom w:val="single" w:sz="12" w:space="0" w:color="auto"/>
            </w:tcBorders>
            <w:vAlign w:val="center"/>
          </w:tcPr>
          <w:p w14:paraId="57202B21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調整數</w:t>
            </w:r>
          </w:p>
        </w:tc>
        <w:tc>
          <w:tcPr>
            <w:tcW w:w="1470" w:type="dxa"/>
            <w:tcBorders>
              <w:bottom w:val="single" w:sz="12" w:space="0" w:color="auto"/>
            </w:tcBorders>
            <w:vAlign w:val="center"/>
          </w:tcPr>
          <w:p w14:paraId="08238595" w14:textId="77777777" w:rsidR="00D00E8E" w:rsidRPr="007E7303" w:rsidRDefault="004C4241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未結清</w:t>
            </w:r>
            <w:r w:rsidR="00D00E8E" w:rsidRPr="007E7303">
              <w:rPr>
                <w:rFonts w:eastAsia="標楷體" w:hint="eastAsia"/>
                <w:sz w:val="22"/>
                <w:szCs w:val="22"/>
              </w:rPr>
              <w:t>數</w:t>
            </w:r>
          </w:p>
        </w:tc>
        <w:tc>
          <w:tcPr>
            <w:tcW w:w="1470" w:type="dxa"/>
            <w:tcBorders>
              <w:bottom w:val="single" w:sz="12" w:space="0" w:color="auto"/>
            </w:tcBorders>
            <w:vAlign w:val="center"/>
          </w:tcPr>
          <w:p w14:paraId="55C84A84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減免</w:t>
            </w:r>
            <w:r w:rsidR="00B40417" w:rsidRPr="007E7303">
              <w:rPr>
                <w:rFonts w:eastAsia="標楷體" w:hint="eastAsia"/>
                <w:sz w:val="22"/>
                <w:szCs w:val="22"/>
              </w:rPr>
              <w:t>（註銷）</w:t>
            </w:r>
            <w:r w:rsidRPr="007E7303">
              <w:rPr>
                <w:rFonts w:eastAsia="標楷體" w:hint="eastAsia"/>
                <w:sz w:val="22"/>
                <w:szCs w:val="22"/>
              </w:rPr>
              <w:t>數</w:t>
            </w:r>
          </w:p>
        </w:tc>
        <w:tc>
          <w:tcPr>
            <w:tcW w:w="1470" w:type="dxa"/>
            <w:tcBorders>
              <w:bottom w:val="single" w:sz="12" w:space="0" w:color="auto"/>
            </w:tcBorders>
            <w:vAlign w:val="center"/>
          </w:tcPr>
          <w:p w14:paraId="7FDF9C4A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實現數</w:t>
            </w:r>
          </w:p>
        </w:tc>
        <w:tc>
          <w:tcPr>
            <w:tcW w:w="1470" w:type="dxa"/>
            <w:tcBorders>
              <w:bottom w:val="single" w:sz="12" w:space="0" w:color="auto"/>
            </w:tcBorders>
            <w:vAlign w:val="center"/>
          </w:tcPr>
          <w:p w14:paraId="407BCA21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調整數</w:t>
            </w:r>
          </w:p>
        </w:tc>
        <w:tc>
          <w:tcPr>
            <w:tcW w:w="1470" w:type="dxa"/>
            <w:tcBorders>
              <w:bottom w:val="single" w:sz="12" w:space="0" w:color="auto"/>
            </w:tcBorders>
            <w:vAlign w:val="center"/>
          </w:tcPr>
          <w:p w14:paraId="68062895" w14:textId="77777777" w:rsidR="00D00E8E" w:rsidRPr="007E7303" w:rsidRDefault="004C4241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未結清數</w:t>
            </w:r>
          </w:p>
        </w:tc>
        <w:tc>
          <w:tcPr>
            <w:tcW w:w="1470" w:type="dxa"/>
            <w:tcBorders>
              <w:bottom w:val="single" w:sz="12" w:space="0" w:color="auto"/>
            </w:tcBorders>
            <w:vAlign w:val="center"/>
          </w:tcPr>
          <w:p w14:paraId="4F4FB8BD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減免</w:t>
            </w:r>
            <w:r w:rsidR="00B40417" w:rsidRPr="007E7303">
              <w:rPr>
                <w:rFonts w:eastAsia="標楷體" w:hint="eastAsia"/>
                <w:sz w:val="22"/>
                <w:szCs w:val="22"/>
              </w:rPr>
              <w:t>（註銷）</w:t>
            </w:r>
            <w:r w:rsidRPr="007E7303">
              <w:rPr>
                <w:rFonts w:eastAsia="標楷體" w:hint="eastAsia"/>
                <w:sz w:val="22"/>
                <w:szCs w:val="22"/>
              </w:rPr>
              <w:t>數</w:t>
            </w:r>
          </w:p>
        </w:tc>
        <w:tc>
          <w:tcPr>
            <w:tcW w:w="1470" w:type="dxa"/>
            <w:tcBorders>
              <w:bottom w:val="single" w:sz="12" w:space="0" w:color="auto"/>
            </w:tcBorders>
            <w:vAlign w:val="center"/>
          </w:tcPr>
          <w:p w14:paraId="406F17FB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實現數</w:t>
            </w:r>
          </w:p>
        </w:tc>
        <w:tc>
          <w:tcPr>
            <w:tcW w:w="1470" w:type="dxa"/>
            <w:tcBorders>
              <w:bottom w:val="single" w:sz="12" w:space="0" w:color="auto"/>
              <w:right w:val="nil"/>
            </w:tcBorders>
            <w:vAlign w:val="center"/>
          </w:tcPr>
          <w:p w14:paraId="00F7D28D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調整數</w:t>
            </w:r>
          </w:p>
        </w:tc>
        <w:tc>
          <w:tcPr>
            <w:tcW w:w="1470" w:type="dxa"/>
            <w:gridSpan w:val="2"/>
            <w:tcBorders>
              <w:bottom w:val="single" w:sz="12" w:space="0" w:color="auto"/>
              <w:right w:val="nil"/>
            </w:tcBorders>
            <w:vAlign w:val="center"/>
          </w:tcPr>
          <w:p w14:paraId="3E5520F2" w14:textId="77777777" w:rsidR="00D00E8E" w:rsidRPr="007E7303" w:rsidRDefault="004C4241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未結清數</w:t>
            </w:r>
          </w:p>
        </w:tc>
      </w:tr>
      <w:tr w:rsidR="00D00E8E" w14:paraId="346993F1" w14:textId="77777777" w:rsidTr="000F63E6">
        <w:trPr>
          <w:cantSplit/>
          <w:trHeight w:val="128"/>
          <w:tblHeader/>
        </w:trPr>
        <w:tc>
          <w:tcPr>
            <w:tcW w:w="1028" w:type="dxa"/>
            <w:gridSpan w:val="2"/>
            <w:vMerge/>
            <w:tcBorders>
              <w:left w:val="nil"/>
            </w:tcBorders>
            <w:vAlign w:val="center"/>
          </w:tcPr>
          <w:p w14:paraId="71214299" w14:textId="77777777" w:rsidR="00D00E8E" w:rsidRPr="007E7303" w:rsidRDefault="00D00E8E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178" w:type="dxa"/>
            <w:vMerge/>
            <w:vAlign w:val="center"/>
          </w:tcPr>
          <w:p w14:paraId="2404DF65" w14:textId="77777777" w:rsidR="00D00E8E" w:rsidRPr="007E7303" w:rsidRDefault="00D00E8E">
            <w:pPr>
              <w:ind w:left="214" w:right="280"/>
              <w:jc w:val="distribute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654" w:type="dxa"/>
            <w:vAlign w:val="center"/>
          </w:tcPr>
          <w:p w14:paraId="69FAEA40" w14:textId="77777777" w:rsidR="00D00E8E" w:rsidRPr="007E7303" w:rsidRDefault="00D00E8E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tcBorders>
              <w:top w:val="single" w:sz="12" w:space="0" w:color="auto"/>
            </w:tcBorders>
            <w:vAlign w:val="center"/>
          </w:tcPr>
          <w:p w14:paraId="59F97ACE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tcBorders>
              <w:top w:val="single" w:sz="12" w:space="0" w:color="auto"/>
            </w:tcBorders>
            <w:vAlign w:val="center"/>
          </w:tcPr>
          <w:p w14:paraId="52E91DB5" w14:textId="77777777" w:rsidR="00D00E8E" w:rsidRPr="007E7303" w:rsidRDefault="00D00E8E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gridSpan w:val="2"/>
            <w:tcBorders>
              <w:top w:val="single" w:sz="12" w:space="0" w:color="auto"/>
            </w:tcBorders>
            <w:vAlign w:val="center"/>
          </w:tcPr>
          <w:p w14:paraId="54257FAB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tcBorders>
              <w:top w:val="single" w:sz="12" w:space="0" w:color="auto"/>
            </w:tcBorders>
            <w:vAlign w:val="center"/>
          </w:tcPr>
          <w:p w14:paraId="3D9FB7EF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tcBorders>
              <w:top w:val="single" w:sz="12" w:space="0" w:color="auto"/>
            </w:tcBorders>
            <w:vAlign w:val="center"/>
          </w:tcPr>
          <w:p w14:paraId="33602C7C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tcBorders>
              <w:top w:val="single" w:sz="12" w:space="0" w:color="auto"/>
            </w:tcBorders>
            <w:vAlign w:val="center"/>
          </w:tcPr>
          <w:p w14:paraId="0B9750AA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tcBorders>
              <w:top w:val="single" w:sz="12" w:space="0" w:color="auto"/>
            </w:tcBorders>
            <w:vAlign w:val="center"/>
          </w:tcPr>
          <w:p w14:paraId="46FE4567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tcBorders>
              <w:top w:val="single" w:sz="12" w:space="0" w:color="auto"/>
            </w:tcBorders>
            <w:vAlign w:val="center"/>
          </w:tcPr>
          <w:p w14:paraId="23B94A60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tcBorders>
              <w:top w:val="single" w:sz="12" w:space="0" w:color="auto"/>
            </w:tcBorders>
            <w:vAlign w:val="center"/>
          </w:tcPr>
          <w:p w14:paraId="16670311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tcBorders>
              <w:top w:val="single" w:sz="12" w:space="0" w:color="auto"/>
            </w:tcBorders>
            <w:vAlign w:val="center"/>
          </w:tcPr>
          <w:p w14:paraId="08ED73E1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tcBorders>
              <w:top w:val="single" w:sz="12" w:space="0" w:color="auto"/>
              <w:right w:val="nil"/>
            </w:tcBorders>
            <w:vAlign w:val="center"/>
          </w:tcPr>
          <w:p w14:paraId="188323E8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gridSpan w:val="2"/>
            <w:tcBorders>
              <w:top w:val="single" w:sz="12" w:space="0" w:color="auto"/>
              <w:right w:val="nil"/>
            </w:tcBorders>
            <w:vAlign w:val="center"/>
          </w:tcPr>
          <w:p w14:paraId="7A05325A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</w:tr>
      <w:tr w:rsidR="00D00E8E" w14:paraId="61DFA320" w14:textId="77777777" w:rsidTr="000F63E6">
        <w:trPr>
          <w:cantSplit/>
          <w:trHeight w:val="127"/>
          <w:tblHeader/>
        </w:trPr>
        <w:tc>
          <w:tcPr>
            <w:tcW w:w="1028" w:type="dxa"/>
            <w:gridSpan w:val="2"/>
            <w:vMerge/>
            <w:tcBorders>
              <w:left w:val="nil"/>
            </w:tcBorders>
            <w:vAlign w:val="center"/>
          </w:tcPr>
          <w:p w14:paraId="515D5818" w14:textId="77777777" w:rsidR="00D00E8E" w:rsidRPr="007E7303" w:rsidRDefault="00D00E8E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178" w:type="dxa"/>
            <w:vMerge/>
            <w:vAlign w:val="center"/>
          </w:tcPr>
          <w:p w14:paraId="05097EDE" w14:textId="77777777" w:rsidR="00D00E8E" w:rsidRPr="007E7303" w:rsidRDefault="00D00E8E">
            <w:pPr>
              <w:ind w:left="214" w:right="280"/>
              <w:jc w:val="distribute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654" w:type="dxa"/>
            <w:vAlign w:val="center"/>
          </w:tcPr>
          <w:p w14:paraId="5854BE93" w14:textId="77777777" w:rsidR="00D00E8E" w:rsidRPr="007E7303" w:rsidRDefault="00D00E8E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vAlign w:val="center"/>
          </w:tcPr>
          <w:p w14:paraId="461FE285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vAlign w:val="center"/>
          </w:tcPr>
          <w:p w14:paraId="5041EF58" w14:textId="77777777" w:rsidR="00D00E8E" w:rsidRPr="007E7303" w:rsidRDefault="00D00E8E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gridSpan w:val="2"/>
            <w:vAlign w:val="center"/>
          </w:tcPr>
          <w:p w14:paraId="0C87D372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vAlign w:val="center"/>
          </w:tcPr>
          <w:p w14:paraId="51C77309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vAlign w:val="center"/>
          </w:tcPr>
          <w:p w14:paraId="6B950A11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vAlign w:val="center"/>
          </w:tcPr>
          <w:p w14:paraId="4FB01A4C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vAlign w:val="center"/>
          </w:tcPr>
          <w:p w14:paraId="31EDB3A5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vAlign w:val="center"/>
          </w:tcPr>
          <w:p w14:paraId="07119936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vAlign w:val="center"/>
          </w:tcPr>
          <w:p w14:paraId="492F5F0B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vAlign w:val="center"/>
          </w:tcPr>
          <w:p w14:paraId="395E0C34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tcBorders>
              <w:right w:val="nil"/>
            </w:tcBorders>
            <w:vAlign w:val="center"/>
          </w:tcPr>
          <w:p w14:paraId="6806ED3F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gridSpan w:val="2"/>
            <w:tcBorders>
              <w:right w:val="nil"/>
            </w:tcBorders>
            <w:vAlign w:val="center"/>
          </w:tcPr>
          <w:p w14:paraId="6CC8793A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</w:tr>
      <w:tr w:rsidR="00A24185" w:rsidRPr="00392906" w14:paraId="08F92FC2" w14:textId="77777777" w:rsidTr="009253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14:paraId="4DB5302D" w14:textId="77777777" w:rsidR="00A24185" w:rsidRPr="00392906" w:rsidRDefault="00A24185" w:rsidP="00EA0F48">
            <w:pPr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78" w:type="dxa"/>
            <w:shd w:val="clear" w:color="auto" w:fill="auto"/>
            <w:vAlign w:val="center"/>
          </w:tcPr>
          <w:p w14:paraId="3B060364" w14:textId="77777777" w:rsidR="00A24185" w:rsidRPr="00392906" w:rsidRDefault="00A24185" w:rsidP="00EA0F48">
            <w:pPr>
              <w:spacing w:line="360" w:lineRule="exact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392906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總計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70BCF362" w14:textId="77777777" w:rsidR="00A24185" w:rsidRPr="00392906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92906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110,414,602,502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BD1F190" w14:textId="77777777" w:rsidR="00A24185" w:rsidRPr="00392906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92906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2,367,473,985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02CD7A2" w14:textId="77777777" w:rsidR="00A24185" w:rsidRPr="00392906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92906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63,308,694,705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3595624" w14:textId="77777777" w:rsidR="00A24185" w:rsidRPr="00392906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92906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54A7953" w14:textId="77777777" w:rsidR="00A24185" w:rsidRPr="00392906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92906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44,738,433,812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51D1B41" w14:textId="77777777" w:rsidR="00A24185" w:rsidRPr="00392906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92906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8AB45A3" w14:textId="77777777" w:rsidR="00A24185" w:rsidRPr="00392906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92906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1,636,385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D9B3A74" w14:textId="77777777" w:rsidR="00A24185" w:rsidRPr="00392906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92906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71E75D7" w14:textId="77777777" w:rsidR="00A24185" w:rsidRPr="00392906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92906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- 1,636,385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69BA320" w14:textId="77777777" w:rsidR="00A24185" w:rsidRPr="00392906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92906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2,367,473,985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BCE03A7" w14:textId="77777777" w:rsidR="00A24185" w:rsidRPr="00392906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92906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63,310,331,090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96EEF6A" w14:textId="77777777" w:rsidR="00A24185" w:rsidRPr="00392906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92906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FE395DD" w14:textId="77777777" w:rsidR="00A24185" w:rsidRPr="00392906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92906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44,736,797,427</w:t>
            </w:r>
          </w:p>
        </w:tc>
      </w:tr>
      <w:tr w:rsidR="00A24185" w:rsidRPr="00392906" w14:paraId="5BC487B2" w14:textId="77777777" w:rsidTr="000F63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14:paraId="5AA9CB50" w14:textId="77777777" w:rsidR="00A24185" w:rsidRPr="00392906" w:rsidRDefault="00A24185" w:rsidP="00EA0F48">
            <w:pPr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78" w:type="dxa"/>
            <w:shd w:val="clear" w:color="auto" w:fill="auto"/>
            <w:vAlign w:val="center"/>
          </w:tcPr>
          <w:p w14:paraId="3EE9B1DA" w14:textId="77777777" w:rsidR="00A24185" w:rsidRPr="00392906" w:rsidRDefault="00A24185" w:rsidP="00EA0F48">
            <w:pPr>
              <w:spacing w:line="360" w:lineRule="exact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392906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合計</w:t>
            </w:r>
          </w:p>
        </w:tc>
        <w:tc>
          <w:tcPr>
            <w:tcW w:w="1654" w:type="dxa"/>
            <w:shd w:val="clear" w:color="auto" w:fill="auto"/>
          </w:tcPr>
          <w:p w14:paraId="2658C05A" w14:textId="77777777" w:rsidR="00A24185" w:rsidRPr="00392906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92906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14,772,687,210</w:t>
            </w:r>
          </w:p>
          <w:p w14:paraId="35D81377" w14:textId="77777777" w:rsidR="00A24185" w:rsidRPr="00392906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92906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95,641,915,292</w:t>
            </w:r>
          </w:p>
        </w:tc>
        <w:tc>
          <w:tcPr>
            <w:tcW w:w="1470" w:type="dxa"/>
            <w:shd w:val="clear" w:color="auto" w:fill="auto"/>
          </w:tcPr>
          <w:p w14:paraId="3D6F7CBF" w14:textId="77777777" w:rsidR="00A24185" w:rsidRPr="00392906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92906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412,979,870</w:t>
            </w:r>
          </w:p>
          <w:p w14:paraId="79116DEB" w14:textId="77777777" w:rsidR="00A24185" w:rsidRPr="00392906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92906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1,954,494,115</w:t>
            </w:r>
          </w:p>
        </w:tc>
        <w:tc>
          <w:tcPr>
            <w:tcW w:w="1470" w:type="dxa"/>
            <w:shd w:val="clear" w:color="auto" w:fill="auto"/>
          </w:tcPr>
          <w:p w14:paraId="2CB2DBF7" w14:textId="77777777" w:rsidR="00A24185" w:rsidRPr="00392906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92906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9,566,776,031</w:t>
            </w:r>
          </w:p>
          <w:p w14:paraId="64AD557D" w14:textId="77777777" w:rsidR="00A24185" w:rsidRPr="00392906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92906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53,741,918,674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68B5968B" w14:textId="77777777" w:rsidR="00A24185" w:rsidRPr="00392906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92906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1,971,904,188</w:t>
            </w:r>
          </w:p>
          <w:p w14:paraId="195D2F2F" w14:textId="77777777" w:rsidR="00A24185" w:rsidRPr="00392906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92906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- 1,971,904,188</w:t>
            </w:r>
          </w:p>
        </w:tc>
        <w:tc>
          <w:tcPr>
            <w:tcW w:w="1470" w:type="dxa"/>
            <w:shd w:val="clear" w:color="auto" w:fill="auto"/>
          </w:tcPr>
          <w:p w14:paraId="26E7EC00" w14:textId="77777777" w:rsidR="00A24185" w:rsidRPr="00392906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92906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6,764,835,497</w:t>
            </w:r>
          </w:p>
          <w:p w14:paraId="2A55923E" w14:textId="77777777" w:rsidR="00A24185" w:rsidRPr="00392906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92906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37,973,598,315</w:t>
            </w:r>
          </w:p>
        </w:tc>
        <w:tc>
          <w:tcPr>
            <w:tcW w:w="1470" w:type="dxa"/>
            <w:shd w:val="clear" w:color="auto" w:fill="auto"/>
          </w:tcPr>
          <w:p w14:paraId="2FD830FC" w14:textId="77777777" w:rsidR="00A24185" w:rsidRPr="00392906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92906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  <w:p w14:paraId="13DC12EF" w14:textId="77777777" w:rsidR="00A24185" w:rsidRPr="00392906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92906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CCF1710" w14:textId="77777777" w:rsidR="00A24185" w:rsidRPr="00392906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92906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  <w:p w14:paraId="2FB4C284" w14:textId="77777777" w:rsidR="00A24185" w:rsidRPr="00392906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92906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1,636,385</w:t>
            </w:r>
          </w:p>
        </w:tc>
        <w:tc>
          <w:tcPr>
            <w:tcW w:w="1470" w:type="dxa"/>
            <w:shd w:val="clear" w:color="auto" w:fill="auto"/>
          </w:tcPr>
          <w:p w14:paraId="4497059D" w14:textId="77777777" w:rsidR="00A24185" w:rsidRPr="00392906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92906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  <w:p w14:paraId="70BF32B2" w14:textId="77777777" w:rsidR="00A24185" w:rsidRPr="00392906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92906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208CE9F" w14:textId="77777777" w:rsidR="00A24185" w:rsidRPr="00392906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92906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  <w:p w14:paraId="56EBA29F" w14:textId="77777777" w:rsidR="00A24185" w:rsidRPr="00392906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92906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- 1,636,385</w:t>
            </w:r>
          </w:p>
        </w:tc>
        <w:tc>
          <w:tcPr>
            <w:tcW w:w="1470" w:type="dxa"/>
            <w:shd w:val="clear" w:color="auto" w:fill="auto"/>
          </w:tcPr>
          <w:p w14:paraId="28CA8727" w14:textId="77777777" w:rsidR="00A24185" w:rsidRPr="00392906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92906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412,979,870</w:t>
            </w:r>
          </w:p>
          <w:p w14:paraId="7CAFB164" w14:textId="77777777" w:rsidR="00A24185" w:rsidRPr="00392906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92906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1,954,494,115</w:t>
            </w:r>
          </w:p>
        </w:tc>
        <w:tc>
          <w:tcPr>
            <w:tcW w:w="1470" w:type="dxa"/>
            <w:shd w:val="clear" w:color="auto" w:fill="auto"/>
          </w:tcPr>
          <w:p w14:paraId="7B353B71" w14:textId="77777777" w:rsidR="00A24185" w:rsidRPr="00392906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92906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9,566,776,031</w:t>
            </w:r>
          </w:p>
          <w:p w14:paraId="44365077" w14:textId="77777777" w:rsidR="00A24185" w:rsidRPr="00392906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92906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53,743,555,059</w:t>
            </w:r>
          </w:p>
        </w:tc>
        <w:tc>
          <w:tcPr>
            <w:tcW w:w="1470" w:type="dxa"/>
            <w:shd w:val="clear" w:color="auto" w:fill="auto"/>
          </w:tcPr>
          <w:p w14:paraId="72B9CD27" w14:textId="77777777" w:rsidR="00A24185" w:rsidRPr="00392906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92906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1,971,904,188</w:t>
            </w:r>
          </w:p>
          <w:p w14:paraId="5D004EE5" w14:textId="77777777" w:rsidR="00A24185" w:rsidRPr="00392906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92906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- 1,971,904,188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6FDF9F99" w14:textId="77777777" w:rsidR="00A24185" w:rsidRPr="00392906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92906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6,764,835,497</w:t>
            </w:r>
          </w:p>
          <w:p w14:paraId="70FAACCF" w14:textId="77777777" w:rsidR="00A24185" w:rsidRPr="00392906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92906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37,971,961,930</w:t>
            </w:r>
          </w:p>
        </w:tc>
      </w:tr>
      <w:tr w:rsidR="00A24185" w14:paraId="25556E7F" w14:textId="77777777" w:rsidTr="000F63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14:paraId="1D96934E" w14:textId="77777777" w:rsidR="00A24185" w:rsidRPr="007E7303" w:rsidRDefault="00A24185" w:rsidP="00EA0F48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349DD06F" w14:textId="77777777" w:rsidR="00A24185" w:rsidRPr="007E7303" w:rsidRDefault="00A24185" w:rsidP="00EA0F48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 w:hint="eastAsia"/>
                <w:noProof/>
                <w:sz w:val="22"/>
                <w:szCs w:val="22"/>
              </w:rPr>
              <w:t>國務支出</w:t>
            </w:r>
          </w:p>
        </w:tc>
        <w:tc>
          <w:tcPr>
            <w:tcW w:w="1654" w:type="dxa"/>
            <w:shd w:val="clear" w:color="auto" w:fill="auto"/>
          </w:tcPr>
          <w:p w14:paraId="2551F589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4455FFC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40,035,122</w:t>
            </w:r>
          </w:p>
        </w:tc>
        <w:tc>
          <w:tcPr>
            <w:tcW w:w="1470" w:type="dxa"/>
            <w:shd w:val="clear" w:color="auto" w:fill="auto"/>
          </w:tcPr>
          <w:p w14:paraId="048030E0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4DFAB2F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6,010</w:t>
            </w:r>
          </w:p>
        </w:tc>
        <w:tc>
          <w:tcPr>
            <w:tcW w:w="1470" w:type="dxa"/>
            <w:shd w:val="clear" w:color="auto" w:fill="auto"/>
          </w:tcPr>
          <w:p w14:paraId="53B7118D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1292225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27,926,112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120FA9B4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DEE2412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33EAC3E5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069FDAF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12,103,000</w:t>
            </w:r>
          </w:p>
        </w:tc>
        <w:tc>
          <w:tcPr>
            <w:tcW w:w="1470" w:type="dxa"/>
            <w:shd w:val="clear" w:color="auto" w:fill="auto"/>
          </w:tcPr>
          <w:p w14:paraId="0D360615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C940F7F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7235A00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24063F9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2B484D95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FD50601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A5402AA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3F73DB4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3F06E54D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6979CAF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6,010</w:t>
            </w:r>
          </w:p>
        </w:tc>
        <w:tc>
          <w:tcPr>
            <w:tcW w:w="1470" w:type="dxa"/>
            <w:shd w:val="clear" w:color="auto" w:fill="auto"/>
          </w:tcPr>
          <w:p w14:paraId="016293A9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DC762B5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27,926,112</w:t>
            </w:r>
          </w:p>
        </w:tc>
        <w:tc>
          <w:tcPr>
            <w:tcW w:w="1470" w:type="dxa"/>
            <w:shd w:val="clear" w:color="auto" w:fill="auto"/>
          </w:tcPr>
          <w:p w14:paraId="252288F5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8ECDDB8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7202B6F4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D31AA0C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12,103,000</w:t>
            </w:r>
          </w:p>
        </w:tc>
      </w:tr>
      <w:tr w:rsidR="00A24185" w14:paraId="7A48B529" w14:textId="77777777" w:rsidTr="000F63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14:paraId="597CB369" w14:textId="77777777" w:rsidR="00A24185" w:rsidRPr="007E7303" w:rsidRDefault="00A24185" w:rsidP="00EA0F48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 w:hint="eastAsia"/>
                <w:noProof/>
                <w:sz w:val="22"/>
                <w:szCs w:val="22"/>
              </w:rPr>
              <w:t>110－112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1FFBA29B" w14:textId="77777777" w:rsidR="00A24185" w:rsidRPr="007E7303" w:rsidRDefault="00A24185" w:rsidP="00EA0F48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 w:hint="eastAsia"/>
                <w:noProof/>
                <w:sz w:val="22"/>
                <w:szCs w:val="22"/>
              </w:rPr>
              <w:t>行政支出</w:t>
            </w:r>
          </w:p>
        </w:tc>
        <w:tc>
          <w:tcPr>
            <w:tcW w:w="1654" w:type="dxa"/>
            <w:shd w:val="clear" w:color="auto" w:fill="auto"/>
          </w:tcPr>
          <w:p w14:paraId="1399D786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FEDE089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414,369,869</w:t>
            </w:r>
          </w:p>
        </w:tc>
        <w:tc>
          <w:tcPr>
            <w:tcW w:w="1470" w:type="dxa"/>
            <w:shd w:val="clear" w:color="auto" w:fill="auto"/>
          </w:tcPr>
          <w:p w14:paraId="33CBABBB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787F51C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633,022</w:t>
            </w:r>
          </w:p>
        </w:tc>
        <w:tc>
          <w:tcPr>
            <w:tcW w:w="1470" w:type="dxa"/>
            <w:shd w:val="clear" w:color="auto" w:fill="auto"/>
          </w:tcPr>
          <w:p w14:paraId="25D2F449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8F26871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384,647,043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769D7B4F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29071C0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4A688387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68AB566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29,089,804</w:t>
            </w:r>
          </w:p>
        </w:tc>
        <w:tc>
          <w:tcPr>
            <w:tcW w:w="1470" w:type="dxa"/>
            <w:shd w:val="clear" w:color="auto" w:fill="auto"/>
          </w:tcPr>
          <w:p w14:paraId="325DDE5A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627E36F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34CF0C4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9BD6811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24E3E5A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EBAC4EF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2E21CE2F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1EFA4E2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41955AB4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9C574C0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633,022</w:t>
            </w:r>
          </w:p>
        </w:tc>
        <w:tc>
          <w:tcPr>
            <w:tcW w:w="1470" w:type="dxa"/>
            <w:shd w:val="clear" w:color="auto" w:fill="auto"/>
          </w:tcPr>
          <w:p w14:paraId="471C968F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EC8B741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384,647,043</w:t>
            </w:r>
          </w:p>
        </w:tc>
        <w:tc>
          <w:tcPr>
            <w:tcW w:w="1470" w:type="dxa"/>
            <w:shd w:val="clear" w:color="auto" w:fill="auto"/>
          </w:tcPr>
          <w:p w14:paraId="652B0124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DD7BBB0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18482136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22ED907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29,089,804</w:t>
            </w:r>
          </w:p>
        </w:tc>
      </w:tr>
      <w:tr w:rsidR="00A24185" w14:paraId="27C9C4FF" w14:textId="77777777" w:rsidTr="000F63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14:paraId="525ADB02" w14:textId="77777777" w:rsidR="00A24185" w:rsidRPr="007E7303" w:rsidRDefault="00A24185" w:rsidP="00EA0F48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 w:hint="eastAsia"/>
                <w:noProof/>
                <w:sz w:val="22"/>
                <w:szCs w:val="22"/>
              </w:rPr>
              <w:t>109－112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290B1F9" w14:textId="77777777" w:rsidR="00A24185" w:rsidRPr="007E7303" w:rsidRDefault="00A24185" w:rsidP="00EA0F48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 w:hint="eastAsia"/>
                <w:noProof/>
                <w:sz w:val="22"/>
                <w:szCs w:val="22"/>
              </w:rPr>
              <w:t>立法支出</w:t>
            </w:r>
          </w:p>
        </w:tc>
        <w:tc>
          <w:tcPr>
            <w:tcW w:w="1654" w:type="dxa"/>
            <w:shd w:val="clear" w:color="auto" w:fill="auto"/>
          </w:tcPr>
          <w:p w14:paraId="0408538F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E7A4DF9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207,267,415</w:t>
            </w:r>
          </w:p>
        </w:tc>
        <w:tc>
          <w:tcPr>
            <w:tcW w:w="1470" w:type="dxa"/>
            <w:shd w:val="clear" w:color="auto" w:fill="auto"/>
          </w:tcPr>
          <w:p w14:paraId="450E1CB1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96F9BA6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14,868,547</w:t>
            </w:r>
          </w:p>
        </w:tc>
        <w:tc>
          <w:tcPr>
            <w:tcW w:w="1470" w:type="dxa"/>
            <w:shd w:val="clear" w:color="auto" w:fill="auto"/>
          </w:tcPr>
          <w:p w14:paraId="59B317FA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6ABC882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113,757,528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4737F247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8565978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33B33BF8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E1057BB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78,641,340</w:t>
            </w:r>
          </w:p>
        </w:tc>
        <w:tc>
          <w:tcPr>
            <w:tcW w:w="1470" w:type="dxa"/>
            <w:shd w:val="clear" w:color="auto" w:fill="auto"/>
          </w:tcPr>
          <w:p w14:paraId="54029B71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312174B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8145888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F9553C4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4EBB686F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6A24943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1AE14823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F99346A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437CAE35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1341015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14,868,547</w:t>
            </w:r>
          </w:p>
        </w:tc>
        <w:tc>
          <w:tcPr>
            <w:tcW w:w="1470" w:type="dxa"/>
            <w:shd w:val="clear" w:color="auto" w:fill="auto"/>
          </w:tcPr>
          <w:p w14:paraId="6559AD86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C62DADA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113,757,528</w:t>
            </w:r>
          </w:p>
        </w:tc>
        <w:tc>
          <w:tcPr>
            <w:tcW w:w="1470" w:type="dxa"/>
            <w:shd w:val="clear" w:color="auto" w:fill="auto"/>
          </w:tcPr>
          <w:p w14:paraId="3772A99F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4E21D17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3182DD83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478C27C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78,641,340</w:t>
            </w:r>
          </w:p>
        </w:tc>
      </w:tr>
      <w:tr w:rsidR="00A24185" w14:paraId="0F3DACFC" w14:textId="77777777" w:rsidTr="000F63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14:paraId="02973C16" w14:textId="77777777" w:rsidR="00A24185" w:rsidRPr="007E7303" w:rsidRDefault="00A24185" w:rsidP="00EA0F48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 w:hint="eastAsia"/>
                <w:noProof/>
                <w:sz w:val="22"/>
                <w:szCs w:val="22"/>
              </w:rPr>
              <w:t>110－112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EE8DC79" w14:textId="77777777" w:rsidR="00A24185" w:rsidRPr="007E7303" w:rsidRDefault="00A24185" w:rsidP="00EA0F48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 w:hint="eastAsia"/>
                <w:noProof/>
                <w:sz w:val="22"/>
                <w:szCs w:val="22"/>
              </w:rPr>
              <w:t>司法支出</w:t>
            </w:r>
          </w:p>
        </w:tc>
        <w:tc>
          <w:tcPr>
            <w:tcW w:w="1654" w:type="dxa"/>
            <w:shd w:val="clear" w:color="auto" w:fill="auto"/>
          </w:tcPr>
          <w:p w14:paraId="465F0EE9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216,982,281</w:t>
            </w:r>
          </w:p>
          <w:p w14:paraId="47CBE247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1,929,316,005</w:t>
            </w:r>
          </w:p>
        </w:tc>
        <w:tc>
          <w:tcPr>
            <w:tcW w:w="1470" w:type="dxa"/>
            <w:shd w:val="clear" w:color="auto" w:fill="auto"/>
          </w:tcPr>
          <w:p w14:paraId="73B48B44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268,692</w:t>
            </w:r>
          </w:p>
          <w:p w14:paraId="704FA8DC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72,380,593</w:t>
            </w:r>
          </w:p>
        </w:tc>
        <w:tc>
          <w:tcPr>
            <w:tcW w:w="1470" w:type="dxa"/>
            <w:shd w:val="clear" w:color="auto" w:fill="auto"/>
          </w:tcPr>
          <w:p w14:paraId="3B0DF52F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116,679,396</w:t>
            </w:r>
          </w:p>
          <w:p w14:paraId="2183F041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1,120,705,938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5DA4C1D5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60,168,631</w:t>
            </w:r>
          </w:p>
          <w:p w14:paraId="14ACE884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- 60,168,631</w:t>
            </w:r>
          </w:p>
        </w:tc>
        <w:tc>
          <w:tcPr>
            <w:tcW w:w="1470" w:type="dxa"/>
            <w:shd w:val="clear" w:color="auto" w:fill="auto"/>
          </w:tcPr>
          <w:p w14:paraId="4860C527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160,202,824</w:t>
            </w:r>
          </w:p>
          <w:p w14:paraId="437841A9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676,060,843</w:t>
            </w:r>
          </w:p>
        </w:tc>
        <w:tc>
          <w:tcPr>
            <w:tcW w:w="1470" w:type="dxa"/>
            <w:shd w:val="clear" w:color="auto" w:fill="auto"/>
          </w:tcPr>
          <w:p w14:paraId="777BB7B9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0443169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33287711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26C8C8F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9592B6F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CE400DD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1201F953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0C6B33A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11D69C41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268,692</w:t>
            </w:r>
          </w:p>
          <w:p w14:paraId="7135178B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72,380,593</w:t>
            </w:r>
          </w:p>
        </w:tc>
        <w:tc>
          <w:tcPr>
            <w:tcW w:w="1470" w:type="dxa"/>
            <w:shd w:val="clear" w:color="auto" w:fill="auto"/>
          </w:tcPr>
          <w:p w14:paraId="1CD5169A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116,679,396</w:t>
            </w:r>
          </w:p>
          <w:p w14:paraId="35D0C306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1,120,705,938</w:t>
            </w:r>
          </w:p>
        </w:tc>
        <w:tc>
          <w:tcPr>
            <w:tcW w:w="1470" w:type="dxa"/>
            <w:shd w:val="clear" w:color="auto" w:fill="auto"/>
          </w:tcPr>
          <w:p w14:paraId="24D6960C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60,168,631</w:t>
            </w:r>
          </w:p>
          <w:p w14:paraId="57470E2B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- 60,168,631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5BF77038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160,202,824</w:t>
            </w:r>
          </w:p>
          <w:p w14:paraId="3E990410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676,060,843</w:t>
            </w:r>
          </w:p>
        </w:tc>
      </w:tr>
      <w:tr w:rsidR="00A24185" w14:paraId="5AED467E" w14:textId="77777777" w:rsidTr="000F63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14:paraId="4C220AD9" w14:textId="77777777" w:rsidR="00A24185" w:rsidRPr="007E7303" w:rsidRDefault="00A24185" w:rsidP="00EA0F48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 w:hint="eastAsia"/>
                <w:noProof/>
                <w:sz w:val="22"/>
                <w:szCs w:val="22"/>
              </w:rPr>
              <w:t>95－112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510715BA" w14:textId="77777777" w:rsidR="00A24185" w:rsidRPr="007E7303" w:rsidRDefault="00A24185" w:rsidP="00EA0F48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 w:hint="eastAsia"/>
                <w:noProof/>
                <w:sz w:val="22"/>
                <w:szCs w:val="22"/>
              </w:rPr>
              <w:t>考試支出</w:t>
            </w:r>
          </w:p>
        </w:tc>
        <w:tc>
          <w:tcPr>
            <w:tcW w:w="1654" w:type="dxa"/>
            <w:shd w:val="clear" w:color="auto" w:fill="auto"/>
          </w:tcPr>
          <w:p w14:paraId="17D953D2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636,000</w:t>
            </w:r>
          </w:p>
          <w:p w14:paraId="07714B33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8,981,014</w:t>
            </w:r>
          </w:p>
        </w:tc>
        <w:tc>
          <w:tcPr>
            <w:tcW w:w="1470" w:type="dxa"/>
            <w:shd w:val="clear" w:color="auto" w:fill="auto"/>
          </w:tcPr>
          <w:p w14:paraId="205EA7F0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A5D75CE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154,310</w:t>
            </w:r>
          </w:p>
        </w:tc>
        <w:tc>
          <w:tcPr>
            <w:tcW w:w="1470" w:type="dxa"/>
            <w:shd w:val="clear" w:color="auto" w:fill="auto"/>
          </w:tcPr>
          <w:p w14:paraId="1E7D54F4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930C472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8,826,704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6EED1EE8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9C78DCA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17973A41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636,000</w:t>
            </w:r>
          </w:p>
          <w:p w14:paraId="1FA2881D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394C725D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4CC2B9B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7B1C0A2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937F333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279B807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295CFD6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8534923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E29C26C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131462B5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01B7972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154,310</w:t>
            </w:r>
          </w:p>
        </w:tc>
        <w:tc>
          <w:tcPr>
            <w:tcW w:w="1470" w:type="dxa"/>
            <w:shd w:val="clear" w:color="auto" w:fill="auto"/>
          </w:tcPr>
          <w:p w14:paraId="090ECD07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7DC4B61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8,826,704</w:t>
            </w:r>
          </w:p>
        </w:tc>
        <w:tc>
          <w:tcPr>
            <w:tcW w:w="1470" w:type="dxa"/>
            <w:shd w:val="clear" w:color="auto" w:fill="auto"/>
          </w:tcPr>
          <w:p w14:paraId="794486CD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4F45A03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3D2E0287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636,000</w:t>
            </w:r>
          </w:p>
          <w:p w14:paraId="2923BBED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</w:tr>
      <w:tr w:rsidR="00A24185" w14:paraId="358CEF5A" w14:textId="77777777" w:rsidTr="000F63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14:paraId="5BB62FFB" w14:textId="77777777" w:rsidR="00A24185" w:rsidRPr="007E7303" w:rsidRDefault="00A24185" w:rsidP="00EA0F48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 w:hint="eastAsia"/>
                <w:noProof/>
                <w:sz w:val="22"/>
                <w:szCs w:val="22"/>
              </w:rPr>
              <w:t>111－112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75B92B6" w14:textId="77777777" w:rsidR="00A24185" w:rsidRPr="007E7303" w:rsidRDefault="00A24185" w:rsidP="00EA0F48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 w:hint="eastAsia"/>
                <w:noProof/>
                <w:sz w:val="22"/>
                <w:szCs w:val="22"/>
              </w:rPr>
              <w:t>監察支出</w:t>
            </w:r>
          </w:p>
        </w:tc>
        <w:tc>
          <w:tcPr>
            <w:tcW w:w="1654" w:type="dxa"/>
            <w:shd w:val="clear" w:color="auto" w:fill="auto"/>
          </w:tcPr>
          <w:p w14:paraId="0F184ADA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1FC550D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20,096,471</w:t>
            </w:r>
          </w:p>
        </w:tc>
        <w:tc>
          <w:tcPr>
            <w:tcW w:w="1470" w:type="dxa"/>
            <w:shd w:val="clear" w:color="auto" w:fill="auto"/>
          </w:tcPr>
          <w:p w14:paraId="3857B4FB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7C6D22F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1,119,742</w:t>
            </w:r>
          </w:p>
        </w:tc>
        <w:tc>
          <w:tcPr>
            <w:tcW w:w="1470" w:type="dxa"/>
            <w:shd w:val="clear" w:color="auto" w:fill="auto"/>
          </w:tcPr>
          <w:p w14:paraId="417A161D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3AF237E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16,846,729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70F13ACA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169430D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E3E4AAC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6C3998D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2,130,000</w:t>
            </w:r>
          </w:p>
        </w:tc>
        <w:tc>
          <w:tcPr>
            <w:tcW w:w="1470" w:type="dxa"/>
            <w:shd w:val="clear" w:color="auto" w:fill="auto"/>
          </w:tcPr>
          <w:p w14:paraId="78E693CE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0C14105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0E827F8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552360C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DF06C35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B742537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1C48179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AA7FEA3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39E07A79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3C743D4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1,119,742</w:t>
            </w:r>
          </w:p>
        </w:tc>
        <w:tc>
          <w:tcPr>
            <w:tcW w:w="1470" w:type="dxa"/>
            <w:shd w:val="clear" w:color="auto" w:fill="auto"/>
          </w:tcPr>
          <w:p w14:paraId="3E820DFB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E5F3AAA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16,846,729</w:t>
            </w:r>
          </w:p>
        </w:tc>
        <w:tc>
          <w:tcPr>
            <w:tcW w:w="1470" w:type="dxa"/>
            <w:shd w:val="clear" w:color="auto" w:fill="auto"/>
          </w:tcPr>
          <w:p w14:paraId="465A557D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28E6C10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7CD45882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95463FE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2,130,000</w:t>
            </w:r>
          </w:p>
        </w:tc>
      </w:tr>
      <w:tr w:rsidR="00A24185" w14:paraId="7982FF1F" w14:textId="77777777" w:rsidTr="000F63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14:paraId="7AC70EB5" w14:textId="77777777" w:rsidR="00A24185" w:rsidRPr="007E7303" w:rsidRDefault="00A24185" w:rsidP="00EA0F48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 w:hint="eastAsia"/>
                <w:noProof/>
                <w:sz w:val="22"/>
                <w:szCs w:val="22"/>
              </w:rPr>
              <w:t>108－112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418C2CBE" w14:textId="77777777" w:rsidR="00A24185" w:rsidRPr="007E7303" w:rsidRDefault="00A24185" w:rsidP="00EA0F48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 w:hint="eastAsia"/>
                <w:noProof/>
                <w:sz w:val="22"/>
                <w:szCs w:val="22"/>
              </w:rPr>
              <w:t>民政支出</w:t>
            </w:r>
          </w:p>
        </w:tc>
        <w:tc>
          <w:tcPr>
            <w:tcW w:w="1654" w:type="dxa"/>
            <w:shd w:val="clear" w:color="auto" w:fill="auto"/>
          </w:tcPr>
          <w:p w14:paraId="399D3995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259,584,131</w:t>
            </w:r>
          </w:p>
          <w:p w14:paraId="5FB6EAAF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3,954,349,195</w:t>
            </w:r>
          </w:p>
        </w:tc>
        <w:tc>
          <w:tcPr>
            <w:tcW w:w="1470" w:type="dxa"/>
            <w:shd w:val="clear" w:color="auto" w:fill="auto"/>
          </w:tcPr>
          <w:p w14:paraId="07562873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1,035,296</w:t>
            </w:r>
          </w:p>
          <w:p w14:paraId="0F5A7456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49,144,764</w:t>
            </w:r>
          </w:p>
        </w:tc>
        <w:tc>
          <w:tcPr>
            <w:tcW w:w="1470" w:type="dxa"/>
            <w:shd w:val="clear" w:color="auto" w:fill="auto"/>
          </w:tcPr>
          <w:p w14:paraId="1C2DAF55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113,769,091</w:t>
            </w:r>
          </w:p>
          <w:p w14:paraId="1FAC0A2D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3,412,886,774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260F1FF7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6,920,953</w:t>
            </w:r>
          </w:p>
          <w:p w14:paraId="2D4A0260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- 6,920,953</w:t>
            </w:r>
          </w:p>
        </w:tc>
        <w:tc>
          <w:tcPr>
            <w:tcW w:w="1470" w:type="dxa"/>
            <w:shd w:val="clear" w:color="auto" w:fill="auto"/>
          </w:tcPr>
          <w:p w14:paraId="0B49E6D5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151,700,697</w:t>
            </w:r>
          </w:p>
          <w:p w14:paraId="2D293792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485,396,704</w:t>
            </w:r>
          </w:p>
        </w:tc>
        <w:tc>
          <w:tcPr>
            <w:tcW w:w="1470" w:type="dxa"/>
            <w:shd w:val="clear" w:color="auto" w:fill="auto"/>
          </w:tcPr>
          <w:p w14:paraId="2145ACBD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9009A31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72800DF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4B65842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264AF85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BAE6F77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DF6DC4F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26E7F64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419FE1C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1,035,296</w:t>
            </w:r>
          </w:p>
          <w:p w14:paraId="24366FC2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49,144,764</w:t>
            </w:r>
          </w:p>
        </w:tc>
        <w:tc>
          <w:tcPr>
            <w:tcW w:w="1470" w:type="dxa"/>
            <w:shd w:val="clear" w:color="auto" w:fill="auto"/>
          </w:tcPr>
          <w:p w14:paraId="576A3B6B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113,769,091</w:t>
            </w:r>
          </w:p>
          <w:p w14:paraId="21765ED3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3,412,886,774</w:t>
            </w:r>
          </w:p>
        </w:tc>
        <w:tc>
          <w:tcPr>
            <w:tcW w:w="1470" w:type="dxa"/>
            <w:shd w:val="clear" w:color="auto" w:fill="auto"/>
          </w:tcPr>
          <w:p w14:paraId="55208E28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6,920,953</w:t>
            </w:r>
          </w:p>
          <w:p w14:paraId="5CFA75A3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- 6,920,953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0F7FD7A4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151,700,697</w:t>
            </w:r>
          </w:p>
          <w:p w14:paraId="368077DC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485,396,704</w:t>
            </w:r>
          </w:p>
        </w:tc>
      </w:tr>
      <w:tr w:rsidR="00A24185" w14:paraId="28D91AAE" w14:textId="77777777" w:rsidTr="000F63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14:paraId="31823E0D" w14:textId="77777777" w:rsidR="00A24185" w:rsidRPr="007E7303" w:rsidRDefault="00A24185" w:rsidP="00EA0F48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 w:hint="eastAsia"/>
                <w:noProof/>
                <w:sz w:val="22"/>
                <w:szCs w:val="22"/>
              </w:rPr>
              <w:t>110－112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6C9340E0" w14:textId="77777777" w:rsidR="00A24185" w:rsidRPr="007E7303" w:rsidRDefault="00A24185" w:rsidP="00EA0F48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 w:hint="eastAsia"/>
                <w:noProof/>
                <w:sz w:val="22"/>
                <w:szCs w:val="22"/>
              </w:rPr>
              <w:t>警政支出</w:t>
            </w:r>
          </w:p>
        </w:tc>
        <w:tc>
          <w:tcPr>
            <w:tcW w:w="1654" w:type="dxa"/>
            <w:shd w:val="clear" w:color="auto" w:fill="auto"/>
          </w:tcPr>
          <w:p w14:paraId="682CCE81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242,550,437</w:t>
            </w:r>
          </w:p>
          <w:p w14:paraId="19FB11E4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1,069,924,420</w:t>
            </w:r>
          </w:p>
        </w:tc>
        <w:tc>
          <w:tcPr>
            <w:tcW w:w="1470" w:type="dxa"/>
            <w:shd w:val="clear" w:color="auto" w:fill="auto"/>
          </w:tcPr>
          <w:p w14:paraId="4FEA284D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518EEF5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1,960,813</w:t>
            </w:r>
          </w:p>
        </w:tc>
        <w:tc>
          <w:tcPr>
            <w:tcW w:w="1470" w:type="dxa"/>
            <w:shd w:val="clear" w:color="auto" w:fill="auto"/>
          </w:tcPr>
          <w:p w14:paraId="089416CE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235,828,537</w:t>
            </w:r>
          </w:p>
          <w:p w14:paraId="343BA298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288,948,338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6ED97F2D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394,319,550</w:t>
            </w:r>
          </w:p>
          <w:p w14:paraId="28F0D903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- 394,319,550</w:t>
            </w:r>
          </w:p>
        </w:tc>
        <w:tc>
          <w:tcPr>
            <w:tcW w:w="1470" w:type="dxa"/>
            <w:shd w:val="clear" w:color="auto" w:fill="auto"/>
          </w:tcPr>
          <w:p w14:paraId="3AC1FEB7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401,041,450</w:t>
            </w:r>
          </w:p>
          <w:p w14:paraId="3F5575EB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384,695,719</w:t>
            </w:r>
          </w:p>
        </w:tc>
        <w:tc>
          <w:tcPr>
            <w:tcW w:w="1470" w:type="dxa"/>
            <w:shd w:val="clear" w:color="auto" w:fill="auto"/>
          </w:tcPr>
          <w:p w14:paraId="4C997E21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78895F3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DED5C94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6055050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4E6EFE4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A8DEE12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11F30647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3448E30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80F8A59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73B5A0A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1,960,813</w:t>
            </w:r>
          </w:p>
        </w:tc>
        <w:tc>
          <w:tcPr>
            <w:tcW w:w="1470" w:type="dxa"/>
            <w:shd w:val="clear" w:color="auto" w:fill="auto"/>
          </w:tcPr>
          <w:p w14:paraId="7AFA0613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235,828,537</w:t>
            </w:r>
          </w:p>
          <w:p w14:paraId="64C7FBF0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288,948,338</w:t>
            </w:r>
          </w:p>
        </w:tc>
        <w:tc>
          <w:tcPr>
            <w:tcW w:w="1470" w:type="dxa"/>
            <w:shd w:val="clear" w:color="auto" w:fill="auto"/>
          </w:tcPr>
          <w:p w14:paraId="67191BE6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394,319,550</w:t>
            </w:r>
          </w:p>
          <w:p w14:paraId="49502E1B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- 394,319,550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24059CB3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401,041,450</w:t>
            </w:r>
          </w:p>
          <w:p w14:paraId="06593F2B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384,695,719</w:t>
            </w:r>
          </w:p>
        </w:tc>
      </w:tr>
      <w:tr w:rsidR="00A24185" w14:paraId="1BA16759" w14:textId="77777777" w:rsidTr="000F63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14:paraId="2BE158AF" w14:textId="77777777" w:rsidR="00A24185" w:rsidRPr="007E7303" w:rsidRDefault="00A24185" w:rsidP="00EA0F48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 w:hint="eastAsia"/>
                <w:noProof/>
                <w:sz w:val="22"/>
                <w:szCs w:val="22"/>
              </w:rPr>
              <w:t>108－112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F13F262" w14:textId="77777777" w:rsidR="00A24185" w:rsidRPr="007E7303" w:rsidRDefault="00A24185" w:rsidP="00EA0F48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 w:hint="eastAsia"/>
                <w:noProof/>
                <w:sz w:val="22"/>
                <w:szCs w:val="22"/>
              </w:rPr>
              <w:t>外交支出</w:t>
            </w:r>
          </w:p>
        </w:tc>
        <w:tc>
          <w:tcPr>
            <w:tcW w:w="1654" w:type="dxa"/>
            <w:shd w:val="clear" w:color="auto" w:fill="auto"/>
          </w:tcPr>
          <w:p w14:paraId="3B469E60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5,253,528,159</w:t>
            </w:r>
          </w:p>
          <w:p w14:paraId="1F369D9F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8,625,310,861</w:t>
            </w:r>
          </w:p>
        </w:tc>
        <w:tc>
          <w:tcPr>
            <w:tcW w:w="1470" w:type="dxa"/>
            <w:shd w:val="clear" w:color="auto" w:fill="auto"/>
          </w:tcPr>
          <w:p w14:paraId="0D49A0F3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151,053,411</w:t>
            </w:r>
          </w:p>
          <w:p w14:paraId="5CB048FE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832,049,324</w:t>
            </w:r>
          </w:p>
        </w:tc>
        <w:tc>
          <w:tcPr>
            <w:tcW w:w="1470" w:type="dxa"/>
            <w:shd w:val="clear" w:color="auto" w:fill="auto"/>
          </w:tcPr>
          <w:p w14:paraId="71ED1362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3,033,303,076</w:t>
            </w:r>
          </w:p>
          <w:p w14:paraId="2F0D9203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1,625,544,775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36A736DC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1,070,647,089</w:t>
            </w:r>
          </w:p>
          <w:p w14:paraId="47F0717C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- 1,070,647,089</w:t>
            </w:r>
          </w:p>
        </w:tc>
        <w:tc>
          <w:tcPr>
            <w:tcW w:w="1470" w:type="dxa"/>
            <w:shd w:val="clear" w:color="auto" w:fill="auto"/>
          </w:tcPr>
          <w:p w14:paraId="6E3E7A89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3,139,818,761</w:t>
            </w:r>
          </w:p>
          <w:p w14:paraId="6DEFC776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5,097,069,673</w:t>
            </w:r>
          </w:p>
        </w:tc>
        <w:tc>
          <w:tcPr>
            <w:tcW w:w="1470" w:type="dxa"/>
            <w:shd w:val="clear" w:color="auto" w:fill="auto"/>
          </w:tcPr>
          <w:p w14:paraId="22C3F713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2EA5B75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3C38341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E8F0FBA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15B5ED6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95212C8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1CA750BC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9D0FA1D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4117FEC1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151,053,411</w:t>
            </w:r>
          </w:p>
          <w:p w14:paraId="5095123F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832,049,324</w:t>
            </w:r>
          </w:p>
        </w:tc>
        <w:tc>
          <w:tcPr>
            <w:tcW w:w="1470" w:type="dxa"/>
            <w:shd w:val="clear" w:color="auto" w:fill="auto"/>
          </w:tcPr>
          <w:p w14:paraId="01E9D674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3,033,303,076</w:t>
            </w:r>
          </w:p>
          <w:p w14:paraId="02D4D246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1,625,544,775</w:t>
            </w:r>
          </w:p>
        </w:tc>
        <w:tc>
          <w:tcPr>
            <w:tcW w:w="1470" w:type="dxa"/>
            <w:shd w:val="clear" w:color="auto" w:fill="auto"/>
          </w:tcPr>
          <w:p w14:paraId="39936867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1,070,647,089</w:t>
            </w:r>
          </w:p>
          <w:p w14:paraId="6718FEE5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- 1,070,647,089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44F77454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3,139,818,761</w:t>
            </w:r>
          </w:p>
          <w:p w14:paraId="64368BE3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5,097,069,673</w:t>
            </w:r>
          </w:p>
        </w:tc>
      </w:tr>
      <w:tr w:rsidR="00A24185" w14:paraId="2F1C5BC3" w14:textId="77777777" w:rsidTr="000F63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14:paraId="1A0679AE" w14:textId="77777777" w:rsidR="00A24185" w:rsidRPr="007E7303" w:rsidRDefault="00A24185" w:rsidP="00EA0F48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 w:hint="eastAsia"/>
                <w:noProof/>
                <w:sz w:val="22"/>
                <w:szCs w:val="22"/>
              </w:rPr>
              <w:t>110－112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576D278" w14:textId="77777777" w:rsidR="00A24185" w:rsidRPr="007E7303" w:rsidRDefault="00A24185" w:rsidP="00EA0F48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 w:hint="eastAsia"/>
                <w:noProof/>
                <w:sz w:val="22"/>
                <w:szCs w:val="22"/>
              </w:rPr>
              <w:t>財務支出</w:t>
            </w:r>
          </w:p>
        </w:tc>
        <w:tc>
          <w:tcPr>
            <w:tcW w:w="1654" w:type="dxa"/>
            <w:shd w:val="clear" w:color="auto" w:fill="auto"/>
          </w:tcPr>
          <w:p w14:paraId="3A74F94C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13,673,295</w:t>
            </w:r>
          </w:p>
          <w:p w14:paraId="348C98D3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927,245,303</w:t>
            </w:r>
          </w:p>
        </w:tc>
        <w:tc>
          <w:tcPr>
            <w:tcW w:w="1470" w:type="dxa"/>
            <w:shd w:val="clear" w:color="auto" w:fill="auto"/>
          </w:tcPr>
          <w:p w14:paraId="10CFA3AF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8C71990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7,985,842</w:t>
            </w:r>
          </w:p>
        </w:tc>
        <w:tc>
          <w:tcPr>
            <w:tcW w:w="1470" w:type="dxa"/>
            <w:shd w:val="clear" w:color="auto" w:fill="auto"/>
          </w:tcPr>
          <w:p w14:paraId="592C6A80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13,673,295</w:t>
            </w:r>
          </w:p>
          <w:p w14:paraId="17FE8B64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556,354,009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1B363B78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A9430A8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21B4A23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BF807E5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362,905,452</w:t>
            </w:r>
          </w:p>
        </w:tc>
        <w:tc>
          <w:tcPr>
            <w:tcW w:w="1470" w:type="dxa"/>
            <w:shd w:val="clear" w:color="auto" w:fill="auto"/>
          </w:tcPr>
          <w:p w14:paraId="15539451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26D9CC6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2243E5C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3790E83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162E8F30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337D585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00701D1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7DD991A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B473CAE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6EFCEEE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7,985,842</w:t>
            </w:r>
          </w:p>
        </w:tc>
        <w:tc>
          <w:tcPr>
            <w:tcW w:w="1470" w:type="dxa"/>
            <w:shd w:val="clear" w:color="auto" w:fill="auto"/>
          </w:tcPr>
          <w:p w14:paraId="48E253A2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13,673,295</w:t>
            </w:r>
          </w:p>
          <w:p w14:paraId="2DAF3928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556,354,009</w:t>
            </w:r>
          </w:p>
        </w:tc>
        <w:tc>
          <w:tcPr>
            <w:tcW w:w="1470" w:type="dxa"/>
            <w:shd w:val="clear" w:color="auto" w:fill="auto"/>
          </w:tcPr>
          <w:p w14:paraId="36307C10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D14450E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0DAA22B9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302D7C4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362,905,452</w:t>
            </w:r>
          </w:p>
        </w:tc>
      </w:tr>
      <w:tr w:rsidR="00A24185" w14:paraId="6FC45660" w14:textId="77777777" w:rsidTr="000F63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14:paraId="6DF90E58" w14:textId="77777777" w:rsidR="00A24185" w:rsidRPr="007E7303" w:rsidRDefault="00A24185" w:rsidP="00EA0F48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6A84341" w14:textId="77777777" w:rsidR="00A24185" w:rsidRPr="007E7303" w:rsidRDefault="00A24185" w:rsidP="00EA0F48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 w:hint="eastAsia"/>
                <w:noProof/>
                <w:sz w:val="22"/>
                <w:szCs w:val="22"/>
              </w:rPr>
              <w:t>僑務支出</w:t>
            </w:r>
          </w:p>
        </w:tc>
        <w:tc>
          <w:tcPr>
            <w:tcW w:w="1654" w:type="dxa"/>
            <w:shd w:val="clear" w:color="auto" w:fill="auto"/>
          </w:tcPr>
          <w:p w14:paraId="0028BCB4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5DBFFB0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2,912,468</w:t>
            </w:r>
          </w:p>
        </w:tc>
        <w:tc>
          <w:tcPr>
            <w:tcW w:w="1470" w:type="dxa"/>
            <w:shd w:val="clear" w:color="auto" w:fill="auto"/>
          </w:tcPr>
          <w:p w14:paraId="53ECC28D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CF08B9E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88,972</w:t>
            </w:r>
          </w:p>
        </w:tc>
        <w:tc>
          <w:tcPr>
            <w:tcW w:w="1470" w:type="dxa"/>
            <w:shd w:val="clear" w:color="auto" w:fill="auto"/>
          </w:tcPr>
          <w:p w14:paraId="7328F18E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4C7C788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2,823,496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7F3E5217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4E04A93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B999395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DBFC572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1068C3E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33EFA99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22206B6B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0C5A550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4963DCCE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71AB683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6D873BD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8DD03AE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1E32B51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30174A2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88,972</w:t>
            </w:r>
          </w:p>
        </w:tc>
        <w:tc>
          <w:tcPr>
            <w:tcW w:w="1470" w:type="dxa"/>
            <w:shd w:val="clear" w:color="auto" w:fill="auto"/>
          </w:tcPr>
          <w:p w14:paraId="69E412CA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DB1B919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2,823,496</w:t>
            </w:r>
          </w:p>
        </w:tc>
        <w:tc>
          <w:tcPr>
            <w:tcW w:w="1470" w:type="dxa"/>
            <w:shd w:val="clear" w:color="auto" w:fill="auto"/>
          </w:tcPr>
          <w:p w14:paraId="5616F7F4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A333FDB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2B2583D6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93F62F6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</w:tr>
      <w:tr w:rsidR="00A24185" w14:paraId="2B1CC877" w14:textId="77777777" w:rsidTr="000F63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14:paraId="5A328700" w14:textId="77777777" w:rsidR="00A24185" w:rsidRPr="007E7303" w:rsidRDefault="00A24185" w:rsidP="00EA0F48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 w:hint="eastAsia"/>
                <w:noProof/>
                <w:sz w:val="22"/>
                <w:szCs w:val="22"/>
              </w:rPr>
              <w:t>108－112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5F71FB04" w14:textId="77777777" w:rsidR="00A24185" w:rsidRPr="007E7303" w:rsidRDefault="00A24185" w:rsidP="00EA0F48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 w:hint="eastAsia"/>
                <w:noProof/>
                <w:sz w:val="22"/>
                <w:szCs w:val="22"/>
              </w:rPr>
              <w:t>國防支出</w:t>
            </w:r>
          </w:p>
        </w:tc>
        <w:tc>
          <w:tcPr>
            <w:tcW w:w="1654" w:type="dxa"/>
            <w:shd w:val="clear" w:color="auto" w:fill="auto"/>
          </w:tcPr>
          <w:p w14:paraId="32B7B77F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D076451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45,571,982,198</w:t>
            </w:r>
          </w:p>
        </w:tc>
        <w:tc>
          <w:tcPr>
            <w:tcW w:w="1470" w:type="dxa"/>
            <w:shd w:val="clear" w:color="auto" w:fill="auto"/>
          </w:tcPr>
          <w:p w14:paraId="2FA067D2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7BBA873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174,236,688</w:t>
            </w:r>
          </w:p>
        </w:tc>
        <w:tc>
          <w:tcPr>
            <w:tcW w:w="1470" w:type="dxa"/>
            <w:shd w:val="clear" w:color="auto" w:fill="auto"/>
          </w:tcPr>
          <w:p w14:paraId="353A105B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F923EF7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26,113,598,520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78863D47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0E9CBCC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343C2674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29C05B6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19,284,146,990</w:t>
            </w:r>
          </w:p>
        </w:tc>
        <w:tc>
          <w:tcPr>
            <w:tcW w:w="1470" w:type="dxa"/>
            <w:shd w:val="clear" w:color="auto" w:fill="auto"/>
          </w:tcPr>
          <w:p w14:paraId="3693DB3A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14E1E2E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CE8C0F4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83EF5E1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1,636,385</w:t>
            </w:r>
          </w:p>
        </w:tc>
        <w:tc>
          <w:tcPr>
            <w:tcW w:w="1470" w:type="dxa"/>
            <w:shd w:val="clear" w:color="auto" w:fill="auto"/>
          </w:tcPr>
          <w:p w14:paraId="026B9D25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5785733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24B639AA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DCEFC28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- 1,636,385</w:t>
            </w:r>
          </w:p>
        </w:tc>
        <w:tc>
          <w:tcPr>
            <w:tcW w:w="1470" w:type="dxa"/>
            <w:shd w:val="clear" w:color="auto" w:fill="auto"/>
          </w:tcPr>
          <w:p w14:paraId="08AC7CBA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C399827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174,236,688</w:t>
            </w:r>
          </w:p>
        </w:tc>
        <w:tc>
          <w:tcPr>
            <w:tcW w:w="1470" w:type="dxa"/>
            <w:shd w:val="clear" w:color="auto" w:fill="auto"/>
          </w:tcPr>
          <w:p w14:paraId="288EECEE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E243B5C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26,115,234,905</w:t>
            </w:r>
          </w:p>
        </w:tc>
        <w:tc>
          <w:tcPr>
            <w:tcW w:w="1470" w:type="dxa"/>
            <w:shd w:val="clear" w:color="auto" w:fill="auto"/>
          </w:tcPr>
          <w:p w14:paraId="1F05E42F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00F958C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30E8F7B9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4744234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19,282,510,605</w:t>
            </w:r>
          </w:p>
        </w:tc>
      </w:tr>
      <w:tr w:rsidR="00A24185" w14:paraId="72973FAC" w14:textId="77777777" w:rsidTr="000F63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14:paraId="0A435593" w14:textId="77777777" w:rsidR="00A24185" w:rsidRPr="007E7303" w:rsidRDefault="00A24185" w:rsidP="00EA0F48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 w:hint="eastAsia"/>
                <w:noProof/>
                <w:sz w:val="22"/>
                <w:szCs w:val="22"/>
              </w:rPr>
              <w:t>109－112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5436A1CC" w14:textId="77777777" w:rsidR="00A24185" w:rsidRPr="007E7303" w:rsidRDefault="00A24185" w:rsidP="00EA0F48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 w:hint="eastAsia"/>
                <w:noProof/>
                <w:sz w:val="22"/>
                <w:szCs w:val="22"/>
              </w:rPr>
              <w:t>教育支出</w:t>
            </w:r>
          </w:p>
        </w:tc>
        <w:tc>
          <w:tcPr>
            <w:tcW w:w="1654" w:type="dxa"/>
            <w:shd w:val="clear" w:color="auto" w:fill="auto"/>
          </w:tcPr>
          <w:p w14:paraId="4EE9EE31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341,281,855</w:t>
            </w:r>
          </w:p>
          <w:p w14:paraId="7F63BAE5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3,788,785,950</w:t>
            </w:r>
          </w:p>
        </w:tc>
        <w:tc>
          <w:tcPr>
            <w:tcW w:w="1470" w:type="dxa"/>
            <w:shd w:val="clear" w:color="auto" w:fill="auto"/>
          </w:tcPr>
          <w:p w14:paraId="3005CF04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35,228,712</w:t>
            </w:r>
          </w:p>
          <w:p w14:paraId="69E38E9D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190,257,220</w:t>
            </w:r>
          </w:p>
        </w:tc>
        <w:tc>
          <w:tcPr>
            <w:tcW w:w="1470" w:type="dxa"/>
            <w:shd w:val="clear" w:color="auto" w:fill="auto"/>
          </w:tcPr>
          <w:p w14:paraId="59E305C9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267,478,136</w:t>
            </w:r>
          </w:p>
          <w:p w14:paraId="7561C74F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2,793,589,589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432812FE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1,806,683</w:t>
            </w:r>
          </w:p>
          <w:p w14:paraId="736D6653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- 1,806,683</w:t>
            </w:r>
          </w:p>
        </w:tc>
        <w:tc>
          <w:tcPr>
            <w:tcW w:w="1470" w:type="dxa"/>
            <w:shd w:val="clear" w:color="auto" w:fill="auto"/>
          </w:tcPr>
          <w:p w14:paraId="46FB6601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40,381,690</w:t>
            </w:r>
          </w:p>
          <w:p w14:paraId="358504EA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803,132,458</w:t>
            </w:r>
          </w:p>
        </w:tc>
        <w:tc>
          <w:tcPr>
            <w:tcW w:w="1470" w:type="dxa"/>
            <w:shd w:val="clear" w:color="auto" w:fill="auto"/>
          </w:tcPr>
          <w:p w14:paraId="4B1A4299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979CD42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0C44979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5438165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9C7E2BF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452982C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FA4A134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9C94432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494A191E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35,228,712</w:t>
            </w:r>
          </w:p>
          <w:p w14:paraId="3AB25D67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190,257,220</w:t>
            </w:r>
          </w:p>
        </w:tc>
        <w:tc>
          <w:tcPr>
            <w:tcW w:w="1470" w:type="dxa"/>
            <w:shd w:val="clear" w:color="auto" w:fill="auto"/>
          </w:tcPr>
          <w:p w14:paraId="67B61986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267,478,136</w:t>
            </w:r>
          </w:p>
          <w:p w14:paraId="4FFE131A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2,793,589,589</w:t>
            </w:r>
          </w:p>
        </w:tc>
        <w:tc>
          <w:tcPr>
            <w:tcW w:w="1470" w:type="dxa"/>
            <w:shd w:val="clear" w:color="auto" w:fill="auto"/>
          </w:tcPr>
          <w:p w14:paraId="612FBC16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1,806,683</w:t>
            </w:r>
          </w:p>
          <w:p w14:paraId="7F4F8A8E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- 1,806,683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29835F60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40,381,690</w:t>
            </w:r>
          </w:p>
          <w:p w14:paraId="2FEEAE08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803,132,458</w:t>
            </w:r>
          </w:p>
        </w:tc>
      </w:tr>
      <w:tr w:rsidR="00A24185" w14:paraId="539B8F7F" w14:textId="77777777" w:rsidTr="000F63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14:paraId="2F72905D" w14:textId="77777777" w:rsidR="00A24185" w:rsidRPr="007E7303" w:rsidRDefault="00A24185" w:rsidP="00EA0F48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 w:hint="eastAsia"/>
                <w:noProof/>
                <w:sz w:val="22"/>
                <w:szCs w:val="22"/>
              </w:rPr>
              <w:lastRenderedPageBreak/>
              <w:t>107－112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59190265" w14:textId="77777777" w:rsidR="00A24185" w:rsidRPr="007E7303" w:rsidRDefault="00A24185" w:rsidP="00EA0F48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 w:hint="eastAsia"/>
                <w:noProof/>
                <w:sz w:val="22"/>
                <w:szCs w:val="22"/>
              </w:rPr>
              <w:t>科學支出</w:t>
            </w:r>
          </w:p>
        </w:tc>
        <w:tc>
          <w:tcPr>
            <w:tcW w:w="1654" w:type="dxa"/>
            <w:shd w:val="clear" w:color="auto" w:fill="auto"/>
          </w:tcPr>
          <w:p w14:paraId="2F7DC8E4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180,167,784</w:t>
            </w:r>
          </w:p>
          <w:p w14:paraId="07909166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8,389,391,968</w:t>
            </w:r>
          </w:p>
        </w:tc>
        <w:tc>
          <w:tcPr>
            <w:tcW w:w="1470" w:type="dxa"/>
            <w:shd w:val="clear" w:color="auto" w:fill="auto"/>
          </w:tcPr>
          <w:p w14:paraId="50269CDE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1,183,784</w:t>
            </w:r>
          </w:p>
          <w:p w14:paraId="745CCDEE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51,808,567</w:t>
            </w:r>
          </w:p>
        </w:tc>
        <w:tc>
          <w:tcPr>
            <w:tcW w:w="1470" w:type="dxa"/>
            <w:shd w:val="clear" w:color="auto" w:fill="auto"/>
          </w:tcPr>
          <w:p w14:paraId="27552923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178,979,000</w:t>
            </w:r>
          </w:p>
          <w:p w14:paraId="0917D8FE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4,154,487,471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72EC415E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27,812,877</w:t>
            </w:r>
          </w:p>
          <w:p w14:paraId="6C949CB8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- 27,812,877</w:t>
            </w:r>
          </w:p>
        </w:tc>
        <w:tc>
          <w:tcPr>
            <w:tcW w:w="1470" w:type="dxa"/>
            <w:shd w:val="clear" w:color="auto" w:fill="auto"/>
          </w:tcPr>
          <w:p w14:paraId="1C4D3C80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27,817,877</w:t>
            </w:r>
          </w:p>
          <w:p w14:paraId="5A16C581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4,155,283,053</w:t>
            </w:r>
          </w:p>
        </w:tc>
        <w:tc>
          <w:tcPr>
            <w:tcW w:w="1470" w:type="dxa"/>
            <w:shd w:val="clear" w:color="auto" w:fill="auto"/>
          </w:tcPr>
          <w:p w14:paraId="36A3B8E2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1F899D5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9325126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A6017AB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378AE25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7BDB607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43FD1CA9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0414B72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43F83C44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1,183,784</w:t>
            </w:r>
          </w:p>
          <w:p w14:paraId="252CCD1A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51,808,567</w:t>
            </w:r>
          </w:p>
        </w:tc>
        <w:tc>
          <w:tcPr>
            <w:tcW w:w="1470" w:type="dxa"/>
            <w:shd w:val="clear" w:color="auto" w:fill="auto"/>
          </w:tcPr>
          <w:p w14:paraId="42C53477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178,979,000</w:t>
            </w:r>
          </w:p>
          <w:p w14:paraId="227A80CA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4,154,487,471</w:t>
            </w:r>
          </w:p>
        </w:tc>
        <w:tc>
          <w:tcPr>
            <w:tcW w:w="1470" w:type="dxa"/>
            <w:shd w:val="clear" w:color="auto" w:fill="auto"/>
          </w:tcPr>
          <w:p w14:paraId="50AB8AC4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27,812,877</w:t>
            </w:r>
          </w:p>
          <w:p w14:paraId="5FF762AF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- 27,812,877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3091B97A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27,817,877</w:t>
            </w:r>
          </w:p>
          <w:p w14:paraId="6185585B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4,155,283,053</w:t>
            </w:r>
          </w:p>
        </w:tc>
      </w:tr>
      <w:tr w:rsidR="00A24185" w14:paraId="4E1E537C" w14:textId="77777777" w:rsidTr="000F63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14:paraId="11DCDF52" w14:textId="77777777" w:rsidR="00A24185" w:rsidRPr="007E7303" w:rsidRDefault="00A24185" w:rsidP="00EA0F48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 w:hint="eastAsia"/>
                <w:noProof/>
                <w:sz w:val="22"/>
                <w:szCs w:val="22"/>
              </w:rPr>
              <w:t>109－112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616FFAA5" w14:textId="77777777" w:rsidR="00A24185" w:rsidRPr="007E7303" w:rsidRDefault="00A24185" w:rsidP="00EA0F48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 w:hint="eastAsia"/>
                <w:noProof/>
                <w:sz w:val="22"/>
                <w:szCs w:val="22"/>
              </w:rPr>
              <w:t>文化支出</w:t>
            </w:r>
          </w:p>
        </w:tc>
        <w:tc>
          <w:tcPr>
            <w:tcW w:w="1654" w:type="dxa"/>
            <w:shd w:val="clear" w:color="auto" w:fill="auto"/>
          </w:tcPr>
          <w:p w14:paraId="1FEF6C14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320,090,345</w:t>
            </w:r>
          </w:p>
          <w:p w14:paraId="3F11F077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4,882,926,133</w:t>
            </w:r>
          </w:p>
        </w:tc>
        <w:tc>
          <w:tcPr>
            <w:tcW w:w="1470" w:type="dxa"/>
            <w:shd w:val="clear" w:color="auto" w:fill="auto"/>
          </w:tcPr>
          <w:p w14:paraId="2E42DDB9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5,668,767</w:t>
            </w:r>
          </w:p>
          <w:p w14:paraId="5640C98A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255,602,085</w:t>
            </w:r>
          </w:p>
        </w:tc>
        <w:tc>
          <w:tcPr>
            <w:tcW w:w="1470" w:type="dxa"/>
            <w:shd w:val="clear" w:color="auto" w:fill="auto"/>
          </w:tcPr>
          <w:p w14:paraId="0E8089FA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274,002,242</w:t>
            </w:r>
          </w:p>
          <w:p w14:paraId="743A034D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3,659,386,083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709D85C0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2,270,850</w:t>
            </w:r>
          </w:p>
          <w:p w14:paraId="6620FC6D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- 2,270,850</w:t>
            </w:r>
          </w:p>
        </w:tc>
        <w:tc>
          <w:tcPr>
            <w:tcW w:w="1470" w:type="dxa"/>
            <w:shd w:val="clear" w:color="auto" w:fill="auto"/>
          </w:tcPr>
          <w:p w14:paraId="1A80CE2C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42,690,186</w:t>
            </w:r>
          </w:p>
          <w:p w14:paraId="5A722907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965,667,115</w:t>
            </w:r>
          </w:p>
        </w:tc>
        <w:tc>
          <w:tcPr>
            <w:tcW w:w="1470" w:type="dxa"/>
            <w:shd w:val="clear" w:color="auto" w:fill="auto"/>
          </w:tcPr>
          <w:p w14:paraId="689CD07A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2F6B77A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2DE9B763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A2D124D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2E23FCCC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5A5FC72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3BD26F31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300731C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134CB784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5,668,767</w:t>
            </w:r>
          </w:p>
          <w:p w14:paraId="0128FB3A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255,602,085</w:t>
            </w:r>
          </w:p>
        </w:tc>
        <w:tc>
          <w:tcPr>
            <w:tcW w:w="1470" w:type="dxa"/>
            <w:shd w:val="clear" w:color="auto" w:fill="auto"/>
          </w:tcPr>
          <w:p w14:paraId="1C3AA35C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274,002,242</w:t>
            </w:r>
          </w:p>
          <w:p w14:paraId="1099B83F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3,659,386,083</w:t>
            </w:r>
          </w:p>
        </w:tc>
        <w:tc>
          <w:tcPr>
            <w:tcW w:w="1470" w:type="dxa"/>
            <w:shd w:val="clear" w:color="auto" w:fill="auto"/>
          </w:tcPr>
          <w:p w14:paraId="743E1439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2,270,850</w:t>
            </w:r>
          </w:p>
          <w:p w14:paraId="0C9AD445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- 2,270,850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2ACE192F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42,690,186</w:t>
            </w:r>
          </w:p>
          <w:p w14:paraId="3FA8E9CE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965,667,115</w:t>
            </w:r>
          </w:p>
        </w:tc>
      </w:tr>
      <w:tr w:rsidR="00A24185" w14:paraId="31584C44" w14:textId="77777777" w:rsidTr="000F63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14:paraId="7C75991B" w14:textId="77777777" w:rsidR="00A24185" w:rsidRPr="007E7303" w:rsidRDefault="00A24185" w:rsidP="00EA0F48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 w:hint="eastAsia"/>
                <w:noProof/>
                <w:sz w:val="22"/>
                <w:szCs w:val="22"/>
              </w:rPr>
              <w:t>108－112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467F9193" w14:textId="77777777" w:rsidR="00A24185" w:rsidRPr="007E7303" w:rsidRDefault="00A24185" w:rsidP="00EA0F48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 w:hint="eastAsia"/>
                <w:noProof/>
                <w:sz w:val="22"/>
                <w:szCs w:val="22"/>
              </w:rPr>
              <w:t>農業支出</w:t>
            </w:r>
          </w:p>
        </w:tc>
        <w:tc>
          <w:tcPr>
            <w:tcW w:w="1654" w:type="dxa"/>
            <w:shd w:val="clear" w:color="auto" w:fill="auto"/>
          </w:tcPr>
          <w:p w14:paraId="27009C7B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4,707,235,657</w:t>
            </w:r>
          </w:p>
          <w:p w14:paraId="5D7FD99F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3,637,108,229</w:t>
            </w:r>
          </w:p>
        </w:tc>
        <w:tc>
          <w:tcPr>
            <w:tcW w:w="1470" w:type="dxa"/>
            <w:shd w:val="clear" w:color="auto" w:fill="auto"/>
          </w:tcPr>
          <w:p w14:paraId="0CCC98C8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77,159,788</w:t>
            </w:r>
          </w:p>
          <w:p w14:paraId="200DF957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95,129,437</w:t>
            </w:r>
          </w:p>
        </w:tc>
        <w:tc>
          <w:tcPr>
            <w:tcW w:w="1470" w:type="dxa"/>
            <w:shd w:val="clear" w:color="auto" w:fill="auto"/>
          </w:tcPr>
          <w:p w14:paraId="5323396C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2,818,830,845</w:t>
            </w:r>
          </w:p>
          <w:p w14:paraId="095ED4A1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2,425,897,854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160FE9A6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403,484,627</w:t>
            </w:r>
          </w:p>
          <w:p w14:paraId="7B8351E1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- 403,484,627</w:t>
            </w:r>
          </w:p>
        </w:tc>
        <w:tc>
          <w:tcPr>
            <w:tcW w:w="1470" w:type="dxa"/>
            <w:shd w:val="clear" w:color="auto" w:fill="auto"/>
          </w:tcPr>
          <w:p w14:paraId="77E91700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2,214,729,651</w:t>
            </w:r>
          </w:p>
          <w:p w14:paraId="44245B5A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712,596,311</w:t>
            </w:r>
          </w:p>
        </w:tc>
        <w:tc>
          <w:tcPr>
            <w:tcW w:w="1470" w:type="dxa"/>
            <w:shd w:val="clear" w:color="auto" w:fill="auto"/>
          </w:tcPr>
          <w:p w14:paraId="41D16B61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A11405B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22DEADEA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3C2AF17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EC3F153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E0DF389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2844CEAD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2B978B8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0591BAF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77,159,788</w:t>
            </w:r>
          </w:p>
          <w:p w14:paraId="0587F7B2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95,129,437</w:t>
            </w:r>
          </w:p>
        </w:tc>
        <w:tc>
          <w:tcPr>
            <w:tcW w:w="1470" w:type="dxa"/>
            <w:shd w:val="clear" w:color="auto" w:fill="auto"/>
          </w:tcPr>
          <w:p w14:paraId="4C362973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2,818,830,845</w:t>
            </w:r>
          </w:p>
          <w:p w14:paraId="54E10D0C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2,425,897,854</w:t>
            </w:r>
          </w:p>
        </w:tc>
        <w:tc>
          <w:tcPr>
            <w:tcW w:w="1470" w:type="dxa"/>
            <w:shd w:val="clear" w:color="auto" w:fill="auto"/>
          </w:tcPr>
          <w:p w14:paraId="58BE7141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403,484,627</w:t>
            </w:r>
          </w:p>
          <w:p w14:paraId="1D0BBA09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- 403,484,627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65ECA291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2,214,729,651</w:t>
            </w:r>
          </w:p>
          <w:p w14:paraId="42257077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712,596,311</w:t>
            </w:r>
          </w:p>
        </w:tc>
      </w:tr>
      <w:tr w:rsidR="00A24185" w14:paraId="04BD1EE6" w14:textId="77777777" w:rsidTr="000F63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14:paraId="237287AC" w14:textId="77777777" w:rsidR="00A24185" w:rsidRPr="007E7303" w:rsidRDefault="00A24185" w:rsidP="00EA0F48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 w:hint="eastAsia"/>
                <w:noProof/>
                <w:sz w:val="22"/>
                <w:szCs w:val="22"/>
              </w:rPr>
              <w:t>107－112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BCBA972" w14:textId="77777777" w:rsidR="00A24185" w:rsidRPr="007E7303" w:rsidRDefault="00A24185" w:rsidP="00EA0F48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 w:hint="eastAsia"/>
                <w:noProof/>
                <w:sz w:val="22"/>
                <w:szCs w:val="22"/>
              </w:rPr>
              <w:t>工業支出</w:t>
            </w:r>
          </w:p>
        </w:tc>
        <w:tc>
          <w:tcPr>
            <w:tcW w:w="1654" w:type="dxa"/>
            <w:shd w:val="clear" w:color="auto" w:fill="auto"/>
          </w:tcPr>
          <w:p w14:paraId="4F30840F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13,798,814</w:t>
            </w:r>
          </w:p>
          <w:p w14:paraId="134700DA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250,161,722</w:t>
            </w:r>
          </w:p>
        </w:tc>
        <w:tc>
          <w:tcPr>
            <w:tcW w:w="1470" w:type="dxa"/>
            <w:shd w:val="clear" w:color="auto" w:fill="auto"/>
          </w:tcPr>
          <w:p w14:paraId="25F87706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3,724</w:t>
            </w:r>
          </w:p>
          <w:p w14:paraId="47FAF420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268,972</w:t>
            </w:r>
          </w:p>
        </w:tc>
        <w:tc>
          <w:tcPr>
            <w:tcW w:w="1470" w:type="dxa"/>
            <w:shd w:val="clear" w:color="auto" w:fill="auto"/>
          </w:tcPr>
          <w:p w14:paraId="01744C64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13,795,090</w:t>
            </w:r>
          </w:p>
          <w:p w14:paraId="65A346DB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69,886,536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43E2380B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88CE64C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306BC575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182D6CC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180,006,214</w:t>
            </w:r>
          </w:p>
        </w:tc>
        <w:tc>
          <w:tcPr>
            <w:tcW w:w="1470" w:type="dxa"/>
            <w:shd w:val="clear" w:color="auto" w:fill="auto"/>
          </w:tcPr>
          <w:p w14:paraId="037719EB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B29FCA1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4CD5F10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5C4D9F5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BEA4A1E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62A50FE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071EFEC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E0E0DCC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4C341583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3,724</w:t>
            </w:r>
          </w:p>
          <w:p w14:paraId="052A2A98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268,972</w:t>
            </w:r>
          </w:p>
        </w:tc>
        <w:tc>
          <w:tcPr>
            <w:tcW w:w="1470" w:type="dxa"/>
            <w:shd w:val="clear" w:color="auto" w:fill="auto"/>
          </w:tcPr>
          <w:p w14:paraId="3DB0C131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13,795,090</w:t>
            </w:r>
          </w:p>
          <w:p w14:paraId="40F04294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69,886,536</w:t>
            </w:r>
          </w:p>
        </w:tc>
        <w:tc>
          <w:tcPr>
            <w:tcW w:w="1470" w:type="dxa"/>
            <w:shd w:val="clear" w:color="auto" w:fill="auto"/>
          </w:tcPr>
          <w:p w14:paraId="5C36F012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2A4C73E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467C7428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F810C2E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180,006,214</w:t>
            </w:r>
          </w:p>
        </w:tc>
      </w:tr>
      <w:tr w:rsidR="00A24185" w14:paraId="50F7A853" w14:textId="77777777" w:rsidTr="000F63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14:paraId="66571D64" w14:textId="77777777" w:rsidR="00A24185" w:rsidRPr="007E7303" w:rsidRDefault="00A24185" w:rsidP="00EA0F48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 w:hint="eastAsia"/>
                <w:noProof/>
                <w:sz w:val="22"/>
                <w:szCs w:val="22"/>
              </w:rPr>
              <w:t>108－112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370F7C3D" w14:textId="77777777" w:rsidR="00A24185" w:rsidRPr="007E7303" w:rsidRDefault="00A24185" w:rsidP="00EA0F48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 w:hint="eastAsia"/>
                <w:noProof/>
                <w:sz w:val="22"/>
                <w:szCs w:val="22"/>
              </w:rPr>
              <w:t>交通支出</w:t>
            </w:r>
          </w:p>
        </w:tc>
        <w:tc>
          <w:tcPr>
            <w:tcW w:w="1654" w:type="dxa"/>
            <w:shd w:val="clear" w:color="auto" w:fill="auto"/>
          </w:tcPr>
          <w:p w14:paraId="681E141D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765,887,956</w:t>
            </w:r>
          </w:p>
          <w:p w14:paraId="64F68236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8,229,080,715</w:t>
            </w:r>
          </w:p>
        </w:tc>
        <w:tc>
          <w:tcPr>
            <w:tcW w:w="1470" w:type="dxa"/>
            <w:shd w:val="clear" w:color="auto" w:fill="auto"/>
          </w:tcPr>
          <w:p w14:paraId="5FEE3E1D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9,859,689</w:t>
            </w:r>
          </w:p>
          <w:p w14:paraId="51D1B8F9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88,918,614</w:t>
            </w:r>
          </w:p>
        </w:tc>
        <w:tc>
          <w:tcPr>
            <w:tcW w:w="1470" w:type="dxa"/>
            <w:shd w:val="clear" w:color="auto" w:fill="auto"/>
          </w:tcPr>
          <w:p w14:paraId="75B20B82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452,468,067</w:t>
            </w:r>
          </w:p>
          <w:p w14:paraId="4A707F60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4,056,702,546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58D3572C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EC40FE5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2A2A707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303,560,200</w:t>
            </w:r>
          </w:p>
          <w:p w14:paraId="34EE5B0F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4,083,459,555</w:t>
            </w:r>
          </w:p>
        </w:tc>
        <w:tc>
          <w:tcPr>
            <w:tcW w:w="1470" w:type="dxa"/>
            <w:shd w:val="clear" w:color="auto" w:fill="auto"/>
          </w:tcPr>
          <w:p w14:paraId="37282C0A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B2E4118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883F7CE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9C67B9E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2E8137D0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E46F11E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29CDB78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69C870E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3DF5CC53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9,859,689</w:t>
            </w:r>
          </w:p>
          <w:p w14:paraId="19AC5463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88,918,614</w:t>
            </w:r>
          </w:p>
        </w:tc>
        <w:tc>
          <w:tcPr>
            <w:tcW w:w="1470" w:type="dxa"/>
            <w:shd w:val="clear" w:color="auto" w:fill="auto"/>
          </w:tcPr>
          <w:p w14:paraId="032E1157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452,468,067</w:t>
            </w:r>
          </w:p>
          <w:p w14:paraId="195BF300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4,056,702,546</w:t>
            </w:r>
          </w:p>
        </w:tc>
        <w:tc>
          <w:tcPr>
            <w:tcW w:w="1470" w:type="dxa"/>
            <w:shd w:val="clear" w:color="auto" w:fill="auto"/>
          </w:tcPr>
          <w:p w14:paraId="778609E9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C37285A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1B13F684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303,560,200</w:t>
            </w:r>
          </w:p>
          <w:p w14:paraId="67E4D621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4,083,459,555</w:t>
            </w:r>
          </w:p>
        </w:tc>
      </w:tr>
      <w:tr w:rsidR="00A24185" w14:paraId="607EDCDB" w14:textId="77777777" w:rsidTr="000F63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14:paraId="4801470D" w14:textId="77777777" w:rsidR="00A24185" w:rsidRPr="007E7303" w:rsidRDefault="00A24185" w:rsidP="00EA0F48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 w:hint="eastAsia"/>
                <w:noProof/>
                <w:sz w:val="22"/>
                <w:szCs w:val="22"/>
              </w:rPr>
              <w:t>110－112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40FA1D3" w14:textId="77777777" w:rsidR="00A24185" w:rsidRPr="007E7303" w:rsidRDefault="00A24185" w:rsidP="00EA0F48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 w:hint="eastAsia"/>
                <w:noProof/>
                <w:sz w:val="22"/>
                <w:szCs w:val="22"/>
              </w:rPr>
              <w:t>其他經濟服務支出</w:t>
            </w:r>
          </w:p>
        </w:tc>
        <w:tc>
          <w:tcPr>
            <w:tcW w:w="1654" w:type="dxa"/>
            <w:shd w:val="clear" w:color="auto" w:fill="auto"/>
          </w:tcPr>
          <w:p w14:paraId="16C00F45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464,684,143</w:t>
            </w:r>
          </w:p>
          <w:p w14:paraId="61168808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548,580,476</w:t>
            </w:r>
          </w:p>
        </w:tc>
        <w:tc>
          <w:tcPr>
            <w:tcW w:w="1470" w:type="dxa"/>
            <w:shd w:val="clear" w:color="auto" w:fill="auto"/>
          </w:tcPr>
          <w:p w14:paraId="386D7D10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3,958</w:t>
            </w:r>
          </w:p>
          <w:p w14:paraId="5B63A6B4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3,183,987</w:t>
            </w:r>
          </w:p>
        </w:tc>
        <w:tc>
          <w:tcPr>
            <w:tcW w:w="1470" w:type="dxa"/>
            <w:shd w:val="clear" w:color="auto" w:fill="auto"/>
          </w:tcPr>
          <w:p w14:paraId="18FF23B4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464,680,185</w:t>
            </w:r>
          </w:p>
          <w:p w14:paraId="0F0981D7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472,874,009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7AC6D996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9965072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698F01E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4408C69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72,522,480</w:t>
            </w:r>
          </w:p>
        </w:tc>
        <w:tc>
          <w:tcPr>
            <w:tcW w:w="1470" w:type="dxa"/>
            <w:shd w:val="clear" w:color="auto" w:fill="auto"/>
          </w:tcPr>
          <w:p w14:paraId="7B5765FE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2F0B6E9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47A5E960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2F6F4D2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171AFA2D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0FC5AAE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C2F7FE1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549BD31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28EC001B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3,958</w:t>
            </w:r>
          </w:p>
          <w:p w14:paraId="00CCD6AB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3,183,987</w:t>
            </w:r>
          </w:p>
        </w:tc>
        <w:tc>
          <w:tcPr>
            <w:tcW w:w="1470" w:type="dxa"/>
            <w:shd w:val="clear" w:color="auto" w:fill="auto"/>
          </w:tcPr>
          <w:p w14:paraId="4D53FCD7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464,680,185</w:t>
            </w:r>
          </w:p>
          <w:p w14:paraId="2A17B014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472,874,009</w:t>
            </w:r>
          </w:p>
        </w:tc>
        <w:tc>
          <w:tcPr>
            <w:tcW w:w="1470" w:type="dxa"/>
            <w:shd w:val="clear" w:color="auto" w:fill="auto"/>
          </w:tcPr>
          <w:p w14:paraId="69CACAC0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3D11FA3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28B77BAB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2102597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72,522,480</w:t>
            </w:r>
          </w:p>
        </w:tc>
      </w:tr>
      <w:tr w:rsidR="00A24185" w14:paraId="6B257D5D" w14:textId="77777777" w:rsidTr="000F63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14:paraId="7DEBB6F0" w14:textId="77777777" w:rsidR="00A24185" w:rsidRPr="007E7303" w:rsidRDefault="00A24185" w:rsidP="00EA0F48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 w:hint="eastAsia"/>
                <w:noProof/>
                <w:sz w:val="22"/>
                <w:szCs w:val="22"/>
              </w:rPr>
              <w:t>111－112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56D61F47" w14:textId="77777777" w:rsidR="00A24185" w:rsidRPr="007E7303" w:rsidRDefault="00A24185" w:rsidP="00EA0F48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 w:hint="eastAsia"/>
                <w:noProof/>
                <w:sz w:val="22"/>
                <w:szCs w:val="22"/>
              </w:rPr>
              <w:t>社會保險支出</w:t>
            </w:r>
          </w:p>
        </w:tc>
        <w:tc>
          <w:tcPr>
            <w:tcW w:w="1654" w:type="dxa"/>
            <w:shd w:val="clear" w:color="auto" w:fill="auto"/>
          </w:tcPr>
          <w:p w14:paraId="6F7ADE00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7A3A5D4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83,340,236</w:t>
            </w:r>
          </w:p>
        </w:tc>
        <w:tc>
          <w:tcPr>
            <w:tcW w:w="1470" w:type="dxa"/>
            <w:shd w:val="clear" w:color="auto" w:fill="auto"/>
          </w:tcPr>
          <w:p w14:paraId="3C1D8B5C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4781DFD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5,540</w:t>
            </w:r>
          </w:p>
        </w:tc>
        <w:tc>
          <w:tcPr>
            <w:tcW w:w="1470" w:type="dxa"/>
            <w:shd w:val="clear" w:color="auto" w:fill="auto"/>
          </w:tcPr>
          <w:p w14:paraId="1F235D63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AC256B7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83,334,696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7C856359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441485E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781FB83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09AC7BA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CECFD37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ABB0E3C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451DD2D0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42D4630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7EA63FE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60B0F31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2152B7D3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D62D837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40DA985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B2D30C1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5,540</w:t>
            </w:r>
          </w:p>
        </w:tc>
        <w:tc>
          <w:tcPr>
            <w:tcW w:w="1470" w:type="dxa"/>
            <w:shd w:val="clear" w:color="auto" w:fill="auto"/>
          </w:tcPr>
          <w:p w14:paraId="7FB422FE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CAF6408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83,334,696</w:t>
            </w:r>
          </w:p>
        </w:tc>
        <w:tc>
          <w:tcPr>
            <w:tcW w:w="1470" w:type="dxa"/>
            <w:shd w:val="clear" w:color="auto" w:fill="auto"/>
          </w:tcPr>
          <w:p w14:paraId="2F9D6731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48C85F0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5DFB186F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4E548C6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</w:tr>
      <w:tr w:rsidR="00A24185" w14:paraId="079F6CE3" w14:textId="77777777" w:rsidTr="000F63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14:paraId="184743C9" w14:textId="77777777" w:rsidR="00A24185" w:rsidRPr="007E7303" w:rsidRDefault="00A24185" w:rsidP="00EA0F48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100382F" w14:textId="77777777" w:rsidR="00A24185" w:rsidRPr="007E7303" w:rsidRDefault="00A24185" w:rsidP="00EA0F48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 w:hint="eastAsia"/>
                <w:noProof/>
                <w:sz w:val="22"/>
                <w:szCs w:val="22"/>
              </w:rPr>
              <w:t>社會救助支出</w:t>
            </w:r>
          </w:p>
        </w:tc>
        <w:tc>
          <w:tcPr>
            <w:tcW w:w="1654" w:type="dxa"/>
            <w:shd w:val="clear" w:color="auto" w:fill="auto"/>
          </w:tcPr>
          <w:p w14:paraId="00782577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C41F72A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16,983,392</w:t>
            </w:r>
          </w:p>
        </w:tc>
        <w:tc>
          <w:tcPr>
            <w:tcW w:w="1470" w:type="dxa"/>
            <w:shd w:val="clear" w:color="auto" w:fill="auto"/>
          </w:tcPr>
          <w:p w14:paraId="29B3B653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E6651D9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420,848</w:t>
            </w:r>
          </w:p>
        </w:tc>
        <w:tc>
          <w:tcPr>
            <w:tcW w:w="1470" w:type="dxa"/>
            <w:shd w:val="clear" w:color="auto" w:fill="auto"/>
          </w:tcPr>
          <w:p w14:paraId="665EE329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13D7EB9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16,562,544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0F336F74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3476C5D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2615009B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EC50577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376F60D3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6E25A24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4A8E899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EF02767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2E244A99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14EA18E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098937D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85EE026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ACA056B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33EC9BD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420,848</w:t>
            </w:r>
          </w:p>
        </w:tc>
        <w:tc>
          <w:tcPr>
            <w:tcW w:w="1470" w:type="dxa"/>
            <w:shd w:val="clear" w:color="auto" w:fill="auto"/>
          </w:tcPr>
          <w:p w14:paraId="7ACE38D7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467807F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16,562,544</w:t>
            </w:r>
          </w:p>
        </w:tc>
        <w:tc>
          <w:tcPr>
            <w:tcW w:w="1470" w:type="dxa"/>
            <w:shd w:val="clear" w:color="auto" w:fill="auto"/>
          </w:tcPr>
          <w:p w14:paraId="21B973A9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296E6F8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5227AA5C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6BF6556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</w:tr>
      <w:tr w:rsidR="00A24185" w14:paraId="5417E956" w14:textId="77777777" w:rsidTr="000F63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14:paraId="0A20EF60" w14:textId="77777777" w:rsidR="00A24185" w:rsidRPr="007E7303" w:rsidRDefault="00A24185" w:rsidP="00EA0F48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 w:hint="eastAsia"/>
                <w:noProof/>
                <w:sz w:val="22"/>
                <w:szCs w:val="22"/>
              </w:rPr>
              <w:t>110－112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2C8BDE1D" w14:textId="77777777" w:rsidR="00A24185" w:rsidRPr="007E7303" w:rsidRDefault="00A24185" w:rsidP="00EA0F48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 w:hint="eastAsia"/>
                <w:noProof/>
                <w:sz w:val="22"/>
                <w:szCs w:val="22"/>
              </w:rPr>
              <w:t>福利服務支出</w:t>
            </w:r>
          </w:p>
        </w:tc>
        <w:tc>
          <w:tcPr>
            <w:tcW w:w="1654" w:type="dxa"/>
            <w:shd w:val="clear" w:color="auto" w:fill="auto"/>
          </w:tcPr>
          <w:p w14:paraId="0CD4C6C5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170,954,337</w:t>
            </w:r>
          </w:p>
          <w:p w14:paraId="59DA2AF0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484,009,206</w:t>
            </w:r>
          </w:p>
        </w:tc>
        <w:tc>
          <w:tcPr>
            <w:tcW w:w="1470" w:type="dxa"/>
            <w:shd w:val="clear" w:color="auto" w:fill="auto"/>
          </w:tcPr>
          <w:p w14:paraId="21AE1BF2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602,001</w:t>
            </w:r>
          </w:p>
          <w:p w14:paraId="2F72D5D4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4,695,912</w:t>
            </w:r>
          </w:p>
        </w:tc>
        <w:tc>
          <w:tcPr>
            <w:tcW w:w="1470" w:type="dxa"/>
            <w:shd w:val="clear" w:color="auto" w:fill="auto"/>
          </w:tcPr>
          <w:p w14:paraId="6381E15B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146,259,542</w:t>
            </w:r>
          </w:p>
          <w:p w14:paraId="08AF5ADF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385,540,936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4A3DC553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EC7D05A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1290E650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24,092,794</w:t>
            </w:r>
          </w:p>
          <w:p w14:paraId="5BE047D4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93,772,358</w:t>
            </w:r>
          </w:p>
        </w:tc>
        <w:tc>
          <w:tcPr>
            <w:tcW w:w="1470" w:type="dxa"/>
            <w:shd w:val="clear" w:color="auto" w:fill="auto"/>
          </w:tcPr>
          <w:p w14:paraId="463075C5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C22D3AB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F1F1D70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7B9351F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37379B3D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B4B36BE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3F801115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F1C286C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647903F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602,001</w:t>
            </w:r>
          </w:p>
          <w:p w14:paraId="6275B8FF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4,695,912</w:t>
            </w:r>
          </w:p>
        </w:tc>
        <w:tc>
          <w:tcPr>
            <w:tcW w:w="1470" w:type="dxa"/>
            <w:shd w:val="clear" w:color="auto" w:fill="auto"/>
          </w:tcPr>
          <w:p w14:paraId="5946EEFE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146,259,542</w:t>
            </w:r>
          </w:p>
          <w:p w14:paraId="114B76BE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385,540,936</w:t>
            </w:r>
          </w:p>
        </w:tc>
        <w:tc>
          <w:tcPr>
            <w:tcW w:w="1470" w:type="dxa"/>
            <w:shd w:val="clear" w:color="auto" w:fill="auto"/>
          </w:tcPr>
          <w:p w14:paraId="17172327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DAC579F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07AA6168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24,092,794</w:t>
            </w:r>
          </w:p>
          <w:p w14:paraId="2E6782F6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93,772,358</w:t>
            </w:r>
          </w:p>
        </w:tc>
      </w:tr>
      <w:tr w:rsidR="00A24185" w14:paraId="7E9B6D77" w14:textId="77777777" w:rsidTr="000F63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14:paraId="345F7D82" w14:textId="77777777" w:rsidR="00A24185" w:rsidRPr="007E7303" w:rsidRDefault="00A24185" w:rsidP="00EA0F48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4E5EA1F8" w14:textId="77777777" w:rsidR="00A24185" w:rsidRPr="007E7303" w:rsidRDefault="00A24185" w:rsidP="00EA0F48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 w:hint="eastAsia"/>
                <w:noProof/>
                <w:sz w:val="22"/>
                <w:szCs w:val="22"/>
              </w:rPr>
              <w:t>國民就業支出</w:t>
            </w:r>
          </w:p>
        </w:tc>
        <w:tc>
          <w:tcPr>
            <w:tcW w:w="1654" w:type="dxa"/>
            <w:shd w:val="clear" w:color="auto" w:fill="auto"/>
          </w:tcPr>
          <w:p w14:paraId="1F787459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B143838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25,822,673</w:t>
            </w:r>
          </w:p>
        </w:tc>
        <w:tc>
          <w:tcPr>
            <w:tcW w:w="1470" w:type="dxa"/>
            <w:shd w:val="clear" w:color="auto" w:fill="auto"/>
          </w:tcPr>
          <w:p w14:paraId="01BDBDE6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72AD647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8,650</w:t>
            </w:r>
          </w:p>
        </w:tc>
        <w:tc>
          <w:tcPr>
            <w:tcW w:w="1470" w:type="dxa"/>
            <w:shd w:val="clear" w:color="auto" w:fill="auto"/>
          </w:tcPr>
          <w:p w14:paraId="716B44B3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B376EE1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25,814,023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58A57E49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FEA9A79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4634F9A2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959A858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F9C38C4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73AC0B3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13FF527F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50C7FD8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B9153AB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1438490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641600D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50EC776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306D3B4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7F4986E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8,650</w:t>
            </w:r>
          </w:p>
        </w:tc>
        <w:tc>
          <w:tcPr>
            <w:tcW w:w="1470" w:type="dxa"/>
            <w:shd w:val="clear" w:color="auto" w:fill="auto"/>
          </w:tcPr>
          <w:p w14:paraId="1D8866FD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4E3C623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25,814,023</w:t>
            </w:r>
          </w:p>
        </w:tc>
        <w:tc>
          <w:tcPr>
            <w:tcW w:w="1470" w:type="dxa"/>
            <w:shd w:val="clear" w:color="auto" w:fill="auto"/>
          </w:tcPr>
          <w:p w14:paraId="0134F879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82CDF92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1C89C4ED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C5471B7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</w:tr>
      <w:tr w:rsidR="00A24185" w14:paraId="57333B31" w14:textId="77777777" w:rsidTr="000F63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14:paraId="2BC37554" w14:textId="77777777" w:rsidR="00A24185" w:rsidRPr="007E7303" w:rsidRDefault="00A24185" w:rsidP="00EA0F48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 w:hint="eastAsia"/>
                <w:noProof/>
                <w:sz w:val="22"/>
                <w:szCs w:val="22"/>
              </w:rPr>
              <w:t>109－112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478DE2D" w14:textId="77777777" w:rsidR="00A24185" w:rsidRPr="007E7303" w:rsidRDefault="00A24185" w:rsidP="00EA0F48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 w:hint="eastAsia"/>
                <w:noProof/>
                <w:sz w:val="22"/>
                <w:szCs w:val="22"/>
              </w:rPr>
              <w:t>醫療保健支出</w:t>
            </w:r>
          </w:p>
        </w:tc>
        <w:tc>
          <w:tcPr>
            <w:tcW w:w="1654" w:type="dxa"/>
            <w:shd w:val="clear" w:color="auto" w:fill="auto"/>
          </w:tcPr>
          <w:p w14:paraId="2BF022D7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6755850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2,246,031,046</w:t>
            </w:r>
          </w:p>
        </w:tc>
        <w:tc>
          <w:tcPr>
            <w:tcW w:w="1470" w:type="dxa"/>
            <w:shd w:val="clear" w:color="auto" w:fill="auto"/>
          </w:tcPr>
          <w:p w14:paraId="4EC9D678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0359887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105,911,713</w:t>
            </w:r>
          </w:p>
        </w:tc>
        <w:tc>
          <w:tcPr>
            <w:tcW w:w="1470" w:type="dxa"/>
            <w:shd w:val="clear" w:color="auto" w:fill="auto"/>
          </w:tcPr>
          <w:p w14:paraId="13295234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3436298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1,715,667,358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3B2A228F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A7C8A69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6D6BC67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706A897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424,451,975</w:t>
            </w:r>
          </w:p>
        </w:tc>
        <w:tc>
          <w:tcPr>
            <w:tcW w:w="1470" w:type="dxa"/>
            <w:shd w:val="clear" w:color="auto" w:fill="auto"/>
          </w:tcPr>
          <w:p w14:paraId="457E755B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F690F5C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1C7EF419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D6714FC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69CE057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B572672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96AD022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1BF97B2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E2B5E5B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0CFA8F8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105,911,713</w:t>
            </w:r>
          </w:p>
        </w:tc>
        <w:tc>
          <w:tcPr>
            <w:tcW w:w="1470" w:type="dxa"/>
            <w:shd w:val="clear" w:color="auto" w:fill="auto"/>
          </w:tcPr>
          <w:p w14:paraId="0991F8C1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000C29B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1,715,667,358</w:t>
            </w:r>
          </w:p>
        </w:tc>
        <w:tc>
          <w:tcPr>
            <w:tcW w:w="1470" w:type="dxa"/>
            <w:shd w:val="clear" w:color="auto" w:fill="auto"/>
          </w:tcPr>
          <w:p w14:paraId="78367A83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D06FB5C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6FE5D75A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F839D37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424,451,975</w:t>
            </w:r>
          </w:p>
        </w:tc>
      </w:tr>
      <w:tr w:rsidR="00A24185" w14:paraId="74AE96B8" w14:textId="77777777" w:rsidTr="000F63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14:paraId="6372BC70" w14:textId="77777777" w:rsidR="00A24185" w:rsidRPr="007E7303" w:rsidRDefault="00A24185" w:rsidP="00EA0F48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 w:hint="eastAsia"/>
                <w:noProof/>
                <w:sz w:val="22"/>
                <w:szCs w:val="22"/>
              </w:rPr>
              <w:t>109－112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43B3F545" w14:textId="77777777" w:rsidR="00A24185" w:rsidRPr="007E7303" w:rsidRDefault="00A24185" w:rsidP="00EA0F48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 w:hint="eastAsia"/>
                <w:noProof/>
                <w:sz w:val="22"/>
                <w:szCs w:val="22"/>
              </w:rPr>
              <w:t>環境保護支出</w:t>
            </w:r>
          </w:p>
        </w:tc>
        <w:tc>
          <w:tcPr>
            <w:tcW w:w="1654" w:type="dxa"/>
            <w:shd w:val="clear" w:color="auto" w:fill="auto"/>
          </w:tcPr>
          <w:p w14:paraId="69D53713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701,632,016</w:t>
            </w:r>
          </w:p>
          <w:p w14:paraId="33AEBA08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270,167,805</w:t>
            </w:r>
          </w:p>
        </w:tc>
        <w:tc>
          <w:tcPr>
            <w:tcW w:w="1470" w:type="dxa"/>
            <w:shd w:val="clear" w:color="auto" w:fill="auto"/>
          </w:tcPr>
          <w:p w14:paraId="51238E7C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30,912,048</w:t>
            </w:r>
          </w:p>
          <w:p w14:paraId="5C1E131F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3,653,943</w:t>
            </w:r>
          </w:p>
        </w:tc>
        <w:tc>
          <w:tcPr>
            <w:tcW w:w="1470" w:type="dxa"/>
            <w:shd w:val="clear" w:color="auto" w:fill="auto"/>
          </w:tcPr>
          <w:p w14:paraId="08D07192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459,722,955</w:t>
            </w:r>
          </w:p>
          <w:p w14:paraId="3FA19155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204,909,063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3451328F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4,472,928</w:t>
            </w:r>
          </w:p>
          <w:p w14:paraId="2A0D7922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- 4,472,928</w:t>
            </w:r>
          </w:p>
        </w:tc>
        <w:tc>
          <w:tcPr>
            <w:tcW w:w="1470" w:type="dxa"/>
            <w:shd w:val="clear" w:color="auto" w:fill="auto"/>
          </w:tcPr>
          <w:p w14:paraId="61ECD761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215,469,941</w:t>
            </w:r>
          </w:p>
          <w:p w14:paraId="560F8FC2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57,131,871</w:t>
            </w:r>
          </w:p>
        </w:tc>
        <w:tc>
          <w:tcPr>
            <w:tcW w:w="1470" w:type="dxa"/>
            <w:shd w:val="clear" w:color="auto" w:fill="auto"/>
          </w:tcPr>
          <w:p w14:paraId="2E0AF86B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5E8ECC5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3D041D9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77AD41B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E280B70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14BBCA7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21911AFA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6C4A729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14DAE87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30,912,048</w:t>
            </w:r>
          </w:p>
          <w:p w14:paraId="2C2D5AB2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3,653,943</w:t>
            </w:r>
          </w:p>
        </w:tc>
        <w:tc>
          <w:tcPr>
            <w:tcW w:w="1470" w:type="dxa"/>
            <w:shd w:val="clear" w:color="auto" w:fill="auto"/>
          </w:tcPr>
          <w:p w14:paraId="62FD167C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459,722,955</w:t>
            </w:r>
          </w:p>
          <w:p w14:paraId="22547940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204,909,063</w:t>
            </w:r>
          </w:p>
        </w:tc>
        <w:tc>
          <w:tcPr>
            <w:tcW w:w="1470" w:type="dxa"/>
            <w:shd w:val="clear" w:color="auto" w:fill="auto"/>
          </w:tcPr>
          <w:p w14:paraId="1DBC5CCD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4,472,928</w:t>
            </w:r>
          </w:p>
          <w:p w14:paraId="5E40E210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- 4,472,928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7A2D657D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215,469,941</w:t>
            </w:r>
          </w:p>
          <w:p w14:paraId="3A9B58E8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57,131,871</w:t>
            </w:r>
          </w:p>
        </w:tc>
      </w:tr>
      <w:tr w:rsidR="00A24185" w14:paraId="4F268D46" w14:textId="77777777" w:rsidTr="000F63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14:paraId="68D8F3E6" w14:textId="77777777" w:rsidR="00A24185" w:rsidRPr="007E7303" w:rsidRDefault="00A24185" w:rsidP="00EA0F48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 w:hint="eastAsia"/>
                <w:noProof/>
                <w:sz w:val="22"/>
                <w:szCs w:val="22"/>
              </w:rPr>
              <w:t>109－112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66119D7D" w14:textId="77777777" w:rsidR="00A24185" w:rsidRPr="007E7303" w:rsidRDefault="00A24185" w:rsidP="00EA0F48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 w:hint="eastAsia"/>
                <w:noProof/>
                <w:sz w:val="22"/>
                <w:szCs w:val="22"/>
              </w:rPr>
              <w:t>退休撫卹業務支出</w:t>
            </w:r>
          </w:p>
        </w:tc>
        <w:tc>
          <w:tcPr>
            <w:tcW w:w="1654" w:type="dxa"/>
            <w:shd w:val="clear" w:color="auto" w:fill="auto"/>
          </w:tcPr>
          <w:p w14:paraId="4CD3A392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E36E5BD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17,735,400</w:t>
            </w:r>
          </w:p>
        </w:tc>
        <w:tc>
          <w:tcPr>
            <w:tcW w:w="1470" w:type="dxa"/>
            <w:shd w:val="clear" w:color="auto" w:fill="auto"/>
          </w:tcPr>
          <w:p w14:paraId="4B186B5C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2DB9140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3C5FFC26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959049D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4,400,000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7712DE76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9ED567F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111C02E8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AA83DAB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13,335,400</w:t>
            </w:r>
          </w:p>
        </w:tc>
        <w:tc>
          <w:tcPr>
            <w:tcW w:w="1470" w:type="dxa"/>
            <w:shd w:val="clear" w:color="auto" w:fill="auto"/>
          </w:tcPr>
          <w:p w14:paraId="2352BC96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8199CE3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49A47480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51629A4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E485BEE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8FBB41F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2B39CA14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30A194F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1579E6CF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0985763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F5D2FAD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4FB0153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4,400,000</w:t>
            </w:r>
          </w:p>
        </w:tc>
        <w:tc>
          <w:tcPr>
            <w:tcW w:w="1470" w:type="dxa"/>
            <w:shd w:val="clear" w:color="auto" w:fill="auto"/>
          </w:tcPr>
          <w:p w14:paraId="0C6EADBD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D0BE44F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1C426A77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AFB20D0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13,335,400</w:t>
            </w:r>
          </w:p>
        </w:tc>
      </w:tr>
      <w:tr w:rsidR="00A24185" w14:paraId="7452770C" w14:textId="77777777" w:rsidTr="000F63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14:paraId="15069BBC" w14:textId="77777777" w:rsidR="00A24185" w:rsidRPr="007E7303" w:rsidRDefault="00A24185" w:rsidP="00EA0F48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399144F4" w14:textId="77777777" w:rsidR="00A24185" w:rsidRPr="007E7303" w:rsidRDefault="00A24185" w:rsidP="00EA0F48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07605">
              <w:rPr>
                <w:rFonts w:ascii="標楷體" w:eastAsia="標楷體" w:hAnsi="標楷體" w:hint="eastAsia"/>
                <w:noProof/>
                <w:sz w:val="22"/>
                <w:szCs w:val="22"/>
              </w:rPr>
              <w:t>其他支出</w:t>
            </w:r>
          </w:p>
        </w:tc>
        <w:tc>
          <w:tcPr>
            <w:tcW w:w="1654" w:type="dxa"/>
            <w:shd w:val="clear" w:color="auto" w:fill="auto"/>
          </w:tcPr>
          <w:p w14:paraId="150F0D53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1,120,000,000</w:t>
            </w:r>
          </w:p>
          <w:p w14:paraId="7D7EE3F8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7FC917D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100,000,000</w:t>
            </w:r>
          </w:p>
          <w:p w14:paraId="7F662D91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DEF069F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977,306,574</w:t>
            </w:r>
          </w:p>
          <w:p w14:paraId="25DDA774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436DCEA1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69CC6E2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2786C87C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42,693,426</w:t>
            </w:r>
          </w:p>
          <w:p w14:paraId="78C6049A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FAB73B1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F822EEF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04F544D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E61E0C6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BF8B464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F2D3D76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359BCF9B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5782AFA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E157F1A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100,000,000</w:t>
            </w:r>
          </w:p>
          <w:p w14:paraId="79B9F0D1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D58831A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977,306,574</w:t>
            </w:r>
          </w:p>
          <w:p w14:paraId="77AA5BFA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D977670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6A780D4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33060C33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42,693,426</w:t>
            </w:r>
          </w:p>
          <w:p w14:paraId="0A0EC970" w14:textId="77777777" w:rsidR="00A24185" w:rsidRPr="007E7303" w:rsidRDefault="00A24185" w:rsidP="00EA0F48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F07605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</w:tr>
    </w:tbl>
    <w:p w14:paraId="4FB1F0A7" w14:textId="6B3E0C12" w:rsidR="00D00E8E" w:rsidRDefault="00D00E8E">
      <w:pPr>
        <w:ind w:right="414"/>
        <w:rPr>
          <w:rFonts w:eastAsia="標楷體"/>
          <w:sz w:val="22"/>
        </w:rPr>
      </w:pPr>
    </w:p>
    <w:sectPr w:rsidR="00D00E8E" w:rsidSect="00CE6B02">
      <w:headerReference w:type="default" r:id="rId6"/>
      <w:footerReference w:type="default" r:id="rId7"/>
      <w:headerReference w:type="first" r:id="rId8"/>
      <w:footerReference w:type="first" r:id="rId9"/>
      <w:pgSz w:w="23811" w:h="16838" w:orient="landscape" w:code="8"/>
      <w:pgMar w:top="1259" w:right="1440" w:bottom="1077" w:left="1440" w:header="1021" w:footer="73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69CA6" w14:textId="77777777" w:rsidR="00A24185" w:rsidRDefault="00A24185">
      <w:r>
        <w:separator/>
      </w:r>
    </w:p>
  </w:endnote>
  <w:endnote w:type="continuationSeparator" w:id="0">
    <w:p w14:paraId="5BFB47C4" w14:textId="77777777" w:rsidR="00A24185" w:rsidRDefault="00A24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2F370" w14:textId="6D1A77F5" w:rsidR="00F94FB9" w:rsidRDefault="00F94FB9" w:rsidP="00F94FB9">
    <w:pPr>
      <w:pStyle w:val="a4"/>
      <w:jc w:val="center"/>
    </w:pPr>
    <w:r>
      <w:rPr>
        <w:rFonts w:hint="eastAsia"/>
      </w:rPr>
      <w:t>1</w:t>
    </w:r>
    <w:r w:rsidR="00CB6C83">
      <w:rPr>
        <w:rFonts w:hint="eastAsia"/>
      </w:rPr>
      <w:t>4</w:t>
    </w:r>
    <w:r>
      <w:rPr>
        <w:rFonts w:hint="eastAsia"/>
      </w:rPr>
      <w:t>-</w:t>
    </w:r>
    <w:sdt>
      <w:sdtPr>
        <w:id w:val="381765542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3D5EC" w14:textId="41B35A5C" w:rsidR="00F94FB9" w:rsidRDefault="00F94FB9" w:rsidP="00F94FB9">
    <w:pPr>
      <w:pStyle w:val="a4"/>
      <w:jc w:val="center"/>
    </w:pPr>
    <w:r>
      <w:rPr>
        <w:rFonts w:hint="eastAsia"/>
      </w:rPr>
      <w:t>1</w:t>
    </w:r>
    <w:r w:rsidR="00CB6C83">
      <w:rPr>
        <w:rFonts w:hint="eastAsia"/>
      </w:rPr>
      <w:t>4</w:t>
    </w:r>
    <w:r>
      <w:rPr>
        <w:rFonts w:hint="eastAsia"/>
      </w:rPr>
      <w:t>-</w:t>
    </w:r>
    <w:sdt>
      <w:sdtPr>
        <w:id w:val="1658265398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A068A" w14:textId="77777777" w:rsidR="00A24185" w:rsidRDefault="00A24185">
      <w:r>
        <w:separator/>
      </w:r>
    </w:p>
  </w:footnote>
  <w:footnote w:type="continuationSeparator" w:id="0">
    <w:p w14:paraId="3FB47990" w14:textId="77777777" w:rsidR="00A24185" w:rsidRDefault="00A241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03339" w14:textId="004014A6" w:rsidR="00D00E8E" w:rsidRDefault="00B40417">
    <w:pPr>
      <w:jc w:val="center"/>
    </w:pPr>
    <w:r w:rsidRPr="009D1B53">
      <w:rPr>
        <w:rFonts w:ascii="標楷體" w:eastAsia="標楷體" w:hAnsi="標楷體" w:hint="eastAsia"/>
        <w:b/>
        <w:sz w:val="36"/>
        <w:u w:val="single"/>
      </w:rPr>
      <w:t>中華民國</w:t>
    </w:r>
    <w:r w:rsidR="007479D6" w:rsidRPr="009D1B53">
      <w:rPr>
        <w:rFonts w:ascii="標楷體" w:eastAsia="標楷體" w:hAnsi="標楷體" w:hint="eastAsia"/>
        <w:b/>
        <w:sz w:val="36"/>
        <w:u w:val="single"/>
      </w:rPr>
      <w:t>113</w:t>
    </w:r>
    <w:r w:rsidRPr="009D1B53">
      <w:rPr>
        <w:rFonts w:ascii="標楷體" w:eastAsia="標楷體" w:hAnsi="標楷體" w:hint="eastAsia"/>
        <w:b/>
        <w:sz w:val="36"/>
        <w:u w:val="single"/>
      </w:rPr>
      <w:t>年度中央政府總決算以前年度歲出</w:t>
    </w:r>
    <w:r w:rsidR="007479D6" w:rsidRPr="009D1B53">
      <w:rPr>
        <w:rFonts w:ascii="標楷體" w:eastAsia="標楷體" w:hAnsi="標楷體"/>
        <w:b/>
        <w:sz w:val="36"/>
        <w:u w:val="single"/>
      </w:rPr>
      <w:t>政事別</w:t>
    </w:r>
    <w:r w:rsidRPr="009D1B53">
      <w:rPr>
        <w:rFonts w:ascii="標楷體" w:eastAsia="標楷體" w:hAnsi="標楷體" w:hint="eastAsia"/>
        <w:b/>
        <w:sz w:val="36"/>
        <w:u w:val="single"/>
      </w:rPr>
      <w:t>轉入數決算審定總表</w:t>
    </w:r>
    <w:r w:rsidR="00CC035C">
      <w:rPr>
        <w:rFonts w:ascii="標楷體" w:eastAsia="標楷體"/>
        <w:bCs/>
      </w:rPr>
      <w:t>(</w:t>
    </w:r>
    <w:r w:rsidR="00CC035C">
      <w:rPr>
        <w:rFonts w:ascii="標楷體" w:eastAsia="標楷體" w:hint="eastAsia"/>
        <w:bCs/>
        <w:lang w:eastAsia="zh-HK"/>
      </w:rPr>
      <w:t>續</w:t>
    </w:r>
    <w:r w:rsidR="00CC035C">
      <w:rPr>
        <w:rFonts w:ascii="標楷體" w:eastAsia="標楷體"/>
        <w:bCs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F1E49" w14:textId="5B132535" w:rsidR="00D00E8E" w:rsidRPr="00BE0DE5" w:rsidRDefault="00D00E8E">
    <w:pPr>
      <w:jc w:val="center"/>
    </w:pPr>
    <w:r w:rsidRPr="00BE0DE5">
      <w:rPr>
        <w:rFonts w:ascii="標楷體" w:eastAsia="標楷體" w:hAnsi="標楷體" w:hint="eastAsia"/>
        <w:b/>
        <w:sz w:val="36"/>
        <w:u w:val="single"/>
      </w:rPr>
      <w:t>中華民國</w:t>
    </w:r>
    <w:r w:rsidR="007479D6" w:rsidRPr="00BE0DE5">
      <w:rPr>
        <w:rFonts w:ascii="標楷體" w:eastAsia="標楷體" w:hAnsi="標楷體" w:hint="eastAsia"/>
        <w:b/>
        <w:sz w:val="36"/>
        <w:u w:val="single"/>
      </w:rPr>
      <w:t>113</w:t>
    </w:r>
    <w:r w:rsidRPr="00BE0DE5">
      <w:rPr>
        <w:rFonts w:ascii="標楷體" w:eastAsia="標楷體" w:hAnsi="標楷體" w:hint="eastAsia"/>
        <w:b/>
        <w:sz w:val="36"/>
        <w:u w:val="single"/>
      </w:rPr>
      <w:t>年度中央政府總決算以前年度歲出</w:t>
    </w:r>
    <w:r w:rsidR="007479D6" w:rsidRPr="00BE0DE5">
      <w:rPr>
        <w:rFonts w:ascii="標楷體" w:eastAsia="標楷體" w:hAnsi="標楷體"/>
        <w:b/>
        <w:sz w:val="36"/>
        <w:u w:val="single"/>
      </w:rPr>
      <w:t>政事別</w:t>
    </w:r>
    <w:r w:rsidRPr="00BE0DE5">
      <w:rPr>
        <w:rFonts w:ascii="標楷體" w:eastAsia="標楷體" w:hAnsi="標楷體" w:hint="eastAsia"/>
        <w:b/>
        <w:sz w:val="36"/>
        <w:u w:val="single"/>
      </w:rPr>
      <w:t>轉入數決算審定</w:t>
    </w:r>
    <w:r w:rsidR="0083783F" w:rsidRPr="00BE0DE5">
      <w:rPr>
        <w:rFonts w:ascii="標楷體" w:eastAsia="標楷體" w:hAnsi="標楷體" w:hint="eastAsia"/>
        <w:b/>
        <w:sz w:val="36"/>
        <w:u w:val="single"/>
      </w:rPr>
      <w:t>總</w:t>
    </w:r>
    <w:r w:rsidRPr="00BE0DE5">
      <w:rPr>
        <w:rFonts w:ascii="標楷體" w:eastAsia="標楷體" w:hAnsi="標楷體" w:hint="eastAsia"/>
        <w:b/>
        <w:sz w:val="36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185"/>
    <w:rsid w:val="000E06AB"/>
    <w:rsid w:val="000F63E6"/>
    <w:rsid w:val="001A30B6"/>
    <w:rsid w:val="001D4AA1"/>
    <w:rsid w:val="002D2767"/>
    <w:rsid w:val="004A7C80"/>
    <w:rsid w:val="004C4241"/>
    <w:rsid w:val="007479D6"/>
    <w:rsid w:val="007B4FE4"/>
    <w:rsid w:val="007E7303"/>
    <w:rsid w:val="0083783F"/>
    <w:rsid w:val="00867BCD"/>
    <w:rsid w:val="009253A9"/>
    <w:rsid w:val="009914B7"/>
    <w:rsid w:val="009D1B53"/>
    <w:rsid w:val="00A17302"/>
    <w:rsid w:val="00A24185"/>
    <w:rsid w:val="00A6732C"/>
    <w:rsid w:val="00B40417"/>
    <w:rsid w:val="00B514D1"/>
    <w:rsid w:val="00BB394B"/>
    <w:rsid w:val="00BC6C00"/>
    <w:rsid w:val="00BE0DE5"/>
    <w:rsid w:val="00CB6C83"/>
    <w:rsid w:val="00CC035C"/>
    <w:rsid w:val="00CE6B02"/>
    <w:rsid w:val="00D00E8E"/>
    <w:rsid w:val="00D40A6A"/>
    <w:rsid w:val="00DE47A9"/>
    <w:rsid w:val="00E3199F"/>
    <w:rsid w:val="00ED3DF7"/>
    <w:rsid w:val="00F94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8454083"/>
  <w15:chartTrackingRefBased/>
  <w15:docId w15:val="{87644DAA-C843-4636-B847-F6C023A77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F94FB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1DrYZEMpT&#20197;&#21069;&#24180;&#24230;&#27506;&#20986;&#27770;&#31639;&#23529;&#23450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 (x86)\NAO\Report\1DrYZEMpT以前年度歲出決算審定表A3.dot</Template>
  <TotalTime>1</TotalTime>
  <Pages>2</Pages>
  <Words>800</Words>
  <Characters>4561</Characters>
  <Application>Microsoft Office Word</Application>
  <DocSecurity>0</DocSecurity>
  <Lines>38</Lines>
  <Paragraphs>10</Paragraphs>
  <ScaleCrop>false</ScaleCrop>
  <Company>N.A.O.</Company>
  <LinksUpToDate>false</LinksUpToDate>
  <CharactersWithSpaces>5351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鍾慈敏</dc:creator>
  <cp:keywords/>
  <cp:lastModifiedBy>羿每 陳</cp:lastModifiedBy>
  <cp:revision>2</cp:revision>
  <cp:lastPrinted>2025-06-16T09:15:00Z</cp:lastPrinted>
  <dcterms:created xsi:type="dcterms:W3CDTF">2025-07-03T10:00:00Z</dcterms:created>
  <dcterms:modified xsi:type="dcterms:W3CDTF">2025-07-03T10:00:00Z</dcterms:modified>
</cp:coreProperties>
</file>