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2185"/>
        <w:tblW w:w="22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312"/>
        <w:gridCol w:w="2057"/>
        <w:gridCol w:w="1480"/>
        <w:gridCol w:w="1483"/>
        <w:gridCol w:w="1483"/>
        <w:gridCol w:w="357"/>
        <w:gridCol w:w="1126"/>
        <w:gridCol w:w="1484"/>
        <w:gridCol w:w="1484"/>
        <w:gridCol w:w="1485"/>
        <w:gridCol w:w="1485"/>
        <w:gridCol w:w="1485"/>
        <w:gridCol w:w="1484"/>
        <w:gridCol w:w="1485"/>
        <w:gridCol w:w="1484"/>
        <w:gridCol w:w="1326"/>
        <w:gridCol w:w="163"/>
      </w:tblGrid>
      <w:tr w:rsidR="005C4D4B" w14:paraId="16FECAEC" w14:textId="77777777" w:rsidTr="0096793F">
        <w:trPr>
          <w:gridAfter w:val="1"/>
          <w:wAfter w:w="163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6223FEC4" w14:textId="77777777" w:rsidR="005C4D4B" w:rsidRPr="00293DA6" w:rsidRDefault="005C4D4B" w:rsidP="0096793F">
            <w:pPr>
              <w:jc w:val="right"/>
              <w:rPr>
                <w:rFonts w:eastAsia="標楷體"/>
                <w:sz w:val="20"/>
              </w:rPr>
            </w:pPr>
            <w:r w:rsidRPr="00293DA6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717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18231" w14:textId="77777777" w:rsidR="005C4D4B" w:rsidRDefault="005C4D4B" w:rsidP="0096793F">
            <w:pPr>
              <w:ind w:left="-42" w:right="80"/>
              <w:rPr>
                <w:rFonts w:eastAsia="標楷體"/>
                <w:sz w:val="18"/>
              </w:rPr>
            </w:pPr>
            <w:r w:rsidRPr="00293DA6"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32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553C" w14:textId="77777777" w:rsidR="005C4D4B" w:rsidRDefault="005C4D4B" w:rsidP="0096793F">
            <w:pPr>
              <w:ind w:right="7"/>
              <w:jc w:val="right"/>
              <w:rPr>
                <w:rFonts w:eastAsia="標楷體"/>
                <w:sz w:val="22"/>
              </w:rPr>
            </w:pPr>
            <w:r w:rsidRPr="00553C70">
              <w:rPr>
                <w:rFonts w:eastAsia="標楷體" w:hint="eastAsia"/>
                <w:sz w:val="20"/>
              </w:rPr>
              <w:t>單位</w:t>
            </w:r>
            <w:r w:rsidRPr="00553C70">
              <w:rPr>
                <w:rFonts w:eastAsia="標楷體"/>
                <w:sz w:val="20"/>
              </w:rPr>
              <w:t>：</w:t>
            </w:r>
            <w:r w:rsidRPr="00553C70">
              <w:rPr>
                <w:rFonts w:eastAsia="標楷體" w:hint="eastAsia"/>
                <w:sz w:val="20"/>
              </w:rPr>
              <w:t>新臺幣元</w:t>
            </w:r>
          </w:p>
        </w:tc>
      </w:tr>
      <w:tr w:rsidR="005C4D4B" w14:paraId="61BFE6CE" w14:textId="77777777" w:rsidTr="0096793F">
        <w:trPr>
          <w:gridAfter w:val="1"/>
          <w:wAfter w:w="163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14:paraId="47BB7755" w14:textId="77777777" w:rsidR="005C4D4B" w:rsidRPr="00293DA6" w:rsidRDefault="005C4D4B" w:rsidP="0096793F">
            <w:pPr>
              <w:jc w:val="right"/>
              <w:rPr>
                <w:rFonts w:eastAsia="標楷體"/>
                <w:sz w:val="20"/>
              </w:rPr>
            </w:pPr>
            <w:r w:rsidRPr="00293DA6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7172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7DDDC92C" w14:textId="77777777" w:rsidR="005C4D4B" w:rsidRDefault="005C4D4B" w:rsidP="0096793F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  <w:tc>
          <w:tcPr>
            <w:tcW w:w="14328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07BA042" w14:textId="77777777" w:rsidR="005C4D4B" w:rsidRDefault="005C4D4B" w:rsidP="0096793F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5C4D4B" w14:paraId="0D121678" w14:textId="77777777" w:rsidTr="00A03ED7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14:paraId="1A065D15" w14:textId="77777777" w:rsidR="005C4D4B" w:rsidRPr="009415A1" w:rsidRDefault="005C4D4B" w:rsidP="0096793F">
            <w:pPr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9415A1">
              <w:rPr>
                <w:rFonts w:eastAsia="標楷體" w:hint="eastAsia"/>
                <w:spacing w:val="-10"/>
                <w:sz w:val="22"/>
                <w:szCs w:val="22"/>
              </w:rPr>
              <w:t>年度別</w:t>
            </w:r>
          </w:p>
        </w:tc>
        <w:tc>
          <w:tcPr>
            <w:tcW w:w="2057" w:type="dxa"/>
            <w:vMerge w:val="restart"/>
            <w:tcBorders>
              <w:left w:val="nil"/>
            </w:tcBorders>
            <w:vAlign w:val="center"/>
          </w:tcPr>
          <w:p w14:paraId="012DA5DB" w14:textId="77777777" w:rsidR="005C4D4B" w:rsidRPr="009415A1" w:rsidRDefault="005C4D4B" w:rsidP="0096793F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科目名稱</w:t>
            </w:r>
          </w:p>
        </w:tc>
        <w:tc>
          <w:tcPr>
            <w:tcW w:w="1480" w:type="dxa"/>
            <w:vMerge w:val="restart"/>
            <w:vAlign w:val="center"/>
          </w:tcPr>
          <w:p w14:paraId="4F407103" w14:textId="77777777" w:rsidR="005C4D4B" w:rsidRPr="009415A1" w:rsidRDefault="005C4D4B" w:rsidP="0096793F">
            <w:pPr>
              <w:ind w:left="14" w:right="14"/>
              <w:jc w:val="distribute"/>
              <w:rPr>
                <w:rFonts w:eastAsia="標楷體"/>
                <w:spacing w:val="-4"/>
                <w:sz w:val="22"/>
                <w:szCs w:val="22"/>
              </w:rPr>
            </w:pPr>
            <w:r w:rsidRPr="009415A1">
              <w:rPr>
                <w:rFonts w:eastAsia="標楷體" w:hint="eastAsia"/>
                <w:spacing w:val="-4"/>
                <w:sz w:val="22"/>
                <w:szCs w:val="22"/>
              </w:rPr>
              <w:t>以前年度</w:t>
            </w:r>
            <w:r w:rsidRPr="009415A1">
              <w:rPr>
                <w:rFonts w:eastAsia="標楷體"/>
                <w:spacing w:val="-4"/>
                <w:sz w:val="22"/>
                <w:szCs w:val="22"/>
              </w:rPr>
              <w:br/>
            </w:r>
            <w:r w:rsidRPr="009415A1">
              <w:rPr>
                <w:rFonts w:eastAsia="標楷體" w:hint="eastAsia"/>
                <w:spacing w:val="-4"/>
                <w:sz w:val="22"/>
                <w:szCs w:val="22"/>
              </w:rPr>
              <w:t>轉入數</w:t>
            </w:r>
          </w:p>
        </w:tc>
        <w:tc>
          <w:tcPr>
            <w:tcW w:w="5933" w:type="dxa"/>
            <w:gridSpan w:val="5"/>
            <w:tcBorders>
              <w:bottom w:val="single" w:sz="4" w:space="0" w:color="auto"/>
            </w:tcBorders>
            <w:vAlign w:val="center"/>
          </w:tcPr>
          <w:p w14:paraId="763C719B" w14:textId="77777777" w:rsidR="005C4D4B" w:rsidRPr="009415A1" w:rsidRDefault="005C4D4B" w:rsidP="0096793F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決算數</w:t>
            </w:r>
          </w:p>
        </w:tc>
        <w:tc>
          <w:tcPr>
            <w:tcW w:w="5939" w:type="dxa"/>
            <w:gridSpan w:val="4"/>
            <w:tcBorders>
              <w:bottom w:val="single" w:sz="4" w:space="0" w:color="auto"/>
            </w:tcBorders>
            <w:vAlign w:val="center"/>
          </w:tcPr>
          <w:p w14:paraId="07DF33BC" w14:textId="77777777" w:rsidR="005C4D4B" w:rsidRPr="009415A1" w:rsidRDefault="005C4D4B" w:rsidP="0096793F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5942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14:paraId="18D0607B" w14:textId="77777777" w:rsidR="005C4D4B" w:rsidRPr="009415A1" w:rsidRDefault="005C4D4B" w:rsidP="0096793F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決算審定數</w:t>
            </w:r>
          </w:p>
        </w:tc>
      </w:tr>
      <w:tr w:rsidR="005C4D4B" w14:paraId="6D180C9F" w14:textId="77777777" w:rsidTr="00A03ED7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09F4AD86" w14:textId="77777777" w:rsidR="005C4D4B" w:rsidRPr="009415A1" w:rsidRDefault="005C4D4B" w:rsidP="0096793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057" w:type="dxa"/>
            <w:vMerge/>
            <w:vAlign w:val="center"/>
          </w:tcPr>
          <w:p w14:paraId="0AB19C70" w14:textId="77777777" w:rsidR="005C4D4B" w:rsidRPr="009415A1" w:rsidRDefault="005C4D4B" w:rsidP="0096793F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0" w:type="dxa"/>
            <w:vMerge/>
            <w:vAlign w:val="center"/>
          </w:tcPr>
          <w:p w14:paraId="5ACB3559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14:paraId="40CA8E2B" w14:textId="77777777" w:rsidR="005C4D4B" w:rsidRPr="00C835D6" w:rsidRDefault="005C4D4B" w:rsidP="0096793F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減免</w:t>
            </w:r>
            <w:r w:rsidR="00C835D6" w:rsidRPr="00C835D6">
              <w:rPr>
                <w:rFonts w:eastAsia="標楷體" w:hint="eastAsia"/>
                <w:spacing w:val="-20"/>
                <w:sz w:val="22"/>
                <w:szCs w:val="22"/>
              </w:rPr>
              <w:t>（</w:t>
            </w:r>
            <w:r w:rsidR="00C835D6" w:rsidRPr="00C835D6">
              <w:rPr>
                <w:rFonts w:eastAsia="標楷體" w:hint="eastAsia"/>
                <w:spacing w:val="-20"/>
                <w:sz w:val="22"/>
                <w:szCs w:val="22"/>
                <w:lang w:eastAsia="zh-HK"/>
              </w:rPr>
              <w:t>註銷</w:t>
            </w:r>
            <w:r w:rsidR="00C835D6" w:rsidRPr="00C835D6">
              <w:rPr>
                <w:rFonts w:eastAsia="標楷體" w:hint="eastAsia"/>
                <w:spacing w:val="-20"/>
                <w:sz w:val="22"/>
                <w:szCs w:val="22"/>
              </w:rPr>
              <w:t>）</w:t>
            </w: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數</w:t>
            </w: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14:paraId="35BCE49C" w14:textId="77777777" w:rsidR="005C4D4B" w:rsidRPr="009415A1" w:rsidRDefault="005C4D4B" w:rsidP="0082386A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82386A">
              <w:rPr>
                <w:rFonts w:eastAsia="標楷體" w:hint="eastAsia"/>
                <w:spacing w:val="-20"/>
                <w:sz w:val="22"/>
                <w:szCs w:val="22"/>
              </w:rPr>
              <w:t>實現數</w:t>
            </w:r>
          </w:p>
        </w:tc>
        <w:tc>
          <w:tcPr>
            <w:tcW w:w="1483" w:type="dxa"/>
            <w:gridSpan w:val="2"/>
            <w:tcBorders>
              <w:bottom w:val="single" w:sz="12" w:space="0" w:color="auto"/>
            </w:tcBorders>
            <w:vAlign w:val="center"/>
          </w:tcPr>
          <w:p w14:paraId="2A9AF81C" w14:textId="77777777" w:rsidR="005C4D4B" w:rsidRPr="009415A1" w:rsidRDefault="005C4D4B" w:rsidP="0096793F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162D0FEF" w14:textId="77777777" w:rsidR="005C4D4B" w:rsidRPr="009415A1" w:rsidRDefault="00462BD3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未結清</w:t>
            </w:r>
            <w:r w:rsidR="005C4D4B" w:rsidRPr="009415A1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59C8FB6B" w14:textId="77777777" w:rsidR="005C4D4B" w:rsidRPr="009415A1" w:rsidRDefault="00C835D6" w:rsidP="0096793F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減免（</w:t>
            </w:r>
            <w:r w:rsidRPr="00C835D6">
              <w:rPr>
                <w:rFonts w:eastAsia="標楷體" w:hint="eastAsia"/>
                <w:spacing w:val="-20"/>
                <w:sz w:val="22"/>
                <w:szCs w:val="22"/>
                <w:lang w:eastAsia="zh-HK"/>
              </w:rPr>
              <w:t>註銷</w:t>
            </w: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）數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0E622F89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67C65151" w14:textId="77777777" w:rsidR="005C4D4B" w:rsidRPr="009415A1" w:rsidRDefault="005C4D4B" w:rsidP="0096793F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3E2A7342" w14:textId="77777777" w:rsidR="005C4D4B" w:rsidRPr="009415A1" w:rsidRDefault="00462BD3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未結清數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7D9474DA" w14:textId="77777777" w:rsidR="005C4D4B" w:rsidRPr="009415A1" w:rsidRDefault="00C835D6" w:rsidP="0096793F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減免（</w:t>
            </w:r>
            <w:r w:rsidRPr="00C835D6">
              <w:rPr>
                <w:rFonts w:eastAsia="標楷體" w:hint="eastAsia"/>
                <w:spacing w:val="-20"/>
                <w:sz w:val="22"/>
                <w:szCs w:val="22"/>
                <w:lang w:eastAsia="zh-HK"/>
              </w:rPr>
              <w:t>註銷</w:t>
            </w:r>
            <w:r w:rsidRPr="00C835D6">
              <w:rPr>
                <w:rFonts w:eastAsia="標楷體" w:hint="eastAsia"/>
                <w:spacing w:val="-20"/>
                <w:sz w:val="22"/>
                <w:szCs w:val="22"/>
              </w:rPr>
              <w:t>）數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4353D325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84" w:type="dxa"/>
            <w:tcBorders>
              <w:bottom w:val="single" w:sz="12" w:space="0" w:color="auto"/>
              <w:right w:val="nil"/>
            </w:tcBorders>
            <w:vAlign w:val="center"/>
          </w:tcPr>
          <w:p w14:paraId="01D80757" w14:textId="77777777" w:rsidR="005C4D4B" w:rsidRPr="009415A1" w:rsidRDefault="005C4D4B" w:rsidP="0096793F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89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14:paraId="579E405D" w14:textId="77777777" w:rsidR="005C4D4B" w:rsidRPr="009415A1" w:rsidRDefault="00462BD3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未結清數</w:t>
            </w:r>
          </w:p>
        </w:tc>
      </w:tr>
      <w:tr w:rsidR="005C4D4B" w14:paraId="1320C713" w14:textId="77777777" w:rsidTr="00A03ED7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4EA922A0" w14:textId="77777777" w:rsidR="005C4D4B" w:rsidRPr="009415A1" w:rsidRDefault="005C4D4B" w:rsidP="0096793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057" w:type="dxa"/>
            <w:vMerge/>
            <w:vAlign w:val="center"/>
          </w:tcPr>
          <w:p w14:paraId="49A23F7F" w14:textId="77777777" w:rsidR="005C4D4B" w:rsidRPr="009415A1" w:rsidRDefault="005C4D4B" w:rsidP="0096793F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14:paraId="706AD023" w14:textId="77777777" w:rsidR="005C4D4B" w:rsidRPr="00AF5252" w:rsidRDefault="005C4D4B" w:rsidP="00AF5252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AF5252">
              <w:rPr>
                <w:rFonts w:eastAsia="標楷體" w:hint="eastAsia"/>
                <w:spacing w:val="-20"/>
                <w:sz w:val="22"/>
                <w:szCs w:val="22"/>
              </w:rPr>
              <w:t>應收數</w:t>
            </w:r>
          </w:p>
        </w:tc>
        <w:tc>
          <w:tcPr>
            <w:tcW w:w="1483" w:type="dxa"/>
            <w:tcBorders>
              <w:top w:val="single" w:sz="12" w:space="0" w:color="auto"/>
            </w:tcBorders>
            <w:vAlign w:val="center"/>
          </w:tcPr>
          <w:p w14:paraId="4CBFC939" w14:textId="77777777" w:rsidR="005C4D4B" w:rsidRPr="00AF5252" w:rsidRDefault="005C4D4B" w:rsidP="00AF5252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AF5252">
              <w:rPr>
                <w:rFonts w:eastAsia="標楷體" w:hint="eastAsia"/>
                <w:spacing w:val="-20"/>
                <w:sz w:val="22"/>
                <w:szCs w:val="22"/>
              </w:rPr>
              <w:t>應收數</w:t>
            </w:r>
          </w:p>
        </w:tc>
        <w:tc>
          <w:tcPr>
            <w:tcW w:w="1483" w:type="dxa"/>
            <w:tcBorders>
              <w:top w:val="single" w:sz="12" w:space="0" w:color="auto"/>
            </w:tcBorders>
            <w:vAlign w:val="center"/>
          </w:tcPr>
          <w:p w14:paraId="749768F2" w14:textId="77777777" w:rsidR="005C4D4B" w:rsidRPr="0082386A" w:rsidRDefault="005C4D4B" w:rsidP="0082386A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82386A">
              <w:rPr>
                <w:rFonts w:eastAsia="標楷體" w:hint="eastAsia"/>
                <w:spacing w:val="-20"/>
                <w:sz w:val="22"/>
                <w:szCs w:val="22"/>
              </w:rPr>
              <w:t>應收數</w:t>
            </w:r>
          </w:p>
        </w:tc>
        <w:tc>
          <w:tcPr>
            <w:tcW w:w="1483" w:type="dxa"/>
            <w:gridSpan w:val="2"/>
            <w:tcBorders>
              <w:top w:val="single" w:sz="12" w:space="0" w:color="auto"/>
            </w:tcBorders>
            <w:vAlign w:val="center"/>
          </w:tcPr>
          <w:p w14:paraId="6FA1F290" w14:textId="77777777" w:rsidR="005C4D4B" w:rsidRPr="009415A1" w:rsidRDefault="005C4D4B" w:rsidP="00AF5252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AF5252">
              <w:rPr>
                <w:rFonts w:eastAsia="標楷體" w:hint="eastAsia"/>
                <w:sz w:val="22"/>
                <w:szCs w:val="22"/>
              </w:rPr>
              <w:t>應收數</w:t>
            </w: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32E378D2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5B9EE987" w14:textId="77777777" w:rsidR="005C4D4B" w:rsidRPr="0082386A" w:rsidRDefault="005C4D4B" w:rsidP="0082386A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82386A">
              <w:rPr>
                <w:rFonts w:eastAsia="標楷體" w:hint="eastAsia"/>
                <w:spacing w:val="-20"/>
                <w:sz w:val="22"/>
                <w:szCs w:val="22"/>
              </w:rPr>
              <w:t>應收數</w:t>
            </w:r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14:paraId="7A71C6B1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14:paraId="79E06EA8" w14:textId="77777777" w:rsidR="005C4D4B" w:rsidRPr="009415A1" w:rsidRDefault="005C4D4B" w:rsidP="0082386A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14:paraId="320214B3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4E0DFA3" w14:textId="77777777" w:rsidR="005C4D4B" w:rsidRPr="0082386A" w:rsidRDefault="005C4D4B" w:rsidP="0082386A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82386A">
              <w:rPr>
                <w:rFonts w:eastAsia="標楷體" w:hint="eastAsia"/>
                <w:spacing w:val="-20"/>
                <w:sz w:val="22"/>
                <w:szCs w:val="22"/>
              </w:rPr>
              <w:t>應收數</w:t>
            </w:r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14:paraId="11F02412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</w:p>
        </w:tc>
        <w:tc>
          <w:tcPr>
            <w:tcW w:w="1484" w:type="dxa"/>
            <w:tcBorders>
              <w:top w:val="single" w:sz="12" w:space="0" w:color="auto"/>
              <w:right w:val="nil"/>
            </w:tcBorders>
            <w:vAlign w:val="center"/>
          </w:tcPr>
          <w:p w14:paraId="44A46E53" w14:textId="77777777" w:rsidR="005C4D4B" w:rsidRPr="009415A1" w:rsidRDefault="005C4D4B" w:rsidP="0082386A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</w:p>
        </w:tc>
        <w:tc>
          <w:tcPr>
            <w:tcW w:w="1489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14:paraId="7329514C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</w:p>
        </w:tc>
      </w:tr>
      <w:tr w:rsidR="005C4D4B" w14:paraId="432FDCAC" w14:textId="77777777" w:rsidTr="00A03ED7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6B81DE1F" w14:textId="77777777" w:rsidR="005C4D4B" w:rsidRPr="009415A1" w:rsidRDefault="005C4D4B" w:rsidP="0096793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057" w:type="dxa"/>
            <w:vMerge/>
            <w:vAlign w:val="center"/>
          </w:tcPr>
          <w:p w14:paraId="70332A45" w14:textId="77777777" w:rsidR="005C4D4B" w:rsidRPr="009415A1" w:rsidRDefault="005C4D4B" w:rsidP="0096793F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14:paraId="75E97F31" w14:textId="77777777" w:rsidR="005C4D4B" w:rsidRPr="00AF5252" w:rsidRDefault="005C4D4B" w:rsidP="00AF5252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AF5252">
              <w:rPr>
                <w:rFonts w:eastAsia="標楷體" w:hint="eastAsia"/>
                <w:spacing w:val="-20"/>
                <w:sz w:val="22"/>
                <w:szCs w:val="22"/>
              </w:rPr>
              <w:t>保留數</w:t>
            </w:r>
          </w:p>
        </w:tc>
        <w:tc>
          <w:tcPr>
            <w:tcW w:w="1483" w:type="dxa"/>
            <w:vAlign w:val="center"/>
          </w:tcPr>
          <w:p w14:paraId="19C16AD2" w14:textId="77777777" w:rsidR="005C4D4B" w:rsidRPr="00AF5252" w:rsidRDefault="005C4D4B" w:rsidP="00AF5252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AF5252">
              <w:rPr>
                <w:rFonts w:eastAsia="標楷體" w:hint="eastAsia"/>
                <w:spacing w:val="-20"/>
                <w:sz w:val="22"/>
                <w:szCs w:val="22"/>
              </w:rPr>
              <w:t>保留數</w:t>
            </w:r>
          </w:p>
        </w:tc>
        <w:tc>
          <w:tcPr>
            <w:tcW w:w="1483" w:type="dxa"/>
            <w:vAlign w:val="center"/>
          </w:tcPr>
          <w:p w14:paraId="2C2BC30C" w14:textId="77777777" w:rsidR="005C4D4B" w:rsidRPr="0082386A" w:rsidRDefault="005C4D4B" w:rsidP="0082386A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82386A">
              <w:rPr>
                <w:rFonts w:eastAsia="標楷體" w:hint="eastAsia"/>
                <w:spacing w:val="-20"/>
                <w:sz w:val="22"/>
                <w:szCs w:val="22"/>
              </w:rPr>
              <w:t>保留數</w:t>
            </w:r>
          </w:p>
        </w:tc>
        <w:tc>
          <w:tcPr>
            <w:tcW w:w="1483" w:type="dxa"/>
            <w:gridSpan w:val="2"/>
            <w:vAlign w:val="center"/>
          </w:tcPr>
          <w:p w14:paraId="25E66526" w14:textId="77777777" w:rsidR="005C4D4B" w:rsidRPr="009415A1" w:rsidRDefault="005C4D4B" w:rsidP="00AF5252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82386A">
              <w:rPr>
                <w:rFonts w:eastAsia="標楷體" w:hint="eastAsia"/>
                <w:spacing w:val="-20"/>
                <w:sz w:val="22"/>
                <w:szCs w:val="22"/>
              </w:rPr>
              <w:t>保留</w:t>
            </w:r>
            <w:r w:rsidRPr="009415A1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84" w:type="dxa"/>
            <w:vAlign w:val="center"/>
          </w:tcPr>
          <w:p w14:paraId="12C328B7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vAlign w:val="center"/>
          </w:tcPr>
          <w:p w14:paraId="63FDBA03" w14:textId="77777777" w:rsidR="005C4D4B" w:rsidRPr="0082386A" w:rsidRDefault="005C4D4B" w:rsidP="0082386A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82386A">
              <w:rPr>
                <w:rFonts w:eastAsia="標楷體" w:hint="eastAsia"/>
                <w:spacing w:val="-20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14:paraId="17D5F483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14:paraId="0611FCE4" w14:textId="77777777" w:rsidR="005C4D4B" w:rsidRPr="009415A1" w:rsidRDefault="005C4D4B" w:rsidP="0082386A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14:paraId="7B1F6C40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vAlign w:val="center"/>
          </w:tcPr>
          <w:p w14:paraId="7F88C0A4" w14:textId="77777777" w:rsidR="005C4D4B" w:rsidRPr="0082386A" w:rsidRDefault="005C4D4B" w:rsidP="0082386A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82386A">
              <w:rPr>
                <w:rFonts w:eastAsia="標楷體" w:hint="eastAsia"/>
                <w:spacing w:val="-20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14:paraId="3C535B46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tcBorders>
              <w:right w:val="nil"/>
            </w:tcBorders>
            <w:vAlign w:val="center"/>
          </w:tcPr>
          <w:p w14:paraId="64E16478" w14:textId="77777777" w:rsidR="005C4D4B" w:rsidRPr="009415A1" w:rsidRDefault="005C4D4B" w:rsidP="0082386A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9" w:type="dxa"/>
            <w:gridSpan w:val="2"/>
            <w:tcBorders>
              <w:right w:val="nil"/>
            </w:tcBorders>
            <w:vAlign w:val="center"/>
          </w:tcPr>
          <w:p w14:paraId="35D839D8" w14:textId="77777777" w:rsidR="005C4D4B" w:rsidRPr="009415A1" w:rsidRDefault="005C4D4B" w:rsidP="0096793F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</w:tr>
      <w:tr w:rsidR="004E0D10" w:rsidRPr="00365E87" w14:paraId="39D75C51" w14:textId="77777777" w:rsidTr="00A03E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4BE6E8B6" w14:textId="77777777" w:rsidR="004E0D10" w:rsidRPr="00365E87" w:rsidRDefault="004E0D10" w:rsidP="004E0D10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747A7B82" w14:textId="77777777" w:rsidR="004E0D10" w:rsidRPr="00365E87" w:rsidRDefault="004E0D10" w:rsidP="004E0D10">
            <w:pPr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480" w:type="dxa"/>
            <w:shd w:val="clear" w:color="auto" w:fill="auto"/>
          </w:tcPr>
          <w:p w14:paraId="19E131ED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192,596,736,277</w:t>
            </w:r>
          </w:p>
        </w:tc>
        <w:tc>
          <w:tcPr>
            <w:tcW w:w="1483" w:type="dxa"/>
            <w:shd w:val="clear" w:color="auto" w:fill="auto"/>
          </w:tcPr>
          <w:p w14:paraId="6F4502C6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30,793,682,707</w:t>
            </w:r>
          </w:p>
        </w:tc>
        <w:tc>
          <w:tcPr>
            <w:tcW w:w="1483" w:type="dxa"/>
            <w:shd w:val="clear" w:color="auto" w:fill="auto"/>
          </w:tcPr>
          <w:p w14:paraId="4588502E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11,437,308,197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1978BE12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4820655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150,365,745,373</w:t>
            </w:r>
          </w:p>
        </w:tc>
        <w:tc>
          <w:tcPr>
            <w:tcW w:w="1484" w:type="dxa"/>
            <w:shd w:val="clear" w:color="auto" w:fill="auto"/>
          </w:tcPr>
          <w:p w14:paraId="1DDCD2A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3B897FBF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24F695A2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22D73A2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35DDA20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30,793,682,707</w:t>
            </w:r>
          </w:p>
        </w:tc>
        <w:tc>
          <w:tcPr>
            <w:tcW w:w="1485" w:type="dxa"/>
            <w:shd w:val="clear" w:color="auto" w:fill="auto"/>
          </w:tcPr>
          <w:p w14:paraId="129E06E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11,437,308,197</w:t>
            </w:r>
          </w:p>
        </w:tc>
        <w:tc>
          <w:tcPr>
            <w:tcW w:w="1484" w:type="dxa"/>
            <w:shd w:val="clear" w:color="auto" w:fill="auto"/>
          </w:tcPr>
          <w:p w14:paraId="537B2794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36AA2EEF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150,365,745,373</w:t>
            </w:r>
          </w:p>
        </w:tc>
      </w:tr>
      <w:tr w:rsidR="004E0D10" w:rsidRPr="00365E87" w14:paraId="3DA97A10" w14:textId="77777777" w:rsidTr="00A03E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15FD72EF" w14:textId="77777777" w:rsidR="004E0D10" w:rsidRPr="00365E87" w:rsidRDefault="004E0D10" w:rsidP="004E0D10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372EF6B1" w14:textId="77777777" w:rsidR="004E0D10" w:rsidRPr="00365E87" w:rsidRDefault="004E0D10" w:rsidP="004E0D10">
            <w:pPr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480" w:type="dxa"/>
            <w:shd w:val="clear" w:color="auto" w:fill="auto"/>
          </w:tcPr>
          <w:p w14:paraId="1FBAC32A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32,895,816,277</w:t>
            </w:r>
          </w:p>
          <w:p w14:paraId="5ADDD41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159,700,920,000</w:t>
            </w:r>
          </w:p>
        </w:tc>
        <w:tc>
          <w:tcPr>
            <w:tcW w:w="1483" w:type="dxa"/>
            <w:shd w:val="clear" w:color="auto" w:fill="auto"/>
          </w:tcPr>
          <w:p w14:paraId="0B1E21D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812,942,707</w:t>
            </w:r>
          </w:p>
          <w:p w14:paraId="1E040FE4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29,980,740,000</w:t>
            </w:r>
          </w:p>
        </w:tc>
        <w:tc>
          <w:tcPr>
            <w:tcW w:w="1483" w:type="dxa"/>
            <w:shd w:val="clear" w:color="auto" w:fill="auto"/>
          </w:tcPr>
          <w:p w14:paraId="1CE263D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11,437,308,197</w:t>
            </w:r>
          </w:p>
          <w:p w14:paraId="341BEF1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2EAF241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10092436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49BEDD8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20,645,565,373</w:t>
            </w:r>
          </w:p>
          <w:p w14:paraId="3A45101B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129,720,180,000</w:t>
            </w:r>
          </w:p>
        </w:tc>
        <w:tc>
          <w:tcPr>
            <w:tcW w:w="1484" w:type="dxa"/>
            <w:shd w:val="clear" w:color="auto" w:fill="auto"/>
          </w:tcPr>
          <w:p w14:paraId="0687BF04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20B7C2D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44B96E8B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18D2A13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637E8E5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0927B2FE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530A78C3" w14:textId="77777777" w:rsidR="004E0D10" w:rsidRPr="0082386A" w:rsidRDefault="004E0D10" w:rsidP="0082386A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82386A">
              <w:rPr>
                <w:rFonts w:eastAsia="標楷體" w:hint="eastAsia"/>
                <w:spacing w:val="-20"/>
                <w:sz w:val="22"/>
                <w:szCs w:val="22"/>
              </w:rPr>
              <w:t>－</w:t>
            </w:r>
          </w:p>
          <w:p w14:paraId="53C7BD69" w14:textId="77777777" w:rsidR="004E0D10" w:rsidRPr="0082386A" w:rsidRDefault="004E0D10" w:rsidP="0082386A">
            <w:pPr>
              <w:ind w:left="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82386A">
              <w:rPr>
                <w:rFonts w:eastAsia="標楷體" w:hint="eastAsia"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30BA468D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812,942,707</w:t>
            </w:r>
          </w:p>
          <w:p w14:paraId="75316E2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29,980,740,000</w:t>
            </w:r>
          </w:p>
        </w:tc>
        <w:tc>
          <w:tcPr>
            <w:tcW w:w="1485" w:type="dxa"/>
            <w:shd w:val="clear" w:color="auto" w:fill="auto"/>
          </w:tcPr>
          <w:p w14:paraId="045BD3B2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11,437,308,197</w:t>
            </w:r>
          </w:p>
          <w:p w14:paraId="51D4FB2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72B3D67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78368DA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5FE45EEF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20,645,565,373</w:t>
            </w:r>
          </w:p>
          <w:p w14:paraId="571AE3FE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129,720,180,000</w:t>
            </w:r>
          </w:p>
        </w:tc>
      </w:tr>
      <w:tr w:rsidR="004E0D10" w:rsidRPr="00365E87" w14:paraId="33EDE023" w14:textId="77777777" w:rsidTr="00A03E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29BC9C25" w14:textId="77777777" w:rsidR="004E0D10" w:rsidRPr="00365E87" w:rsidRDefault="004E0D10" w:rsidP="004E0D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noProof/>
                <w:sz w:val="22"/>
                <w:szCs w:val="22"/>
              </w:rPr>
              <w:t>90－112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3BEF33C" w14:textId="77777777" w:rsidR="004E0D10" w:rsidRPr="00365E87" w:rsidRDefault="004E0D10" w:rsidP="004E0D10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1480" w:type="dxa"/>
            <w:shd w:val="clear" w:color="auto" w:fill="auto"/>
          </w:tcPr>
          <w:p w14:paraId="0F861CB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17,913,093,261</w:t>
            </w:r>
          </w:p>
          <w:p w14:paraId="2707684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623730B2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372,160,536</w:t>
            </w:r>
          </w:p>
          <w:p w14:paraId="7A540782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04B1072F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1,187,597,924</w:t>
            </w:r>
          </w:p>
          <w:p w14:paraId="166D3A6B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7766D204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E93D7AB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48C58A7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16,353,334,801</w:t>
            </w:r>
          </w:p>
          <w:p w14:paraId="5D5E052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7AF8375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6F780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125C1DE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2F2EDD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6C9B5EA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8ABE6E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28B8376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E3197FF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0FA0F2F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372,160,536</w:t>
            </w:r>
          </w:p>
          <w:p w14:paraId="2C95EC1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0E8DDEB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1,187,597,924</w:t>
            </w:r>
          </w:p>
          <w:p w14:paraId="73A67942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5486C43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121AFAB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145D167B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16,353,334,801</w:t>
            </w:r>
          </w:p>
          <w:p w14:paraId="52341A9D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4E0D10" w:rsidRPr="00365E87" w14:paraId="23A641BB" w14:textId="77777777" w:rsidTr="00A03E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47BC7628" w14:textId="77777777" w:rsidR="004E0D10" w:rsidRPr="00365E87" w:rsidRDefault="004E0D10" w:rsidP="004E0D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noProof/>
                <w:sz w:val="22"/>
                <w:szCs w:val="22"/>
              </w:rPr>
              <w:t>95－112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40DB566" w14:textId="77777777" w:rsidR="004E0D10" w:rsidRPr="00365E87" w:rsidRDefault="004E0D10" w:rsidP="004E0D10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1480" w:type="dxa"/>
            <w:shd w:val="clear" w:color="auto" w:fill="auto"/>
          </w:tcPr>
          <w:p w14:paraId="3CF4CDDE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1,111,929,762</w:t>
            </w:r>
          </w:p>
          <w:p w14:paraId="168A7FE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5A58F0D2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11,548,000</w:t>
            </w:r>
          </w:p>
          <w:p w14:paraId="211B7B76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365C292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1,036,090,423</w:t>
            </w:r>
          </w:p>
          <w:p w14:paraId="08A4458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210BAC3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7D9F2C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5F4466E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64,291,339</w:t>
            </w:r>
          </w:p>
          <w:p w14:paraId="5E2BBFB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4F66EAF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508F2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3F91607A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72F0BD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72E57FE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967DFF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5107B8B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045D78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02699BAE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11,548,000</w:t>
            </w:r>
          </w:p>
          <w:p w14:paraId="2886029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381DD39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1,036,090,423</w:t>
            </w:r>
          </w:p>
          <w:p w14:paraId="6B4B20F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3C3BBCA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C048B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1DB2D20D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64,291,339</w:t>
            </w:r>
          </w:p>
          <w:p w14:paraId="7031055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4E0D10" w:rsidRPr="00365E87" w14:paraId="686DD37B" w14:textId="77777777" w:rsidTr="00A03E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C347116" w14:textId="77777777" w:rsidR="004E0D10" w:rsidRPr="00365E87" w:rsidRDefault="004E0D10" w:rsidP="004E0D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noProof/>
                <w:sz w:val="22"/>
                <w:szCs w:val="22"/>
              </w:rPr>
              <w:t>87－112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2E31DC7" w14:textId="77777777" w:rsidR="004E0D10" w:rsidRPr="00365E87" w:rsidRDefault="004E0D10" w:rsidP="004E0D10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1480" w:type="dxa"/>
            <w:shd w:val="clear" w:color="auto" w:fill="auto"/>
          </w:tcPr>
          <w:p w14:paraId="1DFA2B6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8,111,850,450</w:t>
            </w:r>
          </w:p>
          <w:p w14:paraId="215F7BD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63,770,000,000</w:t>
            </w:r>
          </w:p>
        </w:tc>
        <w:tc>
          <w:tcPr>
            <w:tcW w:w="1483" w:type="dxa"/>
            <w:shd w:val="clear" w:color="auto" w:fill="auto"/>
          </w:tcPr>
          <w:p w14:paraId="671E98C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379,067,663</w:t>
            </w:r>
          </w:p>
          <w:p w14:paraId="1BD81AE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14,595,000,000</w:t>
            </w:r>
          </w:p>
        </w:tc>
        <w:tc>
          <w:tcPr>
            <w:tcW w:w="1483" w:type="dxa"/>
            <w:shd w:val="clear" w:color="auto" w:fill="auto"/>
          </w:tcPr>
          <w:p w14:paraId="4C8CFF7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4,587,153,784</w:t>
            </w:r>
          </w:p>
          <w:p w14:paraId="583223A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168E447D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AE6373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1CE02D1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3,145,629,003</w:t>
            </w:r>
          </w:p>
          <w:p w14:paraId="5F2EA08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49,175,000,000</w:t>
            </w:r>
          </w:p>
        </w:tc>
        <w:tc>
          <w:tcPr>
            <w:tcW w:w="1484" w:type="dxa"/>
            <w:shd w:val="clear" w:color="auto" w:fill="auto"/>
          </w:tcPr>
          <w:p w14:paraId="1AD208DB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AA85EA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56E0190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2C21A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2E13681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98D408E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7AF24746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BA5316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4B6528B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379,067,663</w:t>
            </w:r>
          </w:p>
          <w:p w14:paraId="02D6D3D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14,595,000,000</w:t>
            </w:r>
          </w:p>
        </w:tc>
        <w:tc>
          <w:tcPr>
            <w:tcW w:w="1485" w:type="dxa"/>
            <w:shd w:val="clear" w:color="auto" w:fill="auto"/>
          </w:tcPr>
          <w:p w14:paraId="068981CD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4,587,153,784</w:t>
            </w:r>
          </w:p>
          <w:p w14:paraId="64454CC5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519F145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DC6F6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49A995EF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3,145,629,003</w:t>
            </w:r>
          </w:p>
          <w:p w14:paraId="09E9C66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49,175,000,000</w:t>
            </w:r>
          </w:p>
        </w:tc>
      </w:tr>
      <w:tr w:rsidR="004E0D10" w:rsidRPr="00365E87" w14:paraId="2CC9420E" w14:textId="77777777" w:rsidTr="00A03E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58570301" w14:textId="77777777" w:rsidR="004E0D10" w:rsidRPr="00365E87" w:rsidRDefault="004E0D10" w:rsidP="004E0D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noProof/>
                <w:sz w:val="22"/>
                <w:szCs w:val="22"/>
              </w:rPr>
              <w:t>87－112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1D1B17BB" w14:textId="77777777" w:rsidR="004E0D10" w:rsidRPr="00365E87" w:rsidRDefault="004E0D10" w:rsidP="004E0D10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noProof/>
                <w:sz w:val="22"/>
                <w:szCs w:val="22"/>
              </w:rPr>
              <w:t>營業盈餘及事業收入</w:t>
            </w:r>
          </w:p>
        </w:tc>
        <w:tc>
          <w:tcPr>
            <w:tcW w:w="1480" w:type="dxa"/>
            <w:shd w:val="clear" w:color="auto" w:fill="auto"/>
          </w:tcPr>
          <w:p w14:paraId="336A16A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4,466,933,655</w:t>
            </w:r>
          </w:p>
          <w:p w14:paraId="07F40DF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95,930,920,000</w:t>
            </w:r>
          </w:p>
        </w:tc>
        <w:tc>
          <w:tcPr>
            <w:tcW w:w="1483" w:type="dxa"/>
            <w:shd w:val="clear" w:color="auto" w:fill="auto"/>
          </w:tcPr>
          <w:p w14:paraId="38C7810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8AE0FB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15,385,740,000</w:t>
            </w:r>
          </w:p>
        </w:tc>
        <w:tc>
          <w:tcPr>
            <w:tcW w:w="1483" w:type="dxa"/>
            <w:shd w:val="clear" w:color="auto" w:fill="auto"/>
          </w:tcPr>
          <w:p w14:paraId="289E747E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4,465,149,166</w:t>
            </w:r>
          </w:p>
          <w:p w14:paraId="61E7CD6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14BFDB2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4684B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6F5E2064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1,784,489</w:t>
            </w:r>
          </w:p>
          <w:p w14:paraId="090D9A36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80,545,180,000</w:t>
            </w:r>
          </w:p>
        </w:tc>
        <w:tc>
          <w:tcPr>
            <w:tcW w:w="1484" w:type="dxa"/>
            <w:shd w:val="clear" w:color="auto" w:fill="auto"/>
          </w:tcPr>
          <w:p w14:paraId="69E1C316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506090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2395D3F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5F1BD4A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65F7A4CF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87A8CBD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40760BF2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BB5223A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3EEEC05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855CF6D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15,385,740,000</w:t>
            </w:r>
          </w:p>
        </w:tc>
        <w:tc>
          <w:tcPr>
            <w:tcW w:w="1485" w:type="dxa"/>
            <w:shd w:val="clear" w:color="auto" w:fill="auto"/>
          </w:tcPr>
          <w:p w14:paraId="3F03722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4,465,149,166</w:t>
            </w:r>
          </w:p>
          <w:p w14:paraId="023FD934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667C63D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D0F725F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64A37EA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1,784,489</w:t>
            </w:r>
          </w:p>
          <w:p w14:paraId="6F3DB15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80,545,180,000</w:t>
            </w:r>
          </w:p>
        </w:tc>
      </w:tr>
      <w:tr w:rsidR="004E0D10" w:rsidRPr="00365E87" w14:paraId="660C21F9" w14:textId="77777777" w:rsidTr="00A03E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FF7D8D8" w14:textId="77777777" w:rsidR="004E0D10" w:rsidRPr="00365E87" w:rsidRDefault="004E0D10" w:rsidP="004E0D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noProof/>
                <w:sz w:val="22"/>
                <w:szCs w:val="22"/>
              </w:rPr>
              <w:t>93－112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246B46E" w14:textId="77777777" w:rsidR="004E0D10" w:rsidRPr="00365E87" w:rsidRDefault="004E0D10" w:rsidP="004E0D10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365E87">
              <w:rPr>
                <w:rFonts w:ascii="標楷體" w:eastAsia="標楷體"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1480" w:type="dxa"/>
            <w:shd w:val="clear" w:color="auto" w:fill="auto"/>
          </w:tcPr>
          <w:p w14:paraId="0D84B14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1,292,009,149</w:t>
            </w:r>
          </w:p>
          <w:p w14:paraId="36910DE3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75CEA04B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50,166,508</w:t>
            </w:r>
          </w:p>
          <w:p w14:paraId="12E84D7E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14:paraId="74F19224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161,316,900</w:t>
            </w:r>
          </w:p>
          <w:p w14:paraId="72807832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458FFF9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4D0D36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6700A3C9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1,080,525,741</w:t>
            </w:r>
          </w:p>
          <w:p w14:paraId="1E9847B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5302F37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4315D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2FA9AB6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206CA6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45F4EFED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0A525D8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3AA9CC00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03F17F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75545246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50,166,508</w:t>
            </w:r>
          </w:p>
          <w:p w14:paraId="3EE55006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14:paraId="7E3BD51C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161,316,900</w:t>
            </w:r>
          </w:p>
          <w:p w14:paraId="586B98B1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14:paraId="32CDB284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846413B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5A412EA7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1,080,525,741</w:t>
            </w:r>
          </w:p>
          <w:p w14:paraId="11A79BAE" w14:textId="77777777" w:rsidR="004E0D10" w:rsidRPr="00365E87" w:rsidRDefault="004E0D10" w:rsidP="004E0D10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365E87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</w:tbl>
    <w:p w14:paraId="2FC97052" w14:textId="1A913FDD" w:rsidR="0096793F" w:rsidRDefault="0096793F" w:rsidP="0096793F">
      <w:pPr>
        <w:jc w:val="center"/>
      </w:pPr>
      <w:r>
        <w:rPr>
          <w:rFonts w:ascii="標楷體" w:eastAsia="標楷體" w:hint="eastAsia"/>
          <w:b/>
          <w:sz w:val="36"/>
          <w:u w:val="single"/>
        </w:rPr>
        <w:t>中華民國</w:t>
      </w:r>
      <w:r w:rsidR="004E0D10">
        <w:rPr>
          <w:rFonts w:ascii="標楷體" w:eastAsia="標楷體" w:hint="eastAsia"/>
          <w:b/>
          <w:sz w:val="36"/>
          <w:u w:val="single"/>
        </w:rPr>
        <w:t>113</w:t>
      </w:r>
      <w:r>
        <w:rPr>
          <w:rFonts w:ascii="標楷體" w:eastAsia="標楷體" w:hint="eastAsia"/>
          <w:b/>
          <w:sz w:val="36"/>
          <w:u w:val="single"/>
        </w:rPr>
        <w:t>年度中央政府總決算以前年度歲入來源別轉入數決算審定總表</w:t>
      </w:r>
    </w:p>
    <w:p w14:paraId="5DE6B67B" w14:textId="77777777" w:rsidR="005C4D4B" w:rsidRPr="0096793F" w:rsidRDefault="005C4D4B">
      <w:pPr>
        <w:ind w:right="414"/>
        <w:rPr>
          <w:rFonts w:eastAsia="標楷體"/>
          <w:sz w:val="22"/>
        </w:rPr>
      </w:pPr>
    </w:p>
    <w:sectPr w:rsidR="005C4D4B" w:rsidRPr="0096793F" w:rsidSect="00153D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259" w:right="1440" w:bottom="799" w:left="1440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55266" w14:textId="77777777" w:rsidR="004E0D10" w:rsidRDefault="004E0D10">
      <w:r>
        <w:separator/>
      </w:r>
    </w:p>
  </w:endnote>
  <w:endnote w:type="continuationSeparator" w:id="0">
    <w:p w14:paraId="45720F7D" w14:textId="77777777" w:rsidR="004E0D10" w:rsidRDefault="004E0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D60F9" w14:textId="77777777" w:rsidR="005D78C3" w:rsidRDefault="005D78C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9F4E" w14:textId="77777777" w:rsidR="005D78C3" w:rsidRDefault="005D78C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97809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3DEFF0FE" w14:textId="79B56495" w:rsidR="00A03ED7" w:rsidRPr="005D78C3" w:rsidRDefault="00A03ED7">
        <w:pPr>
          <w:pStyle w:val="a4"/>
          <w:jc w:val="center"/>
          <w:rPr>
            <w:rFonts w:ascii="標楷體" w:eastAsia="標楷體" w:hAnsi="標楷體"/>
          </w:rPr>
        </w:pPr>
        <w:r w:rsidRPr="005D78C3">
          <w:rPr>
            <w:rFonts w:ascii="標楷體" w:eastAsia="標楷體" w:hAnsi="標楷體"/>
          </w:rPr>
          <w:t>13-</w:t>
        </w:r>
        <w:r w:rsidRPr="005D78C3">
          <w:rPr>
            <w:rFonts w:ascii="標楷體" w:eastAsia="標楷體" w:hAnsi="標楷體"/>
          </w:rPr>
          <w:fldChar w:fldCharType="begin"/>
        </w:r>
        <w:r w:rsidRPr="005D78C3">
          <w:rPr>
            <w:rFonts w:ascii="標楷體" w:eastAsia="標楷體" w:hAnsi="標楷體"/>
          </w:rPr>
          <w:instrText>PAGE   \* MERGEFORMAT</w:instrText>
        </w:r>
        <w:r w:rsidRPr="005D78C3">
          <w:rPr>
            <w:rFonts w:ascii="標楷體" w:eastAsia="標楷體" w:hAnsi="標楷體"/>
          </w:rPr>
          <w:fldChar w:fldCharType="separate"/>
        </w:r>
        <w:r w:rsidRPr="005D78C3">
          <w:rPr>
            <w:rFonts w:ascii="標楷體" w:eastAsia="標楷體" w:hAnsi="標楷體"/>
            <w:lang w:val="zh-TW"/>
          </w:rPr>
          <w:t>2</w:t>
        </w:r>
        <w:r w:rsidRPr="005D78C3">
          <w:rPr>
            <w:rFonts w:ascii="標楷體" w:eastAsia="標楷體" w:hAnsi="標楷體"/>
          </w:rPr>
          <w:fldChar w:fldCharType="end"/>
        </w:r>
      </w:p>
    </w:sdtContent>
  </w:sdt>
  <w:p w14:paraId="4517D269" w14:textId="77777777" w:rsidR="00A03ED7" w:rsidRDefault="00A03ED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36B77" w14:textId="77777777" w:rsidR="004E0D10" w:rsidRDefault="004E0D10">
      <w:r>
        <w:separator/>
      </w:r>
    </w:p>
  </w:footnote>
  <w:footnote w:type="continuationSeparator" w:id="0">
    <w:p w14:paraId="77C246DE" w14:textId="77777777" w:rsidR="004E0D10" w:rsidRDefault="004E0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7AFC4" w14:textId="77777777" w:rsidR="005D78C3" w:rsidRDefault="005D78C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BF7D6" w14:textId="4BABD0AE" w:rsidR="005C4D4B" w:rsidRDefault="005C4D4B">
    <w:pPr>
      <w:jc w:val="center"/>
    </w:pPr>
    <w:r>
      <w:rPr>
        <w:rFonts w:ascii="標楷體" w:eastAsia="標楷體"/>
        <w:b/>
        <w:sz w:val="36"/>
        <w:u w:val="single"/>
      </w:rPr>
      <w:t>、</w:t>
    </w:r>
    <w:r>
      <w:rPr>
        <w:rFonts w:ascii="標楷體" w:eastAsia="標楷體" w:hint="eastAsia"/>
        <w:b/>
        <w:sz w:val="36"/>
        <w:u w:val="single"/>
      </w:rPr>
      <w:t>中華民國</w:t>
    </w:r>
    <w:r w:rsidR="00F25644" w:rsidRPr="00F25644">
      <w:rPr>
        <w:rFonts w:ascii="標楷體" w:eastAsia="標楷體" w:hAnsi="標楷體" w:hint="eastAsia"/>
        <w:b/>
        <w:sz w:val="36"/>
        <w:u w:val="single"/>
      </w:rPr>
      <w:t>113</w:t>
    </w:r>
    <w:r>
      <w:rPr>
        <w:rFonts w:ascii="標楷體" w:eastAsia="標楷體" w:hint="eastAsia"/>
        <w:b/>
        <w:sz w:val="36"/>
        <w:u w:val="single"/>
      </w:rPr>
      <w:t>年度中央政府總決算以前年度歲入來源別轉入數決算審定表</w:t>
    </w:r>
    <w:r w:rsidR="00F25644" w:rsidRPr="00F25644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6283" w14:textId="77777777" w:rsidR="005D78C3" w:rsidRDefault="005D78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D10"/>
    <w:rsid w:val="0007295B"/>
    <w:rsid w:val="00153D16"/>
    <w:rsid w:val="001810C8"/>
    <w:rsid w:val="00227434"/>
    <w:rsid w:val="00293DA6"/>
    <w:rsid w:val="002B0C68"/>
    <w:rsid w:val="00361379"/>
    <w:rsid w:val="00455EDF"/>
    <w:rsid w:val="00462BD3"/>
    <w:rsid w:val="004E0D10"/>
    <w:rsid w:val="00553C70"/>
    <w:rsid w:val="005C4D4B"/>
    <w:rsid w:val="005D78C3"/>
    <w:rsid w:val="006A2CCF"/>
    <w:rsid w:val="007541E0"/>
    <w:rsid w:val="0082386A"/>
    <w:rsid w:val="009415A1"/>
    <w:rsid w:val="0096793F"/>
    <w:rsid w:val="00997422"/>
    <w:rsid w:val="00A03ED7"/>
    <w:rsid w:val="00A24EBE"/>
    <w:rsid w:val="00A30D3D"/>
    <w:rsid w:val="00A53C11"/>
    <w:rsid w:val="00AF5252"/>
    <w:rsid w:val="00AF6CBB"/>
    <w:rsid w:val="00B451BF"/>
    <w:rsid w:val="00C835D6"/>
    <w:rsid w:val="00CE0F97"/>
    <w:rsid w:val="00D05804"/>
    <w:rsid w:val="00EC592A"/>
    <w:rsid w:val="00F2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98C0BD8"/>
  <w15:chartTrackingRefBased/>
  <w15:docId w15:val="{732FCF57-77B6-4701-8FD4-6324844D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03ED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YzwA65&#20197;&#21069;&#24180;&#24230;&#27506;&#20837;&#20358;&#28304;&#21029;&#36681;&#20837;&#25976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(x86)\NAO\Report\YzwA65以前年度歲入來源別轉入數決算審定表A3.dot</Template>
  <TotalTime>30</TotalTime>
  <Pages>1</Pages>
  <Words>416</Words>
  <Characters>1011</Characters>
  <Application>Microsoft Office Word</Application>
  <DocSecurity>0</DocSecurity>
  <Lines>8</Lines>
  <Paragraphs>2</Paragraphs>
  <ScaleCrop>false</ScaleCrop>
  <Company>N.A.O.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林佳成</dc:creator>
  <cp:keywords/>
  <cp:lastModifiedBy>羿每 陳</cp:lastModifiedBy>
  <cp:revision>11</cp:revision>
  <cp:lastPrinted>2025-06-18T06:04:00Z</cp:lastPrinted>
  <dcterms:created xsi:type="dcterms:W3CDTF">2025-06-13T10:54:00Z</dcterms:created>
  <dcterms:modified xsi:type="dcterms:W3CDTF">2025-06-27T08:19:00Z</dcterms:modified>
</cp:coreProperties>
</file>