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356"/>
        <w:tblOverlap w:val="never"/>
        <w:tblW w:w="0" w:type="auto"/>
        <w:tblLook w:val="04A0" w:firstRow="1" w:lastRow="0" w:firstColumn="1" w:lastColumn="0" w:noHBand="0" w:noVBand="1"/>
      </w:tblPr>
      <w:tblGrid>
        <w:gridCol w:w="534"/>
        <w:gridCol w:w="722"/>
      </w:tblGrid>
      <w:tr w:rsidR="00C50C31" w14:paraId="4FAC947A" w14:textId="77777777" w:rsidTr="005119A5">
        <w:tc>
          <w:tcPr>
            <w:tcW w:w="534" w:type="dxa"/>
            <w:hideMark/>
          </w:tcPr>
          <w:p w14:paraId="0C79258C" w14:textId="77777777" w:rsidR="00C50C31" w:rsidRDefault="00C50C31" w:rsidP="00C50C31">
            <w:pPr>
              <w:snapToGrid w:val="0"/>
              <w:spacing w:line="240" w:lineRule="exact"/>
              <w:ind w:rightChars="-50" w:right="-120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722" w:type="dxa"/>
            <w:vMerge w:val="restart"/>
            <w:vAlign w:val="center"/>
            <w:hideMark/>
          </w:tcPr>
          <w:p w14:paraId="1EA233DE" w14:textId="77777777" w:rsidR="00C50C31" w:rsidRDefault="00C50C31" w:rsidP="00C50C31">
            <w:pPr>
              <w:snapToGrid w:val="0"/>
              <w:spacing w:line="240" w:lineRule="exact"/>
              <w:ind w:leftChars="-50" w:left="-120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門併計</w:t>
            </w:r>
          </w:p>
        </w:tc>
      </w:tr>
      <w:tr w:rsidR="00C50C31" w14:paraId="1B320104" w14:textId="77777777" w:rsidTr="005119A5">
        <w:tc>
          <w:tcPr>
            <w:tcW w:w="534" w:type="dxa"/>
            <w:hideMark/>
          </w:tcPr>
          <w:p w14:paraId="2AC8FB71" w14:textId="77777777" w:rsidR="00C50C31" w:rsidRDefault="00C50C31" w:rsidP="00C50C31">
            <w:pPr>
              <w:snapToGrid w:val="0"/>
              <w:spacing w:line="240" w:lineRule="exact"/>
              <w:ind w:rightChars="-50" w:right="-120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0" w:type="auto"/>
            <w:vMerge/>
            <w:vAlign w:val="center"/>
            <w:hideMark/>
          </w:tcPr>
          <w:p w14:paraId="7B62DFD6" w14:textId="77777777" w:rsidR="00C50C31" w:rsidRDefault="00C50C31" w:rsidP="00C50C31">
            <w:pPr>
              <w:widowControl/>
              <w:rPr>
                <w:rFonts w:ascii="標楷體" w:eastAsia="標楷體" w:hAnsi="標楷體"/>
                <w:sz w:val="20"/>
                <w:szCs w:val="22"/>
              </w:rPr>
            </w:pPr>
          </w:p>
        </w:tc>
      </w:tr>
    </w:tbl>
    <w:p w14:paraId="685DBC0F" w14:textId="77777777" w:rsidR="00534BAC" w:rsidRDefault="00534BAC" w:rsidP="006E4360">
      <w:pPr>
        <w:ind w:right="-11"/>
        <w:jc w:val="right"/>
        <w:rPr>
          <w:rFonts w:eastAsia="標楷體"/>
          <w:sz w:val="22"/>
          <w:szCs w:val="22"/>
        </w:rPr>
      </w:pPr>
    </w:p>
    <w:p w14:paraId="6F0481D5" w14:textId="77777777" w:rsidR="00C50C31" w:rsidRPr="00534BAC" w:rsidRDefault="00534BAC" w:rsidP="006E4360">
      <w:pPr>
        <w:ind w:right="-11"/>
        <w:jc w:val="right"/>
        <w:rPr>
          <w:rFonts w:eastAsia="標楷體"/>
          <w:sz w:val="22"/>
          <w:szCs w:val="22"/>
        </w:rPr>
      </w:pPr>
      <w:r w:rsidRPr="00534BAC">
        <w:rPr>
          <w:rFonts w:eastAsia="標楷體" w:hint="eastAsia"/>
          <w:sz w:val="22"/>
          <w:szCs w:val="22"/>
        </w:rPr>
        <w:t>單位</w:t>
      </w:r>
      <w:r w:rsidRPr="00534BAC">
        <w:rPr>
          <w:rFonts w:eastAsia="標楷體"/>
          <w:sz w:val="22"/>
          <w:szCs w:val="22"/>
        </w:rPr>
        <w:t>：</w:t>
      </w:r>
      <w:r w:rsidRPr="00534BAC">
        <w:rPr>
          <w:rFonts w:eastAsia="標楷體" w:hint="eastAsia"/>
          <w:sz w:val="22"/>
          <w:szCs w:val="22"/>
        </w:rPr>
        <w:t>新臺幣元</w:t>
      </w:r>
    </w:p>
    <w:tbl>
      <w:tblPr>
        <w:tblW w:w="21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4"/>
        <w:gridCol w:w="2979"/>
        <w:gridCol w:w="1707"/>
        <w:gridCol w:w="1559"/>
        <w:gridCol w:w="1276"/>
        <w:gridCol w:w="1275"/>
        <w:gridCol w:w="1560"/>
        <w:gridCol w:w="1559"/>
        <w:gridCol w:w="1276"/>
        <w:gridCol w:w="1417"/>
        <w:gridCol w:w="1843"/>
        <w:gridCol w:w="709"/>
        <w:gridCol w:w="1417"/>
        <w:gridCol w:w="709"/>
        <w:gridCol w:w="1276"/>
        <w:gridCol w:w="708"/>
      </w:tblGrid>
      <w:tr w:rsidR="006E4360" w14:paraId="7444B7DC" w14:textId="77777777" w:rsidTr="006E4360">
        <w:trPr>
          <w:cantSplit/>
          <w:trHeight w:val="566"/>
        </w:trPr>
        <w:tc>
          <w:tcPr>
            <w:tcW w:w="3283" w:type="dxa"/>
            <w:gridSpan w:val="2"/>
            <w:tcBorders>
              <w:left w:val="nil"/>
            </w:tcBorders>
            <w:vAlign w:val="center"/>
          </w:tcPr>
          <w:p w14:paraId="1AF5C849" w14:textId="77777777" w:rsidR="006A75DF" w:rsidRDefault="006A75DF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707" w:type="dxa"/>
            <w:vMerge w:val="restart"/>
            <w:vAlign w:val="center"/>
          </w:tcPr>
          <w:p w14:paraId="62114E64" w14:textId="77777777" w:rsidR="006A75DF" w:rsidRDefault="006A75DF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670" w:type="dxa"/>
            <w:gridSpan w:val="4"/>
            <w:vAlign w:val="center"/>
          </w:tcPr>
          <w:p w14:paraId="4CF9432B" w14:textId="77777777" w:rsidR="006A75DF" w:rsidRDefault="006A75DF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804" w:type="dxa"/>
            <w:gridSpan w:val="5"/>
            <w:vAlign w:val="center"/>
          </w:tcPr>
          <w:p w14:paraId="1192B798" w14:textId="77777777" w:rsidR="006A75DF" w:rsidRDefault="006A75DF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126" w:type="dxa"/>
            <w:gridSpan w:val="2"/>
            <w:vAlign w:val="center"/>
          </w:tcPr>
          <w:p w14:paraId="4499F612" w14:textId="77777777" w:rsidR="006A75DF" w:rsidRDefault="006A75DF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</w:t>
            </w:r>
          </w:p>
          <w:p w14:paraId="6181DEB0" w14:textId="77777777" w:rsidR="006A75DF" w:rsidRDefault="006A75DF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算數比較增減</w:t>
            </w: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14:paraId="4E48F116" w14:textId="77777777" w:rsidR="006A75DF" w:rsidRDefault="006A75DF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14:paraId="5F55A917" w14:textId="77777777" w:rsidR="006A75DF" w:rsidRDefault="006A75DF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6E4360" w14:paraId="25BFE54A" w14:textId="77777777" w:rsidTr="00FB14A1">
        <w:trPr>
          <w:cantSplit/>
          <w:trHeight w:val="566"/>
        </w:trPr>
        <w:tc>
          <w:tcPr>
            <w:tcW w:w="304" w:type="dxa"/>
            <w:tcBorders>
              <w:left w:val="nil"/>
            </w:tcBorders>
            <w:vAlign w:val="center"/>
          </w:tcPr>
          <w:p w14:paraId="0B4E7154" w14:textId="77777777" w:rsidR="006A75DF" w:rsidRDefault="006A75DF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979" w:type="dxa"/>
            <w:vAlign w:val="center"/>
          </w:tcPr>
          <w:p w14:paraId="5B5E6779" w14:textId="77777777" w:rsidR="006A75DF" w:rsidRDefault="006A75DF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707" w:type="dxa"/>
            <w:vMerge/>
            <w:vAlign w:val="center"/>
          </w:tcPr>
          <w:p w14:paraId="4FB4837E" w14:textId="77777777" w:rsidR="006A75DF" w:rsidRDefault="006A75DF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B256040" w14:textId="77777777" w:rsidR="006A75DF" w:rsidRDefault="006A75DF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276" w:type="dxa"/>
            <w:vAlign w:val="center"/>
          </w:tcPr>
          <w:p w14:paraId="43EA4B2B" w14:textId="77777777" w:rsidR="006A75DF" w:rsidRDefault="006A75DF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275" w:type="dxa"/>
            <w:vAlign w:val="center"/>
          </w:tcPr>
          <w:p w14:paraId="0E529B3F" w14:textId="77777777" w:rsidR="006A75DF" w:rsidRDefault="006A75DF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121A8593" w14:textId="77777777" w:rsidR="006A75DF" w:rsidRDefault="006A75DF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59" w:type="dxa"/>
            <w:vAlign w:val="center"/>
          </w:tcPr>
          <w:p w14:paraId="1E830908" w14:textId="77777777" w:rsidR="006A75DF" w:rsidRDefault="006A75DF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276" w:type="dxa"/>
            <w:vAlign w:val="center"/>
          </w:tcPr>
          <w:p w14:paraId="23FE4D54" w14:textId="77777777" w:rsidR="006A75DF" w:rsidRDefault="006A75DF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417" w:type="dxa"/>
            <w:vAlign w:val="center"/>
          </w:tcPr>
          <w:p w14:paraId="6DE945B0" w14:textId="77777777" w:rsidR="006A75DF" w:rsidRDefault="006A75DF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843" w:type="dxa"/>
            <w:vAlign w:val="center"/>
          </w:tcPr>
          <w:p w14:paraId="2923574B" w14:textId="77777777" w:rsidR="006A75DF" w:rsidRDefault="006A75DF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709" w:type="dxa"/>
            <w:vAlign w:val="center"/>
          </w:tcPr>
          <w:p w14:paraId="4BD89084" w14:textId="77777777" w:rsidR="006A75DF" w:rsidRDefault="006A75DF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占總數％</w:t>
            </w:r>
          </w:p>
        </w:tc>
        <w:tc>
          <w:tcPr>
            <w:tcW w:w="1417" w:type="dxa"/>
            <w:vAlign w:val="center"/>
          </w:tcPr>
          <w:p w14:paraId="4E2D019A" w14:textId="77777777" w:rsidR="006A75DF" w:rsidRDefault="006A75DF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09" w:type="dxa"/>
            <w:vAlign w:val="center"/>
          </w:tcPr>
          <w:p w14:paraId="2FA34F22" w14:textId="77777777" w:rsidR="006A75DF" w:rsidRDefault="000270FC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  <w:tc>
          <w:tcPr>
            <w:tcW w:w="1276" w:type="dxa"/>
            <w:vAlign w:val="center"/>
          </w:tcPr>
          <w:p w14:paraId="271F8B31" w14:textId="77777777" w:rsidR="006A75DF" w:rsidRDefault="006A75DF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08" w:type="dxa"/>
            <w:tcBorders>
              <w:right w:val="nil"/>
            </w:tcBorders>
            <w:vAlign w:val="center"/>
          </w:tcPr>
          <w:p w14:paraId="002BA75A" w14:textId="77777777" w:rsidR="006A75DF" w:rsidRDefault="006A75DF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6E4360" w:rsidRPr="00F9674D" w14:paraId="515CF8C7" w14:textId="77777777" w:rsidTr="00FB14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04" w:type="dxa"/>
            <w:shd w:val="clear" w:color="auto" w:fill="auto"/>
            <w:vAlign w:val="center"/>
          </w:tcPr>
          <w:p w14:paraId="0DA9F299" w14:textId="77777777" w:rsidR="00574C13" w:rsidRPr="00F9674D" w:rsidRDefault="00574C13" w:rsidP="009025EE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979" w:type="dxa"/>
            <w:shd w:val="clear" w:color="auto" w:fill="auto"/>
            <w:vAlign w:val="center"/>
          </w:tcPr>
          <w:p w14:paraId="4BCC8BBB" w14:textId="77777777" w:rsidR="00574C13" w:rsidRPr="00F9674D" w:rsidRDefault="00574C13" w:rsidP="00DA0D19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9674D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01196EF6" w14:textId="77777777" w:rsidR="00574C13" w:rsidRPr="00F9674D" w:rsidRDefault="00574C13" w:rsidP="00DA0D19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F9674D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2,851,855,874,000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C287AB" w14:textId="77777777" w:rsidR="00574C13" w:rsidRPr="00F9674D" w:rsidRDefault="00574C13" w:rsidP="00DA0D19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F9674D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2,686,381,936,365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DB7CB9" w14:textId="77777777" w:rsidR="00574C13" w:rsidRPr="00F9674D" w:rsidRDefault="00574C13" w:rsidP="00DA0D19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F9674D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10,278,691,900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B4C7CBA" w14:textId="77777777" w:rsidR="00574C13" w:rsidRPr="00F9674D" w:rsidRDefault="00574C13" w:rsidP="00DA0D19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F9674D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88,054,913,323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059DC44" w14:textId="77777777" w:rsidR="00574C13" w:rsidRPr="00F9674D" w:rsidRDefault="00574C13" w:rsidP="00DA0D19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F9674D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2,784,715,541,588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63D760" w14:textId="77777777" w:rsidR="00574C13" w:rsidRPr="00F9674D" w:rsidRDefault="00574C13" w:rsidP="00DA0D19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F9674D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2,684,776,654,727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4A39F8" w14:textId="77777777" w:rsidR="00574C13" w:rsidRPr="00F9674D" w:rsidRDefault="00574C13" w:rsidP="00DA0D19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F9674D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10,278,691,900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9EAC7F" w14:textId="77777777" w:rsidR="00574C13" w:rsidRPr="00F9674D" w:rsidRDefault="00574C13" w:rsidP="00DA0D19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F9674D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89,124,107,512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74C4FF7" w14:textId="77777777" w:rsidR="00574C13" w:rsidRPr="00F9674D" w:rsidRDefault="00574C13" w:rsidP="00DA0D19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F9674D">
              <w:rPr>
                <w:rFonts w:ascii="細明體" w:eastAsia="細明體" w:hAnsi="細明體"/>
                <w:b/>
                <w:noProof/>
                <w:sz w:val="20"/>
              </w:rPr>
              <w:t>2,784,179,454,139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5A489AD" w14:textId="77777777" w:rsidR="00574C13" w:rsidRPr="00F9674D" w:rsidRDefault="00574C13" w:rsidP="00DA0D19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F9674D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100.00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4428E9C" w14:textId="77777777" w:rsidR="00574C13" w:rsidRPr="00F9674D" w:rsidRDefault="00574C13" w:rsidP="00DA0D19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F9674D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- 67,676,419,861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865CB91" w14:textId="77777777" w:rsidR="00574C13" w:rsidRPr="00F9674D" w:rsidRDefault="00574C13" w:rsidP="00DA0D19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F9674D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- 2.37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3F4BCC" w14:textId="77777777" w:rsidR="00574C13" w:rsidRPr="00F9674D" w:rsidRDefault="00574C13" w:rsidP="00DA0D19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F9674D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- 536,087,449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B4BADF1" w14:textId="77777777" w:rsidR="00574C13" w:rsidRPr="00F9674D" w:rsidRDefault="00574C13" w:rsidP="00DA0D19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F9674D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- 0.02</w:t>
            </w:r>
          </w:p>
        </w:tc>
      </w:tr>
      <w:tr w:rsidR="006E4360" w14:paraId="45E44206" w14:textId="77777777" w:rsidTr="00FB14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04" w:type="dxa"/>
            <w:shd w:val="clear" w:color="auto" w:fill="auto"/>
            <w:vAlign w:val="center"/>
          </w:tcPr>
          <w:p w14:paraId="76C0B871" w14:textId="77777777" w:rsidR="00574C13" w:rsidRPr="00C50C31" w:rsidRDefault="00574C13" w:rsidP="009025EE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35C69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979" w:type="dxa"/>
            <w:shd w:val="clear" w:color="auto" w:fill="auto"/>
            <w:vAlign w:val="center"/>
          </w:tcPr>
          <w:p w14:paraId="5A70B232" w14:textId="77777777" w:rsidR="00574C13" w:rsidRPr="00C50C31" w:rsidRDefault="00574C13" w:rsidP="00DA0D1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35C69">
              <w:rPr>
                <w:rFonts w:ascii="標楷體" w:eastAsia="標楷體" w:hAnsi="標楷體" w:hint="eastAsia"/>
                <w:noProof/>
                <w:sz w:val="20"/>
              </w:rPr>
              <w:t>總統府主管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30711EC7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15,180,907,000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EB6805F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14,085,634,044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67B2AD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73E5B8F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736,908,516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E4B4614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14,822,542,560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CC51E5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14,085,634,044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6E95EF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A7AC032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736,908,516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22C3E37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z w:val="20"/>
              </w:rPr>
              <w:t>14,822,542,560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65BAE28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0.53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634F6C6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- 358,364,440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EBACEC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- 2.36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55ACE8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5D70B96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6E4360" w14:paraId="7648E7F7" w14:textId="77777777" w:rsidTr="00FB14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04" w:type="dxa"/>
            <w:shd w:val="clear" w:color="auto" w:fill="auto"/>
            <w:vAlign w:val="center"/>
          </w:tcPr>
          <w:p w14:paraId="60C5B36C" w14:textId="77777777" w:rsidR="00574C13" w:rsidRPr="00C50C31" w:rsidRDefault="00574C13" w:rsidP="009025EE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35C69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979" w:type="dxa"/>
            <w:shd w:val="clear" w:color="auto" w:fill="auto"/>
            <w:vAlign w:val="center"/>
          </w:tcPr>
          <w:p w14:paraId="1B812EDF" w14:textId="77777777" w:rsidR="00574C13" w:rsidRPr="00C50C31" w:rsidRDefault="00574C13" w:rsidP="00DA0D1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35C69">
              <w:rPr>
                <w:rFonts w:ascii="標楷體" w:eastAsia="標楷體" w:hAnsi="標楷體" w:hint="eastAsia"/>
                <w:noProof/>
                <w:sz w:val="20"/>
              </w:rPr>
              <w:t>行政院主管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45EFE56C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34,543,396,000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4133DB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30,183,466,228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6F274F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453,939,087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A43D7DD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2,658,015,641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7BD3525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33,295,420,956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0AC89A8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30,183,466,228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629DB3C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453,939,087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ECC412D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2,658,015,641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CED0D8D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z w:val="20"/>
              </w:rPr>
              <w:t>33,295,420,956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D2DA886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1.20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BA6EF67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- 1,247,975,044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E3B0A46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- 3.61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0600AF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3553117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6E4360" w14:paraId="4E9866C9" w14:textId="77777777" w:rsidTr="00FB14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04" w:type="dxa"/>
            <w:shd w:val="clear" w:color="auto" w:fill="auto"/>
            <w:vAlign w:val="center"/>
          </w:tcPr>
          <w:p w14:paraId="65F7D9CE" w14:textId="77777777" w:rsidR="00574C13" w:rsidRPr="00C50C31" w:rsidRDefault="00574C13" w:rsidP="009025EE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35C69">
              <w:rPr>
                <w:rFonts w:ascii="標楷體" w:eastAsia="標楷體" w:hAnsi="標楷體"/>
                <w:noProof/>
                <w:sz w:val="20"/>
              </w:rPr>
              <w:t>3</w:t>
            </w:r>
          </w:p>
        </w:tc>
        <w:tc>
          <w:tcPr>
            <w:tcW w:w="2979" w:type="dxa"/>
            <w:shd w:val="clear" w:color="auto" w:fill="auto"/>
            <w:vAlign w:val="center"/>
          </w:tcPr>
          <w:p w14:paraId="706B93F7" w14:textId="77777777" w:rsidR="00574C13" w:rsidRPr="00C50C31" w:rsidRDefault="00574C13" w:rsidP="00DA0D1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35C69">
              <w:rPr>
                <w:rFonts w:ascii="標楷體" w:eastAsia="標楷體" w:hAnsi="標楷體" w:hint="eastAsia"/>
                <w:noProof/>
                <w:sz w:val="20"/>
              </w:rPr>
              <w:t>立法院主管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6A186CA7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3,670,633,000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0D41AC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3,471,014,141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59D38C2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B9712B6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112,121,909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B5BEB5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3,583,136,050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6229DA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3,471,014,141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EC7308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A059D80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112,121,909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477F5B2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z w:val="20"/>
              </w:rPr>
              <w:t>3,583,136,050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9196380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0.13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E0AFFAD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- 87,496,950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6FF6DA8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- 2.38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1EAFC1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4496444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6E4360" w14:paraId="1FFE0030" w14:textId="77777777" w:rsidTr="00FB14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04" w:type="dxa"/>
            <w:shd w:val="clear" w:color="auto" w:fill="auto"/>
            <w:vAlign w:val="center"/>
          </w:tcPr>
          <w:p w14:paraId="47ABFDF1" w14:textId="77777777" w:rsidR="00574C13" w:rsidRPr="00C50C31" w:rsidRDefault="00574C13" w:rsidP="009025EE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35C69">
              <w:rPr>
                <w:rFonts w:ascii="標楷體" w:eastAsia="標楷體" w:hAnsi="標楷體"/>
                <w:noProof/>
                <w:sz w:val="20"/>
              </w:rPr>
              <w:t>4</w:t>
            </w:r>
          </w:p>
        </w:tc>
        <w:tc>
          <w:tcPr>
            <w:tcW w:w="2979" w:type="dxa"/>
            <w:shd w:val="clear" w:color="auto" w:fill="auto"/>
            <w:vAlign w:val="center"/>
          </w:tcPr>
          <w:p w14:paraId="2C39E6FC" w14:textId="77777777" w:rsidR="00574C13" w:rsidRPr="00C50C31" w:rsidRDefault="00574C13" w:rsidP="00DA0D1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35C69">
              <w:rPr>
                <w:rFonts w:ascii="標楷體" w:eastAsia="標楷體" w:hAnsi="標楷體" w:hint="eastAsia"/>
                <w:noProof/>
                <w:sz w:val="20"/>
              </w:rPr>
              <w:t>司法院主管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445F229F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27,280,244,000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BFF5C5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25,645,339,188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444F66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AA6C4CF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708,232,128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AD9215A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26,353,571,316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E13F9B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25,645,339,188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A51E2D7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2784187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708,232,128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A768F57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z w:val="20"/>
              </w:rPr>
              <w:t>26,353,571,316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165D865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0.95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B2B61B9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- 926,672,684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50D78A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- 3.40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69A118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1561F5D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6E4360" w14:paraId="01079CE6" w14:textId="77777777" w:rsidTr="00FB14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04" w:type="dxa"/>
            <w:shd w:val="clear" w:color="auto" w:fill="auto"/>
            <w:vAlign w:val="center"/>
          </w:tcPr>
          <w:p w14:paraId="6E59FD43" w14:textId="77777777" w:rsidR="00574C13" w:rsidRPr="00C50C31" w:rsidRDefault="00574C13" w:rsidP="009025EE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35C69">
              <w:rPr>
                <w:rFonts w:ascii="標楷體" w:eastAsia="標楷體" w:hAnsi="標楷體"/>
                <w:noProof/>
                <w:sz w:val="20"/>
              </w:rPr>
              <w:t>5</w:t>
            </w:r>
          </w:p>
        </w:tc>
        <w:tc>
          <w:tcPr>
            <w:tcW w:w="2979" w:type="dxa"/>
            <w:shd w:val="clear" w:color="auto" w:fill="auto"/>
            <w:vAlign w:val="center"/>
          </w:tcPr>
          <w:p w14:paraId="0D55ECA7" w14:textId="77777777" w:rsidR="00574C13" w:rsidRPr="00C50C31" w:rsidRDefault="00574C13" w:rsidP="00DA0D1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35C69">
              <w:rPr>
                <w:rFonts w:ascii="標楷體" w:eastAsia="標楷體" w:hAnsi="標楷體" w:hint="eastAsia"/>
                <w:noProof/>
                <w:sz w:val="20"/>
              </w:rPr>
              <w:t>考試院主管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34647924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33,236,019,000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8835F2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32,132,319,451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8A2C8D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8DBFA6E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35,725,929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A234CAB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32,168,045,380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740F598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32,132,319,451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1A87E9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DCB841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35,725,929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49581D1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z w:val="20"/>
              </w:rPr>
              <w:t>32,168,045,380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6A1DE21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1.16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AD38276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- 1,067,973,620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F40C70D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- 3.21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2123ED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96C0BA5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6E4360" w14:paraId="69BCEDEB" w14:textId="77777777" w:rsidTr="00FB14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04" w:type="dxa"/>
            <w:shd w:val="clear" w:color="auto" w:fill="auto"/>
            <w:vAlign w:val="center"/>
          </w:tcPr>
          <w:p w14:paraId="1C1AE2DF" w14:textId="77777777" w:rsidR="00574C13" w:rsidRPr="00C50C31" w:rsidRDefault="00574C13" w:rsidP="009025EE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35C69">
              <w:rPr>
                <w:rFonts w:ascii="標楷體" w:eastAsia="標楷體" w:hAnsi="標楷體"/>
                <w:noProof/>
                <w:sz w:val="20"/>
              </w:rPr>
              <w:t>6</w:t>
            </w:r>
          </w:p>
        </w:tc>
        <w:tc>
          <w:tcPr>
            <w:tcW w:w="2979" w:type="dxa"/>
            <w:shd w:val="clear" w:color="auto" w:fill="auto"/>
            <w:vAlign w:val="center"/>
          </w:tcPr>
          <w:p w14:paraId="4E7E4B25" w14:textId="77777777" w:rsidR="00574C13" w:rsidRPr="00C50C31" w:rsidRDefault="00574C13" w:rsidP="00DA0D1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35C69">
              <w:rPr>
                <w:rFonts w:ascii="標楷體" w:eastAsia="標楷體" w:hAnsi="標楷體" w:hint="eastAsia"/>
                <w:noProof/>
                <w:sz w:val="20"/>
              </w:rPr>
              <w:t>監察院主管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5E15B061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2,734,996,000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1C6AFC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2,678,328,558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40EEAF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8117EB3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43,783,437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2367724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2,722,111,995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E8558F2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2,678,328,558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CB236F2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F2DC92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43,783,437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F04B423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z w:val="20"/>
              </w:rPr>
              <w:t>2,722,111,995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7FA086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0.10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53DE742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- 12,884,005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DD99C2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- 0.47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606599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F2641F4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6E4360" w14:paraId="013C69A8" w14:textId="77777777" w:rsidTr="00FB14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04" w:type="dxa"/>
            <w:shd w:val="clear" w:color="auto" w:fill="auto"/>
            <w:vAlign w:val="center"/>
          </w:tcPr>
          <w:p w14:paraId="10003B7C" w14:textId="77777777" w:rsidR="00574C13" w:rsidRPr="00C50C31" w:rsidRDefault="00574C13" w:rsidP="009025EE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35C69">
              <w:rPr>
                <w:rFonts w:ascii="標楷體" w:eastAsia="標楷體" w:hAnsi="標楷體"/>
                <w:noProof/>
                <w:sz w:val="20"/>
              </w:rPr>
              <w:t>7</w:t>
            </w:r>
          </w:p>
        </w:tc>
        <w:tc>
          <w:tcPr>
            <w:tcW w:w="2979" w:type="dxa"/>
            <w:shd w:val="clear" w:color="auto" w:fill="auto"/>
            <w:vAlign w:val="center"/>
          </w:tcPr>
          <w:p w14:paraId="73F6BD70" w14:textId="77777777" w:rsidR="00574C13" w:rsidRPr="00C50C31" w:rsidRDefault="00574C13" w:rsidP="00DA0D1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35C69">
              <w:rPr>
                <w:rFonts w:ascii="標楷體" w:eastAsia="標楷體" w:hAnsi="標楷體" w:hint="eastAsia"/>
                <w:noProof/>
                <w:sz w:val="20"/>
              </w:rPr>
              <w:t>內政部主管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5BCE7722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112,008,430,000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BD4086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103,549,136,098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961211B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390,102,260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E3FED23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2,423,481,216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57939E0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106,362,719,574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ADF7E8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103,549,136,098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0C353B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390,102,260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E62E9E2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2,423,481,216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B34797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z w:val="20"/>
              </w:rPr>
              <w:t>106,362,719,574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CE2015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3.82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B19041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- 5,645,710,426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3F80A85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- 5.04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B8625E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5A25FA7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6E4360" w14:paraId="3AAD4CEA" w14:textId="77777777" w:rsidTr="00FB14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04" w:type="dxa"/>
            <w:shd w:val="clear" w:color="auto" w:fill="auto"/>
            <w:vAlign w:val="center"/>
          </w:tcPr>
          <w:p w14:paraId="05ADF94C" w14:textId="77777777" w:rsidR="00574C13" w:rsidRPr="00C50C31" w:rsidRDefault="00574C13" w:rsidP="009025EE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35C69">
              <w:rPr>
                <w:rFonts w:ascii="標楷體" w:eastAsia="標楷體" w:hAnsi="標楷體"/>
                <w:noProof/>
                <w:sz w:val="20"/>
              </w:rPr>
              <w:t>8</w:t>
            </w:r>
          </w:p>
        </w:tc>
        <w:tc>
          <w:tcPr>
            <w:tcW w:w="2979" w:type="dxa"/>
            <w:shd w:val="clear" w:color="auto" w:fill="auto"/>
            <w:vAlign w:val="center"/>
          </w:tcPr>
          <w:p w14:paraId="7E4192FA" w14:textId="77777777" w:rsidR="00574C13" w:rsidRPr="00C50C31" w:rsidRDefault="00574C13" w:rsidP="00DA0D1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35C69">
              <w:rPr>
                <w:rFonts w:ascii="標楷體" w:eastAsia="標楷體" w:hAnsi="標楷體" w:hint="eastAsia"/>
                <w:noProof/>
                <w:sz w:val="20"/>
              </w:rPr>
              <w:t>外交部主管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34B07944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31,283,261,000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28E444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20,381,536,845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C9F83E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3,051,290,716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7453FF6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5,118,906,625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6B38741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28,551,734,186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05875A5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20,381,536,845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A61B26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3,051,290,716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B6C6357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5,118,906,625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82BAE9D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z w:val="20"/>
              </w:rPr>
              <w:t>28,551,734,186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ED684BE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1.03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6AF4057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- 2,731,526,814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C444935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- 8.73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B95CFC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C30E426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6E4360" w14:paraId="07349D48" w14:textId="77777777" w:rsidTr="00FB14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04" w:type="dxa"/>
            <w:shd w:val="clear" w:color="auto" w:fill="auto"/>
            <w:vAlign w:val="center"/>
          </w:tcPr>
          <w:p w14:paraId="256C6EF2" w14:textId="77777777" w:rsidR="00574C13" w:rsidRPr="00C50C31" w:rsidRDefault="00574C13" w:rsidP="009025EE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35C69">
              <w:rPr>
                <w:rFonts w:ascii="標楷體" w:eastAsia="標楷體" w:hAnsi="標楷體"/>
                <w:noProof/>
                <w:sz w:val="20"/>
              </w:rPr>
              <w:t>9</w:t>
            </w:r>
          </w:p>
        </w:tc>
        <w:tc>
          <w:tcPr>
            <w:tcW w:w="2979" w:type="dxa"/>
            <w:shd w:val="clear" w:color="auto" w:fill="auto"/>
            <w:vAlign w:val="center"/>
          </w:tcPr>
          <w:p w14:paraId="4BE90DC2" w14:textId="77777777" w:rsidR="00574C13" w:rsidRPr="00C50C31" w:rsidRDefault="00574C13" w:rsidP="00DA0D1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35C69">
              <w:rPr>
                <w:rFonts w:ascii="標楷體" w:eastAsia="標楷體" w:hAnsi="標楷體" w:hint="eastAsia"/>
                <w:noProof/>
                <w:sz w:val="20"/>
              </w:rPr>
              <w:t>國防部主管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46C1AF22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436,140,885,000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687529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388,197,921,375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635626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EECC8BF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37,814,628,059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CDE122B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426,012,549,434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6BB9BD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388,055,886,360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C15163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5C38F9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37,952,956,633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102ABE2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z w:val="20"/>
              </w:rPr>
              <w:t>426,008,842,993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E88C7A8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15.30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060479B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- 10,132,042,007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8A7DB67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- 2.32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98CCF1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- 3,706,441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2FB212D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- 0.00</w:t>
            </w:r>
          </w:p>
        </w:tc>
      </w:tr>
      <w:tr w:rsidR="006E4360" w14:paraId="6ADF030F" w14:textId="77777777" w:rsidTr="00FB14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04" w:type="dxa"/>
            <w:shd w:val="clear" w:color="auto" w:fill="auto"/>
            <w:vAlign w:val="center"/>
          </w:tcPr>
          <w:p w14:paraId="08829625" w14:textId="77777777" w:rsidR="00574C13" w:rsidRPr="00C50C31" w:rsidRDefault="00574C13" w:rsidP="009025EE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35C69">
              <w:rPr>
                <w:rFonts w:ascii="標楷體" w:eastAsia="標楷體" w:hAnsi="標楷體"/>
                <w:noProof/>
                <w:sz w:val="20"/>
              </w:rPr>
              <w:t>10</w:t>
            </w:r>
          </w:p>
        </w:tc>
        <w:tc>
          <w:tcPr>
            <w:tcW w:w="2979" w:type="dxa"/>
            <w:shd w:val="clear" w:color="auto" w:fill="auto"/>
            <w:vAlign w:val="center"/>
          </w:tcPr>
          <w:p w14:paraId="14C6CBC2" w14:textId="77777777" w:rsidR="00574C13" w:rsidRPr="00C50C31" w:rsidRDefault="00574C13" w:rsidP="00DA0D1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35C69">
              <w:rPr>
                <w:rFonts w:ascii="標楷體" w:eastAsia="標楷體" w:hAnsi="標楷體" w:hint="eastAsia"/>
                <w:noProof/>
                <w:sz w:val="20"/>
              </w:rPr>
              <w:t>財政部主管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29837B70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171,717,682,000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2346BD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156,363,419,541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5D8C56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566,065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7DDAA9D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1,078,643,524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E72E0A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157,442,629,130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8DE09C7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156,363,419,541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29F076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566,065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FA9830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1,078,643,524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AD418E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z w:val="20"/>
              </w:rPr>
              <w:t>157,442,629,130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1B8AF72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5.65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2F4723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- 14,275,052,870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1C8CF54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- 8.31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C68A2E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EAFD72E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6E4360" w14:paraId="59EFEAAA" w14:textId="77777777" w:rsidTr="00FB14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04" w:type="dxa"/>
            <w:shd w:val="clear" w:color="auto" w:fill="auto"/>
            <w:vAlign w:val="center"/>
          </w:tcPr>
          <w:p w14:paraId="08854054" w14:textId="77777777" w:rsidR="00574C13" w:rsidRPr="00C50C31" w:rsidRDefault="00574C13" w:rsidP="009025EE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35C69">
              <w:rPr>
                <w:rFonts w:ascii="標楷體" w:eastAsia="標楷體" w:hAnsi="標楷體"/>
                <w:noProof/>
                <w:sz w:val="20"/>
              </w:rPr>
              <w:t>11</w:t>
            </w:r>
          </w:p>
        </w:tc>
        <w:tc>
          <w:tcPr>
            <w:tcW w:w="2979" w:type="dxa"/>
            <w:shd w:val="clear" w:color="auto" w:fill="auto"/>
            <w:vAlign w:val="center"/>
          </w:tcPr>
          <w:p w14:paraId="7B017CF3" w14:textId="77777777" w:rsidR="00574C13" w:rsidRPr="00C50C31" w:rsidRDefault="00574C13" w:rsidP="00DA0D1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35C69">
              <w:rPr>
                <w:rFonts w:ascii="標楷體" w:eastAsia="標楷體" w:hAnsi="標楷體" w:hint="eastAsia"/>
                <w:noProof/>
                <w:sz w:val="20"/>
              </w:rPr>
              <w:t>教育部主管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03237D74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334,944,878,000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907255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322,105,091,795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7EDA48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130,589,981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888DDDB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3,777,323,242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5B3DFB7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326,013,005,018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9A626C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321,430,081,447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BE954A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130,589,981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371F95E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4,153,526,305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67881E9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z w:val="20"/>
              </w:rPr>
              <w:t>325,714,197,733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81C9DA9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11.70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D94A50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- 9,230,680,267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704CAE3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- 2.76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E828A0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- 298,807,285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E6B6AE0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- 0.09</w:t>
            </w:r>
          </w:p>
        </w:tc>
      </w:tr>
      <w:tr w:rsidR="006E4360" w14:paraId="6D303EC9" w14:textId="77777777" w:rsidTr="00FB14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04" w:type="dxa"/>
            <w:shd w:val="clear" w:color="auto" w:fill="auto"/>
            <w:vAlign w:val="center"/>
          </w:tcPr>
          <w:p w14:paraId="640A6D0C" w14:textId="77777777" w:rsidR="00574C13" w:rsidRPr="00C50C31" w:rsidRDefault="00574C13" w:rsidP="009025EE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35C69">
              <w:rPr>
                <w:rFonts w:ascii="標楷體" w:eastAsia="標楷體" w:hAnsi="標楷體"/>
                <w:noProof/>
                <w:sz w:val="20"/>
              </w:rPr>
              <w:t>12</w:t>
            </w:r>
          </w:p>
        </w:tc>
        <w:tc>
          <w:tcPr>
            <w:tcW w:w="2979" w:type="dxa"/>
            <w:shd w:val="clear" w:color="auto" w:fill="auto"/>
            <w:vAlign w:val="center"/>
          </w:tcPr>
          <w:p w14:paraId="7F0657C5" w14:textId="77777777" w:rsidR="00574C13" w:rsidRPr="00C50C31" w:rsidRDefault="00574C13" w:rsidP="00DA0D1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35C69">
              <w:rPr>
                <w:rFonts w:ascii="標楷體" w:eastAsia="標楷體" w:hAnsi="標楷體" w:hint="eastAsia"/>
                <w:noProof/>
                <w:sz w:val="20"/>
              </w:rPr>
              <w:t>法務部主管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31622EC8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43,646,590,000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A97F35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41,423,918,341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81D1D8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203,668,692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A5C3125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1,093,097,383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DD644F0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42,720,684,416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1F85A0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41,423,918,341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4562E2E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203,668,692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36797E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1,093,097,383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9DFCE5B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z w:val="20"/>
              </w:rPr>
              <w:t>42,720,684,416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FC755D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1.53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2F57BC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- 925,905,584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445B72A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- 2.12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90A770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5746414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6E4360" w14:paraId="4F1D7F4A" w14:textId="77777777" w:rsidTr="00FB14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04" w:type="dxa"/>
            <w:shd w:val="clear" w:color="auto" w:fill="auto"/>
            <w:vAlign w:val="center"/>
          </w:tcPr>
          <w:p w14:paraId="6EE597F5" w14:textId="77777777" w:rsidR="00574C13" w:rsidRPr="00C50C31" w:rsidRDefault="00574C13" w:rsidP="009025EE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35C69">
              <w:rPr>
                <w:rFonts w:ascii="標楷體" w:eastAsia="標楷體" w:hAnsi="標楷體"/>
                <w:noProof/>
                <w:sz w:val="20"/>
              </w:rPr>
              <w:t>13</w:t>
            </w:r>
          </w:p>
        </w:tc>
        <w:tc>
          <w:tcPr>
            <w:tcW w:w="2979" w:type="dxa"/>
            <w:shd w:val="clear" w:color="auto" w:fill="auto"/>
            <w:vAlign w:val="center"/>
          </w:tcPr>
          <w:p w14:paraId="7903846B" w14:textId="77777777" w:rsidR="00574C13" w:rsidRPr="00C50C31" w:rsidRDefault="00574C13" w:rsidP="00DA0D1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35C69">
              <w:rPr>
                <w:rFonts w:ascii="標楷體" w:eastAsia="標楷體" w:hAnsi="標楷體" w:hint="eastAsia"/>
                <w:noProof/>
                <w:sz w:val="20"/>
              </w:rPr>
              <w:t>經濟部主管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16FBE4CD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182,949,244,000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853D8D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178,389,106,871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972317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2,901,255,281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329ED2A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503,556,860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A7C4CDB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181,793,919,012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9D5D46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177,834,444,319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103FF7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2,901,255,281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F72B230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1,058,219,412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E2A8B8B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z w:val="20"/>
              </w:rPr>
              <w:t>181,793,919,012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1381E81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6.53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0F6E785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- 1,155,324,988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B1CBD0B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- 0.63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8D5199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0802524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6E4360" w14:paraId="2FBA37D4" w14:textId="77777777" w:rsidTr="00FB14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04" w:type="dxa"/>
            <w:shd w:val="clear" w:color="auto" w:fill="auto"/>
            <w:vAlign w:val="center"/>
          </w:tcPr>
          <w:p w14:paraId="39A90FFA" w14:textId="77777777" w:rsidR="00574C13" w:rsidRPr="00C50C31" w:rsidRDefault="00574C13" w:rsidP="009025EE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35C69">
              <w:rPr>
                <w:rFonts w:ascii="標楷體" w:eastAsia="標楷體" w:hAnsi="標楷體"/>
                <w:noProof/>
                <w:sz w:val="20"/>
              </w:rPr>
              <w:t>14</w:t>
            </w:r>
          </w:p>
        </w:tc>
        <w:tc>
          <w:tcPr>
            <w:tcW w:w="2979" w:type="dxa"/>
            <w:shd w:val="clear" w:color="auto" w:fill="auto"/>
            <w:vAlign w:val="center"/>
          </w:tcPr>
          <w:p w14:paraId="25D6C3D0" w14:textId="77777777" w:rsidR="00574C13" w:rsidRPr="00C50C31" w:rsidRDefault="00574C13" w:rsidP="00DA0D1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35C69">
              <w:rPr>
                <w:rFonts w:ascii="標楷體" w:eastAsia="標楷體" w:hAnsi="標楷體" w:hint="eastAsia"/>
                <w:noProof/>
                <w:sz w:val="20"/>
              </w:rPr>
              <w:t>交通部主管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3B22BBCF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122,213,776,000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E8BC559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112,544,943,796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1EB64F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484,453,038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C44B969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8,289,003,094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389BA47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121,318,399,928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BBF40F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112,544,943,796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8EBB1E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484,453,038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CAD354F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8,289,003,094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BE2CF26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z w:val="20"/>
              </w:rPr>
              <w:t>121,318,399,928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731A82B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4.36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70D386A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- 895,376,072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39F639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- 0.73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A7DFFE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E48F3B4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6E4360" w14:paraId="473D803D" w14:textId="77777777" w:rsidTr="00FB14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04" w:type="dxa"/>
            <w:shd w:val="clear" w:color="auto" w:fill="auto"/>
            <w:vAlign w:val="center"/>
          </w:tcPr>
          <w:p w14:paraId="15FC8806" w14:textId="77777777" w:rsidR="00574C13" w:rsidRPr="00C50C31" w:rsidRDefault="00574C13" w:rsidP="009025EE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35C69">
              <w:rPr>
                <w:rFonts w:ascii="標楷體" w:eastAsia="標楷體" w:hAnsi="標楷體"/>
                <w:noProof/>
                <w:sz w:val="20"/>
              </w:rPr>
              <w:t>15</w:t>
            </w:r>
          </w:p>
        </w:tc>
        <w:tc>
          <w:tcPr>
            <w:tcW w:w="2979" w:type="dxa"/>
            <w:shd w:val="clear" w:color="auto" w:fill="auto"/>
            <w:vAlign w:val="center"/>
          </w:tcPr>
          <w:p w14:paraId="13FB1703" w14:textId="77777777" w:rsidR="00574C13" w:rsidRPr="00C50C31" w:rsidRDefault="00574C13" w:rsidP="00DA0D1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35C69">
              <w:rPr>
                <w:rFonts w:ascii="標楷體" w:eastAsia="標楷體" w:hAnsi="標楷體" w:hint="eastAsia"/>
                <w:noProof/>
                <w:sz w:val="20"/>
              </w:rPr>
              <w:t>勞動部主管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22AE96D9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286,924,652,000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DDC49F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286,750,303,593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CCCCDAC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7FB0505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38,184,810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3FC59E0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286,788,488,403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3109DAC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286,750,303,593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F7DAB46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3206376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38,184,810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C948734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z w:val="20"/>
              </w:rPr>
              <w:t>286,788,488,403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913877F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10.30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41D00E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- 136,163,597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0D77669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- 0.05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E6855F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A973E4A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6E4360" w14:paraId="2242D738" w14:textId="77777777" w:rsidTr="00FB14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04" w:type="dxa"/>
            <w:shd w:val="clear" w:color="auto" w:fill="auto"/>
            <w:vAlign w:val="center"/>
          </w:tcPr>
          <w:p w14:paraId="1D6D7875" w14:textId="77777777" w:rsidR="00574C13" w:rsidRPr="00C50C31" w:rsidRDefault="00574C13" w:rsidP="009025EE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35C69">
              <w:rPr>
                <w:rFonts w:ascii="標楷體" w:eastAsia="標楷體" w:hAnsi="標楷體"/>
                <w:noProof/>
                <w:sz w:val="20"/>
              </w:rPr>
              <w:t>16</w:t>
            </w:r>
          </w:p>
        </w:tc>
        <w:tc>
          <w:tcPr>
            <w:tcW w:w="2979" w:type="dxa"/>
            <w:shd w:val="clear" w:color="auto" w:fill="auto"/>
            <w:vAlign w:val="center"/>
          </w:tcPr>
          <w:p w14:paraId="0BB2E13F" w14:textId="77777777" w:rsidR="00574C13" w:rsidRPr="00C50C31" w:rsidRDefault="00574C13" w:rsidP="00DA0D1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35C69">
              <w:rPr>
                <w:rFonts w:ascii="標楷體" w:eastAsia="標楷體" w:hAnsi="標楷體" w:hint="eastAsia"/>
                <w:noProof/>
                <w:sz w:val="20"/>
              </w:rPr>
              <w:t>農業部主管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6877DEF6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164,774,168,000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9B18298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156,266,411,190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EBEB65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1,253,245,792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AB243EE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5,889,802,045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3E4CAD0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163,409,459,027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458718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156,262,431,417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5C9563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1,253,245,792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BDBBF7F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5,889,802,045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84E3E62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z w:val="20"/>
              </w:rPr>
              <w:t>163,405,479,254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BC07DF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5.87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86E0C8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- 1,368,688,746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56A52A4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- 0.83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F12C53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- 3,979,773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13E68B0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- 0.00</w:t>
            </w:r>
          </w:p>
        </w:tc>
      </w:tr>
      <w:tr w:rsidR="006E4360" w14:paraId="32921711" w14:textId="77777777" w:rsidTr="00FB14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04" w:type="dxa"/>
            <w:shd w:val="clear" w:color="auto" w:fill="auto"/>
            <w:vAlign w:val="center"/>
          </w:tcPr>
          <w:p w14:paraId="79474A6B" w14:textId="77777777" w:rsidR="00574C13" w:rsidRPr="00C50C31" w:rsidRDefault="00574C13" w:rsidP="009025EE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35C69">
              <w:rPr>
                <w:rFonts w:ascii="標楷體" w:eastAsia="標楷體" w:hAnsi="標楷體"/>
                <w:noProof/>
                <w:sz w:val="20"/>
              </w:rPr>
              <w:t>17</w:t>
            </w:r>
          </w:p>
        </w:tc>
        <w:tc>
          <w:tcPr>
            <w:tcW w:w="2979" w:type="dxa"/>
            <w:shd w:val="clear" w:color="auto" w:fill="auto"/>
            <w:vAlign w:val="center"/>
          </w:tcPr>
          <w:p w14:paraId="3EFEEB39" w14:textId="77777777" w:rsidR="00574C13" w:rsidRPr="00C50C31" w:rsidRDefault="00574C13" w:rsidP="00DA0D1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35C69">
              <w:rPr>
                <w:rFonts w:ascii="標楷體" w:eastAsia="標楷體" w:hAnsi="標楷體" w:hint="eastAsia"/>
                <w:noProof/>
                <w:sz w:val="20"/>
              </w:rPr>
              <w:t>衛生福利部主管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5492C964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338,507,072,000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44D972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322,146,383,339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56B544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374DD26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9,889,212,857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554E6C7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332,035,596,196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263050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321,916,789,389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186CF7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191BF8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9,889,212,857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52C392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z w:val="20"/>
              </w:rPr>
              <w:t>331,806,002,246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525A702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11.92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084D1F2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- 6,701,069,754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76D8B4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- 1.98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64362E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- 229,593,950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37F37F2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- 0.07</w:t>
            </w:r>
          </w:p>
        </w:tc>
      </w:tr>
      <w:tr w:rsidR="006E4360" w14:paraId="29E6A673" w14:textId="77777777" w:rsidTr="00FB14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04" w:type="dxa"/>
            <w:shd w:val="clear" w:color="auto" w:fill="auto"/>
            <w:vAlign w:val="center"/>
          </w:tcPr>
          <w:p w14:paraId="298BC8B2" w14:textId="77777777" w:rsidR="00574C13" w:rsidRPr="00C50C31" w:rsidRDefault="00574C13" w:rsidP="009025EE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35C69">
              <w:rPr>
                <w:rFonts w:ascii="標楷體" w:eastAsia="標楷體" w:hAnsi="標楷體"/>
                <w:noProof/>
                <w:sz w:val="20"/>
              </w:rPr>
              <w:t>18</w:t>
            </w:r>
          </w:p>
        </w:tc>
        <w:tc>
          <w:tcPr>
            <w:tcW w:w="2979" w:type="dxa"/>
            <w:shd w:val="clear" w:color="auto" w:fill="auto"/>
            <w:vAlign w:val="center"/>
          </w:tcPr>
          <w:p w14:paraId="729F2ADE" w14:textId="77777777" w:rsidR="00574C13" w:rsidRPr="00C50C31" w:rsidRDefault="00574C13" w:rsidP="00DA0D1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35C69">
              <w:rPr>
                <w:rFonts w:ascii="標楷體" w:eastAsia="標楷體" w:hAnsi="標楷體" w:hint="eastAsia"/>
                <w:noProof/>
                <w:sz w:val="20"/>
              </w:rPr>
              <w:t>環境部主管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5F3C72CE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7,797,392,000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0D3D80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6,287,815,276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FD2A38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826,137,135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E499490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495,473,755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7D539A5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7,609,426,166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1146E8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6,287,815,276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DA158F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826,137,135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07A02A4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495,473,755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3C41270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z w:val="20"/>
              </w:rPr>
              <w:t>7,609,426,166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40429C1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0.27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EC2AD81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- 187,965,834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D86DFEB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- 2.41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A48FABC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CC7D942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6E4360" w14:paraId="08C34770" w14:textId="77777777" w:rsidTr="00FB14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04" w:type="dxa"/>
            <w:shd w:val="clear" w:color="auto" w:fill="auto"/>
            <w:vAlign w:val="center"/>
          </w:tcPr>
          <w:p w14:paraId="108C4BB8" w14:textId="77777777" w:rsidR="00574C13" w:rsidRPr="00C50C31" w:rsidRDefault="00574C13" w:rsidP="009025EE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35C69">
              <w:rPr>
                <w:rFonts w:ascii="標楷體" w:eastAsia="標楷體" w:hAnsi="標楷體"/>
                <w:noProof/>
                <w:sz w:val="20"/>
              </w:rPr>
              <w:t>19</w:t>
            </w:r>
          </w:p>
        </w:tc>
        <w:tc>
          <w:tcPr>
            <w:tcW w:w="2979" w:type="dxa"/>
            <w:shd w:val="clear" w:color="auto" w:fill="auto"/>
            <w:vAlign w:val="center"/>
          </w:tcPr>
          <w:p w14:paraId="71417F53" w14:textId="77777777" w:rsidR="00574C13" w:rsidRPr="00C50C31" w:rsidRDefault="00574C13" w:rsidP="00DA0D1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35C69">
              <w:rPr>
                <w:rFonts w:ascii="標楷體" w:eastAsia="標楷體" w:hAnsi="標楷體" w:hint="eastAsia"/>
                <w:noProof/>
                <w:sz w:val="20"/>
              </w:rPr>
              <w:t>文化部主管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78BE76CE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26,058,353,000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E0AD27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22,462,218,139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5F95CB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186,758,520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1028AC7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3,040,644,090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92BBDA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25,689,620,749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3D5F95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22,462,218,139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889240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186,758,520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05F60CA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3,040,644,090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611006C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z w:val="20"/>
              </w:rPr>
              <w:t>25,689,620,749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49FD50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0.92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287A3E1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- 368,732,251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A6C2F5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- 1.42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0921122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EA84747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6E4360" w14:paraId="3D0969A2" w14:textId="77777777" w:rsidTr="00FB14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04" w:type="dxa"/>
            <w:shd w:val="clear" w:color="auto" w:fill="auto"/>
            <w:vAlign w:val="center"/>
          </w:tcPr>
          <w:p w14:paraId="46984298" w14:textId="77777777" w:rsidR="00574C13" w:rsidRPr="00C50C31" w:rsidRDefault="00574C13" w:rsidP="009025EE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35C69">
              <w:rPr>
                <w:rFonts w:ascii="標楷體" w:eastAsia="標楷體" w:hAnsi="標楷體"/>
                <w:noProof/>
                <w:sz w:val="20"/>
              </w:rPr>
              <w:t>20</w:t>
            </w:r>
          </w:p>
        </w:tc>
        <w:tc>
          <w:tcPr>
            <w:tcW w:w="2979" w:type="dxa"/>
            <w:shd w:val="clear" w:color="auto" w:fill="auto"/>
            <w:vAlign w:val="center"/>
          </w:tcPr>
          <w:p w14:paraId="5A3F8FD1" w14:textId="77777777" w:rsidR="00574C13" w:rsidRPr="00C50C31" w:rsidRDefault="00574C13" w:rsidP="00DA0D1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35C69">
              <w:rPr>
                <w:rFonts w:ascii="標楷體" w:eastAsia="標楷體" w:hAnsi="標楷體" w:hint="eastAsia"/>
                <w:noProof/>
                <w:sz w:val="20"/>
              </w:rPr>
              <w:t>數位發展部主管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537D3385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7,101,300,000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2E530E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6,298,765,256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34FC7A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236,416,666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4C6BD98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258,937,899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6451EC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6,794,119,821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A7C58C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6,298,765,256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52342B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236,416,666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A84B2F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258,937,899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C5923B0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z w:val="20"/>
              </w:rPr>
              <w:t>6,794,119,821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2BAFA12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0.24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A1843EE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- 307,180,179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FF2CE8F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- 4.33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0EB40A2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C1B43EA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6E4360" w14:paraId="4276A0FD" w14:textId="77777777" w:rsidTr="00FB14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04" w:type="dxa"/>
            <w:shd w:val="clear" w:color="auto" w:fill="auto"/>
            <w:vAlign w:val="center"/>
          </w:tcPr>
          <w:p w14:paraId="2D264EFC" w14:textId="77777777" w:rsidR="00574C13" w:rsidRPr="00C50C31" w:rsidRDefault="00574C13" w:rsidP="009025EE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35C69">
              <w:rPr>
                <w:rFonts w:ascii="標楷體" w:eastAsia="標楷體" w:hAnsi="標楷體"/>
                <w:noProof/>
                <w:sz w:val="20"/>
              </w:rPr>
              <w:t>21</w:t>
            </w:r>
          </w:p>
        </w:tc>
        <w:tc>
          <w:tcPr>
            <w:tcW w:w="2979" w:type="dxa"/>
            <w:shd w:val="clear" w:color="auto" w:fill="auto"/>
            <w:vAlign w:val="center"/>
          </w:tcPr>
          <w:p w14:paraId="31B0D8F0" w14:textId="77777777" w:rsidR="00574C13" w:rsidRPr="00C50C31" w:rsidRDefault="00574C13" w:rsidP="00DA0D1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35C69">
              <w:rPr>
                <w:rFonts w:ascii="標楷體" w:eastAsia="標楷體" w:hAnsi="標楷體" w:hint="eastAsia"/>
                <w:noProof/>
                <w:sz w:val="20"/>
              </w:rPr>
              <w:t>僑務委員會主管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687F3C49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1,788,968,000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38B933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1,756,798,830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F25BCF5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5CEDE58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4,852,193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C34998F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1,761,651,023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F3B048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1,756,798,830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BE8FE1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4A2566D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4,852,193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2DA431A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z w:val="20"/>
              </w:rPr>
              <w:t>1,761,651,023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A4D1C6D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0.06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B487597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- 27,316,977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D3DC3A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- 1.53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BB463A6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25FDB8D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6E4360" w14:paraId="707B4CF1" w14:textId="77777777" w:rsidTr="00FB14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04" w:type="dxa"/>
            <w:shd w:val="clear" w:color="auto" w:fill="auto"/>
            <w:vAlign w:val="center"/>
          </w:tcPr>
          <w:p w14:paraId="5C0AF1E9" w14:textId="77777777" w:rsidR="00574C13" w:rsidRPr="00C50C31" w:rsidRDefault="00574C13" w:rsidP="009025EE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35C69">
              <w:rPr>
                <w:rFonts w:ascii="標楷體" w:eastAsia="標楷體" w:hAnsi="標楷體"/>
                <w:noProof/>
                <w:sz w:val="20"/>
              </w:rPr>
              <w:t>22</w:t>
            </w:r>
          </w:p>
        </w:tc>
        <w:tc>
          <w:tcPr>
            <w:tcW w:w="2979" w:type="dxa"/>
            <w:shd w:val="clear" w:color="auto" w:fill="auto"/>
            <w:vAlign w:val="center"/>
          </w:tcPr>
          <w:p w14:paraId="2AEF55FB" w14:textId="77777777" w:rsidR="00574C13" w:rsidRPr="00C50C31" w:rsidRDefault="00574C13" w:rsidP="00DA0D1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35C69">
              <w:rPr>
                <w:rFonts w:ascii="標楷體" w:eastAsia="標楷體" w:hAnsi="標楷體" w:hint="eastAsia"/>
                <w:noProof/>
                <w:sz w:val="20"/>
              </w:rPr>
              <w:t>國家科學及技術委員會主管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3AC24BF6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58,276,932,000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E8E4AC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56,413,034,239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997F30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2B13313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1,756,775,569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3012330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58,169,809,808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AFC69F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56,413,034,239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63A7F6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2F7F47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1,756,775,569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E32AAD2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z w:val="20"/>
              </w:rPr>
              <w:t>58,169,809,808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D026EF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2.09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728733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- 107,122,192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8B98A56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- 0.18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FD0B25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6A12E56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6E4360" w14:paraId="758F49CF" w14:textId="77777777" w:rsidTr="00FB14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04" w:type="dxa"/>
            <w:shd w:val="clear" w:color="auto" w:fill="auto"/>
            <w:vAlign w:val="center"/>
          </w:tcPr>
          <w:p w14:paraId="4543ABA0" w14:textId="77777777" w:rsidR="00574C13" w:rsidRPr="00C50C31" w:rsidRDefault="00574C13" w:rsidP="009025EE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35C69">
              <w:rPr>
                <w:rFonts w:ascii="標楷體" w:eastAsia="標楷體" w:hAnsi="標楷體"/>
                <w:noProof/>
                <w:sz w:val="20"/>
              </w:rPr>
              <w:t>23</w:t>
            </w:r>
          </w:p>
        </w:tc>
        <w:tc>
          <w:tcPr>
            <w:tcW w:w="2979" w:type="dxa"/>
            <w:shd w:val="clear" w:color="auto" w:fill="auto"/>
            <w:vAlign w:val="center"/>
          </w:tcPr>
          <w:p w14:paraId="501BED45" w14:textId="5C96A705" w:rsidR="00574C13" w:rsidRPr="00C50C31" w:rsidRDefault="00574C13" w:rsidP="00DA0D1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35C69">
              <w:rPr>
                <w:rFonts w:ascii="標楷體" w:eastAsia="標楷體" w:hAnsi="標楷體" w:hint="eastAsia"/>
                <w:noProof/>
                <w:sz w:val="20"/>
              </w:rPr>
              <w:t>金融監督管理委員會主管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5A6A493B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1,635,916,000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A883C1E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1,589,671,854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772304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0871B4E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19,619,150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A2F6AC8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1,609,291,004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82066A1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1,589,671,854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0DFE83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9E9C122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19,619,150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7A2EB26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z w:val="20"/>
              </w:rPr>
              <w:t>1,609,291,004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023FAAD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0.06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54B1F0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- 26,624,996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F3B1E06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- 1.63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FBC436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AA34B5F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6E4360" w14:paraId="6C86CAC3" w14:textId="77777777" w:rsidTr="00FB14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04" w:type="dxa"/>
            <w:shd w:val="clear" w:color="auto" w:fill="auto"/>
            <w:vAlign w:val="center"/>
          </w:tcPr>
          <w:p w14:paraId="150F8349" w14:textId="77777777" w:rsidR="00574C13" w:rsidRPr="00C50C31" w:rsidRDefault="00574C13" w:rsidP="009025EE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35C69">
              <w:rPr>
                <w:rFonts w:ascii="標楷體" w:eastAsia="標楷體" w:hAnsi="標楷體"/>
                <w:noProof/>
                <w:sz w:val="20"/>
              </w:rPr>
              <w:t>24</w:t>
            </w:r>
          </w:p>
        </w:tc>
        <w:tc>
          <w:tcPr>
            <w:tcW w:w="2979" w:type="dxa"/>
            <w:shd w:val="clear" w:color="auto" w:fill="auto"/>
            <w:vAlign w:val="center"/>
          </w:tcPr>
          <w:p w14:paraId="0F2C4F61" w14:textId="77777777" w:rsidR="00574C13" w:rsidRPr="00C50C31" w:rsidRDefault="00574C13" w:rsidP="00DA0D1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35C69">
              <w:rPr>
                <w:rFonts w:ascii="標楷體" w:eastAsia="標楷體" w:hAnsi="標楷體" w:hint="eastAsia"/>
                <w:noProof/>
                <w:sz w:val="20"/>
              </w:rPr>
              <w:t>海洋委員會主管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31EDF722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28,744,487,000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12EA45A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27,866,941,064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63D1BC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268,667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171E640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795,503,241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99AEDA2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28,662,712,972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79B2529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27,866,941,064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ED7068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268,667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0FE2FCF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795,503,241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27CCC81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z w:val="20"/>
              </w:rPr>
              <w:t>28,662,712,972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8BE1C1A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1.03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048BD82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- 81,774,028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19AE735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- 0.28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A48F50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A1AADB4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6E4360" w14:paraId="05C032AE" w14:textId="77777777" w:rsidTr="00FB14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04" w:type="dxa"/>
            <w:shd w:val="clear" w:color="auto" w:fill="auto"/>
            <w:vAlign w:val="center"/>
          </w:tcPr>
          <w:p w14:paraId="0A1D8085" w14:textId="77777777" w:rsidR="00574C13" w:rsidRPr="00C50C31" w:rsidRDefault="00574C13" w:rsidP="009025EE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35C69">
              <w:rPr>
                <w:rFonts w:ascii="標楷體" w:eastAsia="標楷體" w:hAnsi="標楷體"/>
                <w:noProof/>
                <w:sz w:val="20"/>
              </w:rPr>
              <w:t>25</w:t>
            </w:r>
          </w:p>
        </w:tc>
        <w:tc>
          <w:tcPr>
            <w:tcW w:w="2979" w:type="dxa"/>
            <w:shd w:val="clear" w:color="auto" w:fill="auto"/>
            <w:vAlign w:val="center"/>
          </w:tcPr>
          <w:p w14:paraId="28D83487" w14:textId="77777777" w:rsidR="00574C13" w:rsidRPr="00C50C31" w:rsidRDefault="00574C13" w:rsidP="00DA0D1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35C69">
              <w:rPr>
                <w:rFonts w:ascii="標楷體" w:eastAsia="標楷體" w:hAnsi="標楷體" w:hint="eastAsia"/>
                <w:noProof/>
                <w:sz w:val="20"/>
              </w:rPr>
              <w:t>國軍退除役官兵輔導委員會主管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0963DA17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129,027,580,000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B25CED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126,693,141,259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A3CF42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160,000,000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E52E4AE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412,172,472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1BA88D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127,265,313,731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91DEBAF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126,693,141,259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E776D6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160,000,000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9C6B68D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412,172,472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7560BA5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z w:val="20"/>
              </w:rPr>
              <w:t>127,265,313,731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B09C3A2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4.57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0A30016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- 1,762,266,269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847047E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- 1.37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784079B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F247C46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6E4360" w14:paraId="27775F02" w14:textId="77777777" w:rsidTr="00FB14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04" w:type="dxa"/>
            <w:shd w:val="clear" w:color="auto" w:fill="auto"/>
            <w:vAlign w:val="center"/>
          </w:tcPr>
          <w:p w14:paraId="3965039B" w14:textId="77777777" w:rsidR="00574C13" w:rsidRPr="00C50C31" w:rsidRDefault="00574C13" w:rsidP="009025EE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35C69">
              <w:rPr>
                <w:rFonts w:ascii="標楷體" w:eastAsia="標楷體" w:hAnsi="標楷體"/>
                <w:noProof/>
                <w:sz w:val="20"/>
              </w:rPr>
              <w:t>26</w:t>
            </w:r>
          </w:p>
        </w:tc>
        <w:tc>
          <w:tcPr>
            <w:tcW w:w="2979" w:type="dxa"/>
            <w:shd w:val="clear" w:color="auto" w:fill="auto"/>
            <w:vAlign w:val="center"/>
          </w:tcPr>
          <w:p w14:paraId="734830F4" w14:textId="77777777" w:rsidR="00574C13" w:rsidRPr="00C50C31" w:rsidRDefault="00574C13" w:rsidP="00DA0D1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35C69">
              <w:rPr>
                <w:rFonts w:ascii="標楷體" w:eastAsia="標楷體" w:hAnsi="標楷體" w:hint="eastAsia"/>
                <w:noProof/>
                <w:sz w:val="20"/>
              </w:rPr>
              <w:t>直轄市及縣市政府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338AE87E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230,252,728,000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05FA52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226,368,777,205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60FFBE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F4001D9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160,307,679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593DC45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226,529,084,884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75EF0D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226,368,777,205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B60911B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2AB61F3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160,307,679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3D9500A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z w:val="20"/>
              </w:rPr>
              <w:t>226,529,084,884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2E06247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8.14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527250C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- 3,723,643,116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C4FC60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- 1.62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12BF80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B49560F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6E4360" w14:paraId="672AEDE1" w14:textId="77777777" w:rsidTr="00FB14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04" w:type="dxa"/>
            <w:shd w:val="clear" w:color="auto" w:fill="auto"/>
            <w:vAlign w:val="center"/>
          </w:tcPr>
          <w:p w14:paraId="2984963C" w14:textId="77777777" w:rsidR="00574C13" w:rsidRPr="00C50C31" w:rsidRDefault="00574C13" w:rsidP="009025EE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35C69">
              <w:rPr>
                <w:rFonts w:ascii="標楷體" w:eastAsia="標楷體" w:hAnsi="標楷體"/>
                <w:noProof/>
                <w:sz w:val="20"/>
              </w:rPr>
              <w:t>27</w:t>
            </w:r>
          </w:p>
        </w:tc>
        <w:tc>
          <w:tcPr>
            <w:tcW w:w="2979" w:type="dxa"/>
            <w:shd w:val="clear" w:color="auto" w:fill="auto"/>
            <w:vAlign w:val="center"/>
          </w:tcPr>
          <w:p w14:paraId="5E8452B6" w14:textId="236EB7A6" w:rsidR="00574C13" w:rsidRPr="00C50C31" w:rsidRDefault="00574C13" w:rsidP="00DA0D1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35C69">
              <w:rPr>
                <w:rFonts w:ascii="標楷體" w:eastAsia="標楷體" w:hAnsi="標楷體" w:hint="eastAsia"/>
                <w:noProof/>
                <w:sz w:val="20"/>
              </w:rPr>
              <w:t>調整軍公教人員</w:t>
            </w:r>
            <w:r w:rsidR="009025EE">
              <w:rPr>
                <w:rFonts w:ascii="標楷體" w:eastAsia="標楷體" w:hAnsi="標楷體"/>
                <w:noProof/>
                <w:sz w:val="20"/>
              </w:rPr>
              <w:br/>
            </w:r>
            <w:r w:rsidRPr="00C35C69">
              <w:rPr>
                <w:rFonts w:ascii="標楷體" w:eastAsia="標楷體" w:hAnsi="標楷體" w:hint="eastAsia"/>
                <w:noProof/>
                <w:sz w:val="20"/>
              </w:rPr>
              <w:t>待遇準備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156604EF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17,347,534,000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D7FF1F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13,230,498,849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6307E0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431FE61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CF8BF8F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13,230,498,849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D98F25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13,230,498,849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5528C6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0A25D2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459C6BA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z w:val="20"/>
              </w:rPr>
              <w:t>13,230,498,849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3299474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0.48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D30F98A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- 4,117,035,151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E1DCFB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- 23.73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E7455A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45C6212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6E4360" w14:paraId="7AAF570C" w14:textId="77777777" w:rsidTr="00FB14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04" w:type="dxa"/>
            <w:shd w:val="clear" w:color="auto" w:fill="auto"/>
            <w:vAlign w:val="center"/>
          </w:tcPr>
          <w:p w14:paraId="74F4CA6B" w14:textId="77777777" w:rsidR="00574C13" w:rsidRPr="00C50C31" w:rsidRDefault="00574C13" w:rsidP="009025EE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35C69">
              <w:rPr>
                <w:rFonts w:ascii="標楷體" w:eastAsia="標楷體" w:hAnsi="標楷體"/>
                <w:noProof/>
                <w:sz w:val="20"/>
              </w:rPr>
              <w:t>28</w:t>
            </w:r>
          </w:p>
        </w:tc>
        <w:tc>
          <w:tcPr>
            <w:tcW w:w="2979" w:type="dxa"/>
            <w:shd w:val="clear" w:color="auto" w:fill="auto"/>
            <w:vAlign w:val="center"/>
          </w:tcPr>
          <w:p w14:paraId="6E066A79" w14:textId="77777777" w:rsidR="00574C13" w:rsidRPr="00C50C31" w:rsidRDefault="00574C13" w:rsidP="00DA0D1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35C69">
              <w:rPr>
                <w:rFonts w:ascii="標楷體" w:eastAsia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072F8AB0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2,000,000,000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E8369D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1,100,000,000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883F31B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9125D59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900,000,000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09419FD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2,000,000,000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CB5E616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1,100,000,000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48B867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5D71C2A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900,000,000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8603B72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z w:val="20"/>
              </w:rPr>
              <w:t>2,000,000,000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D54322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0.07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7D241A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9DECE7E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A47177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6A1DD30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6E4360" w14:paraId="4177B998" w14:textId="77777777" w:rsidTr="00FB14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04" w:type="dxa"/>
            <w:shd w:val="clear" w:color="auto" w:fill="auto"/>
            <w:vAlign w:val="center"/>
          </w:tcPr>
          <w:p w14:paraId="33AB54AE" w14:textId="77777777" w:rsidR="00574C13" w:rsidRPr="00C50C31" w:rsidRDefault="00574C13" w:rsidP="009025EE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35C69">
              <w:rPr>
                <w:rFonts w:ascii="標楷體" w:eastAsia="標楷體" w:hAnsi="標楷體"/>
                <w:noProof/>
                <w:sz w:val="20"/>
              </w:rPr>
              <w:t>29</w:t>
            </w:r>
          </w:p>
        </w:tc>
        <w:tc>
          <w:tcPr>
            <w:tcW w:w="2979" w:type="dxa"/>
            <w:shd w:val="clear" w:color="auto" w:fill="auto"/>
            <w:vAlign w:val="center"/>
          </w:tcPr>
          <w:p w14:paraId="4EDC71A6" w14:textId="77777777" w:rsidR="00574C13" w:rsidRPr="00C50C31" w:rsidRDefault="00574C13" w:rsidP="00DA0D1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35C69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7A00D05B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67,851,000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C463836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E71A8C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8F27022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7C4AB2F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E7F3F3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86B53A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E346F6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72643DA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205DF08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4A11C5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- 67,851,000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988092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- 100.00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F8917E3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96637CE" w14:textId="77777777" w:rsidR="00574C13" w:rsidRPr="00C50C31" w:rsidRDefault="00574C13" w:rsidP="00DA0D19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5C69">
              <w:rPr>
                <w:rFonts w:ascii="細明體" w:eastAsia="細明體" w:hAnsi="細明體"/>
                <w:noProof/>
                <w:spacing w:val="-20"/>
                <w:sz w:val="20"/>
              </w:rPr>
              <w:t>--</w:t>
            </w:r>
          </w:p>
        </w:tc>
      </w:tr>
    </w:tbl>
    <w:p w14:paraId="2021063E" w14:textId="4BF6AA84" w:rsidR="006666B9" w:rsidRPr="00FA4A59" w:rsidRDefault="00FA4A59" w:rsidP="006E4360">
      <w:pPr>
        <w:ind w:leftChars="-17" w:left="1" w:right="414" w:hangingChars="21" w:hanging="42"/>
        <w:rPr>
          <w:rFonts w:ascii="標楷體" w:eastAsia="標楷體" w:hAnsi="標楷體"/>
          <w:sz w:val="22"/>
        </w:rPr>
      </w:pPr>
      <w:r w:rsidRPr="00732E7F">
        <w:rPr>
          <w:rFonts w:ascii="標楷體" w:eastAsia="標楷體" w:hAnsi="標楷體" w:hint="eastAsia"/>
          <w:sz w:val="20"/>
        </w:rPr>
        <w:t>註：11</w:t>
      </w:r>
      <w:r>
        <w:rPr>
          <w:rFonts w:ascii="標楷體" w:eastAsia="標楷體" w:hAnsi="標楷體" w:hint="eastAsia"/>
          <w:sz w:val="20"/>
        </w:rPr>
        <w:t>3</w:t>
      </w:r>
      <w:r w:rsidRPr="00732E7F">
        <w:rPr>
          <w:rFonts w:ascii="標楷體" w:eastAsia="標楷體" w:hAnsi="標楷體" w:hint="eastAsia"/>
          <w:sz w:val="20"/>
        </w:rPr>
        <w:t>年度第二預備金原編列預算數74</w:t>
      </w:r>
      <w:r>
        <w:rPr>
          <w:rFonts w:ascii="標楷體" w:eastAsia="標楷體" w:hAnsi="標楷體" w:hint="eastAsia"/>
          <w:sz w:val="20"/>
        </w:rPr>
        <w:t>億</w:t>
      </w:r>
      <w:r w:rsidRPr="00732E7F">
        <w:rPr>
          <w:rFonts w:ascii="標楷體" w:eastAsia="標楷體" w:hAnsi="標楷體" w:hint="eastAsia"/>
          <w:sz w:val="20"/>
        </w:rPr>
        <w:t>元，經行政院核准動支73億</w:t>
      </w:r>
      <w:r>
        <w:rPr>
          <w:rFonts w:ascii="標楷體" w:eastAsia="標楷體" w:hAnsi="標楷體" w:hint="eastAsia"/>
          <w:sz w:val="20"/>
        </w:rPr>
        <w:t>3</w:t>
      </w:r>
      <w:r w:rsidRPr="00732E7F">
        <w:rPr>
          <w:rFonts w:ascii="標楷體" w:eastAsia="標楷體" w:hAnsi="標楷體"/>
          <w:sz w:val="20"/>
        </w:rPr>
        <w:t>,</w:t>
      </w:r>
      <w:r>
        <w:rPr>
          <w:rFonts w:ascii="標楷體" w:eastAsia="標楷體" w:hAnsi="標楷體" w:hint="eastAsia"/>
          <w:sz w:val="20"/>
        </w:rPr>
        <w:t>214</w:t>
      </w:r>
      <w:r w:rsidRPr="00732E7F">
        <w:rPr>
          <w:rFonts w:ascii="標楷體" w:eastAsia="標楷體" w:hAnsi="標楷體" w:hint="eastAsia"/>
          <w:sz w:val="20"/>
        </w:rPr>
        <w:t>萬餘元，賸餘</w:t>
      </w:r>
      <w:r>
        <w:rPr>
          <w:rFonts w:ascii="標楷體" w:eastAsia="標楷體" w:hAnsi="標楷體" w:hint="eastAsia"/>
          <w:sz w:val="20"/>
        </w:rPr>
        <w:t>6</w:t>
      </w:r>
      <w:r w:rsidRPr="00732E7F">
        <w:rPr>
          <w:rFonts w:ascii="標楷體" w:eastAsia="標楷體" w:hAnsi="標楷體" w:hint="eastAsia"/>
          <w:sz w:val="20"/>
        </w:rPr>
        <w:t>,</w:t>
      </w:r>
      <w:r>
        <w:rPr>
          <w:rFonts w:ascii="標楷體" w:eastAsia="標楷體" w:hAnsi="標楷體" w:hint="eastAsia"/>
          <w:sz w:val="20"/>
        </w:rPr>
        <w:t>78</w:t>
      </w:r>
      <w:r w:rsidRPr="00732E7F">
        <w:rPr>
          <w:rFonts w:ascii="標楷體" w:eastAsia="標楷體" w:hAnsi="標楷體"/>
          <w:sz w:val="20"/>
        </w:rPr>
        <w:t>5</w:t>
      </w:r>
      <w:r w:rsidRPr="00732E7F">
        <w:rPr>
          <w:rFonts w:ascii="標楷體" w:eastAsia="標楷體" w:hAnsi="標楷體" w:hint="eastAsia"/>
          <w:sz w:val="20"/>
        </w:rPr>
        <w:t>萬餘元。</w:t>
      </w:r>
    </w:p>
    <w:sectPr w:rsidR="006666B9" w:rsidRPr="00FA4A59" w:rsidSect="000B620F">
      <w:headerReference w:type="default" r:id="rId7"/>
      <w:headerReference w:type="first" r:id="rId8"/>
      <w:footerReference w:type="first" r:id="rId9"/>
      <w:pgSz w:w="23814" w:h="16840" w:orient="landscape" w:code="8"/>
      <w:pgMar w:top="1259" w:right="1440" w:bottom="1077" w:left="839" w:header="851" w:footer="73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7690B" w14:textId="77777777" w:rsidR="00574C13" w:rsidRDefault="00574C13">
      <w:r>
        <w:separator/>
      </w:r>
    </w:p>
  </w:endnote>
  <w:endnote w:type="continuationSeparator" w:id="0">
    <w:p w14:paraId="62085545" w14:textId="77777777" w:rsidR="00574C13" w:rsidRDefault="00574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020E1" w14:textId="0FBC758F" w:rsidR="006E4360" w:rsidRDefault="006E4360" w:rsidP="006E4360">
    <w:pPr>
      <w:pStyle w:val="a5"/>
      <w:jc w:val="center"/>
    </w:pPr>
    <w:r>
      <w:rPr>
        <w:rFonts w:hint="eastAsia"/>
      </w:rPr>
      <w:t>12-1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94B8C" w14:textId="77777777" w:rsidR="00574C13" w:rsidRDefault="00574C13">
      <w:r>
        <w:separator/>
      </w:r>
    </w:p>
  </w:footnote>
  <w:footnote w:type="continuationSeparator" w:id="0">
    <w:p w14:paraId="11C03CD9" w14:textId="77777777" w:rsidR="00574C13" w:rsidRDefault="00574C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5594F" w14:textId="6C3E23D7" w:rsidR="00534BAC" w:rsidRPr="00534BAC" w:rsidRDefault="00534BAC" w:rsidP="00534BAC">
    <w:pPr>
      <w:pStyle w:val="a3"/>
      <w:jc w:val="center"/>
      <w:rPr>
        <w:spacing w:val="120"/>
      </w:rPr>
    </w:pPr>
    <w:r w:rsidRPr="00534BAC">
      <w:rPr>
        <w:rFonts w:ascii="標楷體" w:eastAsia="標楷體" w:hAnsi="標楷體" w:hint="eastAsia"/>
        <w:b/>
        <w:spacing w:val="120"/>
        <w:sz w:val="36"/>
        <w:u w:val="single"/>
      </w:rPr>
      <w:t>中華民國</w:t>
    </w:r>
    <w:r w:rsidR="00A0379D" w:rsidRPr="00A0379D">
      <w:rPr>
        <w:rFonts w:ascii="標楷體" w:eastAsia="標楷體" w:hAnsi="標楷體" w:hint="eastAsia"/>
        <w:b/>
        <w:spacing w:val="120"/>
        <w:sz w:val="36"/>
        <w:u w:val="single"/>
      </w:rPr>
      <w:t>113</w:t>
    </w:r>
    <w:r w:rsidRPr="00534BAC">
      <w:rPr>
        <w:rFonts w:ascii="標楷體" w:eastAsia="標楷體" w:hAnsi="標楷體" w:hint="eastAsia"/>
        <w:b/>
        <w:spacing w:val="120"/>
        <w:sz w:val="36"/>
        <w:u w:val="single"/>
      </w:rPr>
      <w:t>年度中央政府總決算歲出機關別決算審定總表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BB67F" w14:textId="78034C32" w:rsidR="006A75DF" w:rsidRPr="008A3002" w:rsidRDefault="00534BAC" w:rsidP="00534BAC">
    <w:pPr>
      <w:pStyle w:val="a3"/>
      <w:jc w:val="center"/>
    </w:pPr>
    <w:r w:rsidRPr="008A3002">
      <w:rPr>
        <w:rFonts w:ascii="標楷體" w:eastAsia="標楷體" w:hAnsi="標楷體" w:hint="eastAsia"/>
        <w:b/>
        <w:sz w:val="36"/>
        <w:u w:val="single"/>
      </w:rPr>
      <w:t>中華民國</w:t>
    </w:r>
    <w:r w:rsidR="00A0379D" w:rsidRPr="008A3002">
      <w:rPr>
        <w:rFonts w:ascii="標楷體" w:eastAsia="標楷體" w:hAnsi="標楷體" w:hint="eastAsia"/>
        <w:b/>
        <w:sz w:val="36"/>
        <w:u w:val="single"/>
      </w:rPr>
      <w:t>113</w:t>
    </w:r>
    <w:r w:rsidRPr="008A3002">
      <w:rPr>
        <w:rFonts w:ascii="標楷體" w:eastAsia="標楷體" w:hAnsi="標楷體" w:hint="eastAsia"/>
        <w:b/>
        <w:sz w:val="36"/>
        <w:u w:val="single"/>
      </w:rPr>
      <w:t>年度中央政府總決算歲出機關別決算審定總表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attachedTemplate r:id="rId1"/>
  <w:mailMerge>
    <w:mainDocumentType w:val="catalog"/>
    <w:linkToQuery/>
    <w:dataType w:val="textFile"/>
    <w:query w:val="SELECT * FROM C:\Users\shuya\Downloads\TBA第26個控制點1120526.docx"/>
    <w:activeRecord w:val="-1"/>
  </w:mailMerge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74C13"/>
    <w:rsid w:val="000270FC"/>
    <w:rsid w:val="0006568B"/>
    <w:rsid w:val="000667CD"/>
    <w:rsid w:val="000B620F"/>
    <w:rsid w:val="001810C8"/>
    <w:rsid w:val="00190EA9"/>
    <w:rsid w:val="001B0622"/>
    <w:rsid w:val="00220842"/>
    <w:rsid w:val="00253098"/>
    <w:rsid w:val="002539A3"/>
    <w:rsid w:val="00254AE5"/>
    <w:rsid w:val="00304A8F"/>
    <w:rsid w:val="00354E46"/>
    <w:rsid w:val="005119A5"/>
    <w:rsid w:val="005341DD"/>
    <w:rsid w:val="00534BAC"/>
    <w:rsid w:val="005632C9"/>
    <w:rsid w:val="00574C13"/>
    <w:rsid w:val="00591244"/>
    <w:rsid w:val="006666B9"/>
    <w:rsid w:val="006A75DF"/>
    <w:rsid w:val="006E4360"/>
    <w:rsid w:val="007B6A0C"/>
    <w:rsid w:val="008A3002"/>
    <w:rsid w:val="009025EE"/>
    <w:rsid w:val="00A0379D"/>
    <w:rsid w:val="00C03EE9"/>
    <w:rsid w:val="00C50C31"/>
    <w:rsid w:val="00C86342"/>
    <w:rsid w:val="00DC54E1"/>
    <w:rsid w:val="00EB0F12"/>
    <w:rsid w:val="00EE6EE8"/>
    <w:rsid w:val="00F612B9"/>
    <w:rsid w:val="00FA4A59"/>
    <w:rsid w:val="00FB1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688E640"/>
  <w15:chartTrackingRefBased/>
  <w15:docId w15:val="{99DBE785-5A62-46CF-8668-05AFE8DB1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34BAC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GTlOt8I1w&#27506;&#20986;&#20027;&#31649;&#27231;&#38364;&#21029;&#27770;&#31639;&#23529;&#23450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CA5C8-74CA-4F48-AAA2-BB1BA6A8B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 (x86)\NAO\Report\GTlOt8I1w歲出主管機關別決算審定表A3.dot</Template>
  <TotalTime>62</TotalTime>
  <Pages>1</Pages>
  <Words>836</Words>
  <Characters>4043</Characters>
  <Application>Microsoft Office Word</Application>
  <DocSecurity>0</DocSecurity>
  <Lines>33</Lines>
  <Paragraphs>9</Paragraphs>
  <ScaleCrop>false</ScaleCrop>
  <Company>N.A.O.</Company>
  <LinksUpToDate>false</LinksUpToDate>
  <CharactersWithSpaces>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李葳</dc:creator>
  <cp:keywords/>
  <cp:lastModifiedBy>羿每 陳</cp:lastModifiedBy>
  <cp:revision>7</cp:revision>
  <cp:lastPrinted>2025-06-18T06:54:00Z</cp:lastPrinted>
  <dcterms:created xsi:type="dcterms:W3CDTF">2025-06-17T01:20:00Z</dcterms:created>
  <dcterms:modified xsi:type="dcterms:W3CDTF">2025-06-27T08:18:00Z</dcterms:modified>
</cp:coreProperties>
</file>