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202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"/>
        <w:gridCol w:w="222"/>
        <w:gridCol w:w="2242"/>
        <w:gridCol w:w="1568"/>
        <w:gridCol w:w="1480"/>
        <w:gridCol w:w="1480"/>
        <w:gridCol w:w="418"/>
        <w:gridCol w:w="1062"/>
        <w:gridCol w:w="1537"/>
        <w:gridCol w:w="1357"/>
        <w:gridCol w:w="1357"/>
        <w:gridCol w:w="1357"/>
        <w:gridCol w:w="1529"/>
        <w:gridCol w:w="1530"/>
        <w:gridCol w:w="1530"/>
        <w:gridCol w:w="1530"/>
        <w:gridCol w:w="1538"/>
        <w:gridCol w:w="143"/>
      </w:tblGrid>
      <w:tr w:rsidR="0034626E" w14:paraId="7CCABCE0" w14:textId="77777777">
        <w:trPr>
          <w:gridAfter w:val="1"/>
          <w:wAfter w:w="143" w:type="dxa"/>
          <w:cantSplit/>
          <w:trHeight w:val="270"/>
          <w:tblHeader/>
        </w:trPr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4F715" w14:textId="77777777" w:rsidR="0034626E" w:rsidRDefault="0034626E">
            <w:pPr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718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7A351" w14:textId="77777777" w:rsidR="0034626E" w:rsidRDefault="0034626E">
            <w:pPr>
              <w:ind w:left="-42" w:right="80"/>
              <w:rPr>
                <w:rFonts w:eastAsia="標楷體"/>
                <w:sz w:val="22"/>
              </w:rPr>
            </w:pPr>
          </w:p>
        </w:tc>
        <w:tc>
          <w:tcPr>
            <w:tcW w:w="1432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1273A" w14:textId="77777777" w:rsidR="0034626E" w:rsidRDefault="0034626E">
            <w:pPr>
              <w:ind w:right="7"/>
              <w:jc w:val="right"/>
              <w:rPr>
                <w:rFonts w:eastAsia="標楷體"/>
                <w:sz w:val="20"/>
              </w:rPr>
            </w:pPr>
            <w:r w:rsidRPr="0035459C">
              <w:rPr>
                <w:rFonts w:eastAsia="標楷體" w:hint="eastAsia"/>
                <w:sz w:val="20"/>
              </w:rPr>
              <w:t>單位</w:t>
            </w:r>
            <w:r w:rsidRPr="0035459C">
              <w:rPr>
                <w:rFonts w:eastAsia="標楷體"/>
                <w:sz w:val="20"/>
              </w:rPr>
              <w:t>：</w:t>
            </w:r>
            <w:r w:rsidRPr="0035459C">
              <w:rPr>
                <w:rFonts w:eastAsia="標楷體" w:hint="eastAsia"/>
                <w:sz w:val="20"/>
              </w:rPr>
              <w:t>新臺幣元</w:t>
            </w:r>
          </w:p>
        </w:tc>
      </w:tr>
      <w:tr w:rsidR="0034626E" w14:paraId="71583820" w14:textId="77777777">
        <w:trPr>
          <w:gridAfter w:val="1"/>
          <w:wAfter w:w="143" w:type="dxa"/>
          <w:cantSplit/>
          <w:trHeight w:val="270"/>
          <w:tblHeader/>
        </w:trPr>
        <w:tc>
          <w:tcPr>
            <w:tcW w:w="544" w:type="dxa"/>
            <w:gridSpan w:val="2"/>
            <w:tcBorders>
              <w:top w:val="nil"/>
              <w:left w:val="nil"/>
              <w:right w:val="nil"/>
            </w:tcBorders>
          </w:tcPr>
          <w:p w14:paraId="08BCD14B" w14:textId="77777777" w:rsidR="0034626E" w:rsidRDefault="0034626E">
            <w:pPr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718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4EB5DDB9" w14:textId="77777777" w:rsidR="0034626E" w:rsidRDefault="0034626E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14327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3207D3E1" w14:textId="77777777" w:rsidR="0034626E" w:rsidRDefault="0034626E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</w:tr>
      <w:tr w:rsidR="0034626E" w14:paraId="3C1D9566" w14:textId="77777777" w:rsidTr="007F0A00">
        <w:trPr>
          <w:cantSplit/>
          <w:trHeight w:val="454"/>
          <w:tblHeader/>
        </w:trPr>
        <w:tc>
          <w:tcPr>
            <w:tcW w:w="2786" w:type="dxa"/>
            <w:gridSpan w:val="3"/>
            <w:tcBorders>
              <w:left w:val="nil"/>
            </w:tcBorders>
            <w:vAlign w:val="center"/>
          </w:tcPr>
          <w:p w14:paraId="606E1836" w14:textId="77777777" w:rsidR="0034626E" w:rsidRDefault="0034626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8" w:type="dxa"/>
            <w:vMerge w:val="restart"/>
            <w:vAlign w:val="center"/>
          </w:tcPr>
          <w:p w14:paraId="7AA3C1BB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977" w:type="dxa"/>
            <w:gridSpan w:val="5"/>
            <w:vAlign w:val="center"/>
          </w:tcPr>
          <w:p w14:paraId="774C1545" w14:textId="77777777" w:rsidR="0034626E" w:rsidRDefault="0034626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071" w:type="dxa"/>
            <w:gridSpan w:val="3"/>
            <w:vAlign w:val="center"/>
          </w:tcPr>
          <w:p w14:paraId="3CD8FF76" w14:textId="77777777" w:rsidR="0034626E" w:rsidRDefault="0034626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6119" w:type="dxa"/>
            <w:gridSpan w:val="4"/>
            <w:vAlign w:val="center"/>
          </w:tcPr>
          <w:p w14:paraId="6BCD3465" w14:textId="77777777" w:rsidR="0034626E" w:rsidRDefault="0034626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1681" w:type="dxa"/>
            <w:gridSpan w:val="2"/>
            <w:vMerge w:val="restart"/>
            <w:tcBorders>
              <w:right w:val="nil"/>
            </w:tcBorders>
            <w:vAlign w:val="center"/>
          </w:tcPr>
          <w:p w14:paraId="3A60016D" w14:textId="77777777" w:rsidR="0034626E" w:rsidRDefault="0034626E" w:rsidP="0093319D">
            <w:pPr>
              <w:spacing w:line="360" w:lineRule="exact"/>
              <w:ind w:left="-6" w:rightChars="6" w:right="14"/>
              <w:jc w:val="distribute"/>
              <w:rPr>
                <w:rFonts w:eastAsia="標楷體"/>
                <w:spacing w:val="-14"/>
                <w:sz w:val="20"/>
              </w:rPr>
            </w:pPr>
            <w:r>
              <w:rPr>
                <w:rFonts w:eastAsia="標楷體" w:hint="eastAsia"/>
                <w:spacing w:val="-14"/>
                <w:sz w:val="20"/>
              </w:rPr>
              <w:t>決算審定數與預</w:t>
            </w:r>
          </w:p>
          <w:p w14:paraId="10237A75" w14:textId="77777777" w:rsidR="0034626E" w:rsidRDefault="0034626E" w:rsidP="00F638CB">
            <w:pPr>
              <w:spacing w:line="360" w:lineRule="exact"/>
              <w:ind w:left="-6" w:rightChars="6" w:right="14"/>
              <w:jc w:val="distribute"/>
              <w:rPr>
                <w:rFonts w:eastAsia="標楷體"/>
                <w:spacing w:val="-14"/>
                <w:sz w:val="20"/>
              </w:rPr>
            </w:pPr>
            <w:r>
              <w:rPr>
                <w:rFonts w:eastAsia="標楷體" w:hint="eastAsia"/>
                <w:spacing w:val="-14"/>
                <w:sz w:val="20"/>
              </w:rPr>
              <w:t>算數比較增減</w:t>
            </w:r>
          </w:p>
        </w:tc>
      </w:tr>
      <w:tr w:rsidR="007F0A00" w14:paraId="6C18817C" w14:textId="77777777" w:rsidTr="007F0A00">
        <w:trPr>
          <w:cantSplit/>
          <w:trHeight w:val="454"/>
          <w:tblHeader/>
        </w:trPr>
        <w:tc>
          <w:tcPr>
            <w:tcW w:w="322" w:type="dxa"/>
            <w:tcBorders>
              <w:left w:val="nil"/>
            </w:tcBorders>
            <w:vAlign w:val="center"/>
          </w:tcPr>
          <w:p w14:paraId="55F93B0D" w14:textId="77777777" w:rsidR="0034626E" w:rsidRDefault="0034626E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64" w:type="dxa"/>
            <w:gridSpan w:val="2"/>
            <w:vAlign w:val="center"/>
          </w:tcPr>
          <w:p w14:paraId="555B491F" w14:textId="77777777" w:rsidR="0034626E" w:rsidRDefault="0034626E">
            <w:pPr>
              <w:ind w:left="140" w:right="14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8" w:type="dxa"/>
            <w:vMerge/>
            <w:vAlign w:val="center"/>
          </w:tcPr>
          <w:p w14:paraId="2A111D94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80" w:type="dxa"/>
            <w:vAlign w:val="center"/>
          </w:tcPr>
          <w:p w14:paraId="6DA87F25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80" w:type="dxa"/>
            <w:vAlign w:val="center"/>
          </w:tcPr>
          <w:p w14:paraId="74229A1C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80" w:type="dxa"/>
            <w:gridSpan w:val="2"/>
            <w:vAlign w:val="center"/>
          </w:tcPr>
          <w:p w14:paraId="6E7F251F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37" w:type="dxa"/>
            <w:vAlign w:val="center"/>
          </w:tcPr>
          <w:p w14:paraId="1EC00755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357" w:type="dxa"/>
            <w:vAlign w:val="center"/>
          </w:tcPr>
          <w:p w14:paraId="47E5FF1A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57" w:type="dxa"/>
            <w:vAlign w:val="center"/>
          </w:tcPr>
          <w:p w14:paraId="5D785D43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357" w:type="dxa"/>
            <w:vAlign w:val="center"/>
          </w:tcPr>
          <w:p w14:paraId="6D9EC4DB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29" w:type="dxa"/>
            <w:vAlign w:val="center"/>
          </w:tcPr>
          <w:p w14:paraId="7EF2E683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30" w:type="dxa"/>
            <w:vAlign w:val="center"/>
          </w:tcPr>
          <w:p w14:paraId="47823197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30" w:type="dxa"/>
            <w:vAlign w:val="center"/>
          </w:tcPr>
          <w:p w14:paraId="68B54D63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30" w:type="dxa"/>
            <w:vAlign w:val="center"/>
          </w:tcPr>
          <w:p w14:paraId="0E66BF83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681" w:type="dxa"/>
            <w:gridSpan w:val="2"/>
            <w:vMerge/>
            <w:tcBorders>
              <w:right w:val="nil"/>
            </w:tcBorders>
            <w:vAlign w:val="center"/>
          </w:tcPr>
          <w:p w14:paraId="16CDB153" w14:textId="77777777" w:rsidR="0034626E" w:rsidRDefault="0034626E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7F0A00" w:rsidRPr="00062371" w14:paraId="58FF2995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01B5060F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18B6217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E2E14D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472,354,159,803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8E35C3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432,149,128,845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554B1F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6,286,849,509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4D3B6B3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31,197,083,191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B8C7F1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469,633,061,545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7F4369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- 389,439,953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EE0647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17B79A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376,203,063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8F7EE7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431,759,688,892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8508E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6,286,849,509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B44BE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31,573,286,254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D1CF8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469,619,824,655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3B12BD9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- 2,734,335,148</w:t>
            </w:r>
          </w:p>
        </w:tc>
      </w:tr>
      <w:tr w:rsidR="007F0A00" w:rsidRPr="00062371" w14:paraId="55BB866F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4FEB2506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0AF8469A" w14:textId="77777777" w:rsidR="005B42B9" w:rsidRPr="00062371" w:rsidRDefault="005B42B9" w:rsidP="005546AA">
            <w:pPr>
              <w:snapToGrid w:val="0"/>
              <w:spacing w:line="640" w:lineRule="exact"/>
              <w:ind w:right="-112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569D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(1.</w:t>
            </w:r>
            <w:r w:rsidRPr="005546AA">
              <w:rPr>
                <w:rFonts w:ascii="標楷體" w:eastAsia="標楷體" w:hAnsi="標楷體" w:hint="eastAsia"/>
                <w:b/>
                <w:noProof/>
                <w:spacing w:val="84"/>
                <w:sz w:val="20"/>
              </w:rPr>
              <w:t>一般政務支</w:t>
            </w:r>
            <w:r w:rsidRPr="00B569DC">
              <w:rPr>
                <w:rFonts w:ascii="標楷體" w:eastAsia="標楷體" w:hAnsi="標楷體" w:hint="eastAsia"/>
                <w:b/>
                <w:noProof/>
                <w:sz w:val="20"/>
              </w:rPr>
              <w:t>出</w:t>
            </w:r>
            <w:r w:rsidRPr="00B569D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1B9393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31,259,381,875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9D5DB4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25,211,538,552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C4B532B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647,014,203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00C280E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5,287,378,820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40D8B19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31,145,931,575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4215E6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F302A8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5DB657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CD04E7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25,211,538,552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5EE29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647,014,203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2810B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5,287,378,820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158C7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31,145,931,575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22BA076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- 113,450,300</w:t>
            </w:r>
          </w:p>
        </w:tc>
      </w:tr>
      <w:tr w:rsidR="007F0A00" w:rsidRPr="00062371" w14:paraId="10FB74EB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1621461D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1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158B8EB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國務支出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25EDF31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90,548,059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492BA0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86,890,108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BF86D9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049251F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1,000,000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C60400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87,890,108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3856D0B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0B4F57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939D87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B31CE8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86,890,108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CC138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16658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1,000,000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41E86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87,890,108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497E652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- 2,657,951</w:t>
            </w:r>
          </w:p>
        </w:tc>
      </w:tr>
      <w:tr w:rsidR="007F0A00" w:rsidRPr="00062371" w14:paraId="4A7470FD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19C1167E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2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1F889F5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57549B1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1,507,654,987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3CF028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1,092,919,654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7A08C8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053AB85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408,070,282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38BF5B3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1,500,989,936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01A425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A70C24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2D9E52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C37D37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1,092,919,654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B86A1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CA3FA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408,070,282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F9DBD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1,500,989,936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6A72A01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- 6,665,051</w:t>
            </w:r>
          </w:p>
        </w:tc>
      </w:tr>
      <w:tr w:rsidR="007F0A00" w:rsidRPr="00062371" w14:paraId="1AFB20C5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701F838E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3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0406E32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74475A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257,703,000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861790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169,315,051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E6BFB3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5F90933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83,720,294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486C8DF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253,035,345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78EB5D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8E2B7A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CAD0EA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61846A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169,315,051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5C609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F289D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83,720,294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9E3EF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253,035,345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46E359D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- 4,667,655</w:t>
            </w:r>
          </w:p>
        </w:tc>
      </w:tr>
      <w:tr w:rsidR="007F0A00" w:rsidRPr="00062371" w14:paraId="04539DF4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2F24E2DC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4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351FDBB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司法支出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223D453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6,392,330,871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3941B6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4,636,141,345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3EB230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203,668,692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6EAB34E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1,534,586,456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391A7E8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6,374,396,493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875DD3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CB523DB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C2D795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7944D3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4,636,141,345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638F7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203,668,692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82FF7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1,534,586,456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8FB6D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6,374,396,493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7166804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- 17,934,378</w:t>
            </w:r>
          </w:p>
        </w:tc>
      </w:tr>
      <w:tr w:rsidR="007F0A00" w:rsidRPr="00062371" w14:paraId="00648A48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16DF46D3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5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0EACD47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考試支出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75E809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163,085,834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F78DC2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144,410,639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AA2AB3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4D8E6DA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18,019,519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6C10E35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162,430,158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EEEC51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90B013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63A148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D32B42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144,410,639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35CA4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9CFF26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18,019,519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F51EF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162,430,158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5EB27CA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- 655,676</w:t>
            </w:r>
          </w:p>
        </w:tc>
      </w:tr>
      <w:tr w:rsidR="007F0A00" w:rsidRPr="00062371" w14:paraId="28B802FB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2C199272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6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6C13F24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監察支出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5442BEB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166,255,710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F9AAD5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154,479,972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BF809E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45A0474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11,107,764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30DAFAE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165,587,736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BD966A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E433D7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499547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94B5F4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154,479,972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94250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5C5FF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11,107,764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DA874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165,587,736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4985AFD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- 667,974</w:t>
            </w:r>
          </w:p>
        </w:tc>
      </w:tr>
      <w:tr w:rsidR="007F0A00" w:rsidRPr="00062371" w14:paraId="725FADD6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36572748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7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488AD5A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133B2C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15,712,731,887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75F265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14,013,760,836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84F60A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528,778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483AC5B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1,634,850,805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11C01DC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15,649,140,419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2423CE6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226F77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BF0FEC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76BE57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14,013,760,836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50300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528,778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50205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1,634,850,805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F482B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15,649,140,419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3748793B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- 63,591,468</w:t>
            </w:r>
          </w:p>
        </w:tc>
      </w:tr>
      <w:tr w:rsidR="007F0A00" w:rsidRPr="00062371" w14:paraId="51C77A3A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5B9CF00A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8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2EB18ED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6CC2AF5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2,882,891,253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3CC9A0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2,317,640,845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B3D01A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11,966,908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4E74ABE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543,771,114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6CF4512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2,873,378,867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3DB206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876455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C4DF5B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5D742CB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2,317,640,845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2A482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11,966,908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1DE06B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543,771,114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375F3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2,873,378,867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674B60A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- 9,512,386</w:t>
            </w:r>
          </w:p>
        </w:tc>
      </w:tr>
      <w:tr w:rsidR="007F0A00" w:rsidRPr="00062371" w14:paraId="260D4029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6CA8D497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9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23F096A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外交支出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5FD11B06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1,035,400,261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406AD8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403,690,254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F3B6FD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430,448,352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663EE25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198,628,109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157F511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1,032,766,715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056E5D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0BCB7C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2E265F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26EA26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403,690,254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5A067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430,448,352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B5E48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198,628,109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0D1A56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1,032,766,715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0FB8226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- 2,633,546</w:t>
            </w:r>
          </w:p>
        </w:tc>
      </w:tr>
      <w:tr w:rsidR="007F0A00" w:rsidRPr="00062371" w14:paraId="614CE374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65631DD7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10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267C9CB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596047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3,028,117,212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736CC4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2,170,708,070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C46D73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401,473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54BA5D2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852,547,699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0C9364C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3,023,657,242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D8ECD9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A71C76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9FBF1C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176D84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2,170,708,070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52E63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401,473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57ADF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852,547,699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B8D316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3,023,657,242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4586D95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- 4,459,970</w:t>
            </w:r>
          </w:p>
        </w:tc>
      </w:tr>
      <w:tr w:rsidR="007F0A00" w:rsidRPr="00062371" w14:paraId="52F59F34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5DBEB4DA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11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782CF59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僑務支出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6FD7BA36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22,662,801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20FA7B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21,581,778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DA232A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027E37B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1,076,778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3F2B411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22,658,556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96BF2C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D4CD53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79B950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6B16B1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21,581,778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67002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7D3F4B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1,076,778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F1EE66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22,658,556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445383D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- 4,245</w:t>
            </w:r>
          </w:p>
        </w:tc>
      </w:tr>
      <w:tr w:rsidR="007F0A00" w:rsidRPr="00062371" w14:paraId="6094DDC2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33E96E66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1D3D1719" w14:textId="77777777" w:rsidR="005B42B9" w:rsidRPr="00062371" w:rsidRDefault="005B42B9" w:rsidP="00B569DC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(2.</w:t>
            </w:r>
            <w:r w:rsidRPr="00B569DC">
              <w:rPr>
                <w:rFonts w:ascii="標楷體" w:eastAsia="標楷體" w:hAnsi="標楷體" w:hint="eastAsia"/>
                <w:b/>
                <w:noProof/>
                <w:spacing w:val="208"/>
                <w:sz w:val="20"/>
              </w:rPr>
              <w:t>國防支</w:t>
            </w:r>
            <w:r w:rsidRPr="0006237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出)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4BABDDF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22,724,842,109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B6F3C4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19,823,237,199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5691B36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7C4593C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2,303,941,192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1443E74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22,127,178,391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C0B830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0AF6CC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4ECED1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04FE97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19,823,237,199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BD365B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DB01A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2,303,941,192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DB06C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22,127,178,391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0AA1144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- 597,663,718</w:t>
            </w:r>
          </w:p>
        </w:tc>
      </w:tr>
      <w:tr w:rsidR="007F0A00" w:rsidRPr="00062371" w14:paraId="1BF30BCE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4A0C4B1F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12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54AAB076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國防支出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334094A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22,724,842,109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F93B93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19,823,237,199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1343D3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7C1CDAC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2,303,941,192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A017A2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22,127,178,391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5B8FC9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4C0255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A667D8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8EACA4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19,823,237,199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6014D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0D25C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2,303,941,192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6FCFD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22,127,178,391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66851E9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- 597,663,718</w:t>
            </w:r>
          </w:p>
        </w:tc>
      </w:tr>
      <w:tr w:rsidR="007F0A00" w:rsidRPr="00062371" w14:paraId="1E0C1074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561890DC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077A3C84" w14:textId="77777777" w:rsidR="005B42B9" w:rsidRPr="00062371" w:rsidRDefault="005B42B9" w:rsidP="00B569DC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(3.</w:t>
            </w:r>
            <w:r w:rsidRPr="00B569DC">
              <w:rPr>
                <w:rFonts w:ascii="標楷體" w:eastAsia="標楷體" w:hAnsi="標楷體" w:hint="eastAsia"/>
                <w:b/>
                <w:noProof/>
                <w:spacing w:val="32"/>
                <w:sz w:val="20"/>
              </w:rPr>
              <w:t>教育科學文化支</w:t>
            </w:r>
            <w:r w:rsidRPr="0006237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出)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770395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103,958,431,999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754B0F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93,989,603,406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71514F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664,191,962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7ED16A5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8,827,603,582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42EA8C1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103,481,398,950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B0C1BA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- 389,439,953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A8DA75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7598E0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376,203,063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1A93DD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93,600,163,453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B7130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664,191,962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62329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9,203,806,645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3C6B8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103,468,162,060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00F6FB1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- 490,269,939</w:t>
            </w:r>
          </w:p>
        </w:tc>
      </w:tr>
      <w:tr w:rsidR="007F0A00" w:rsidRPr="00062371" w14:paraId="182FB38D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4FDFFD38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13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5F0232D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26503A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38,511,658,465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84AC5B6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36,338,961,190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78FA41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28,038,571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3C960EE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1,824,019,547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63C7390B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38,191,019,308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CE4358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- 389,439,953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9E5A64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A27BFF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376,203,063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1FD257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35,949,521,237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9387A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28,038,571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C6B19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2,200,222,610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9689C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38,177,782,418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40304E1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- 333,876,047</w:t>
            </w:r>
          </w:p>
        </w:tc>
      </w:tr>
      <w:tr w:rsidR="007F0A00" w:rsidRPr="00062371" w14:paraId="27FC4290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7907E5BC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14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3F05625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科學支出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4C9BA0C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55,984,878,143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973594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52,133,956,109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9346C4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114,937,550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5B2AD32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3,663,800,034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14F4816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55,912,693,693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315F3C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C3640E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864EAC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28FFE2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52,133,956,109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1615E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114,937,550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5322CB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3,663,800,034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6ACAD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55,912,693,693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12F3A48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- 72,184,450</w:t>
            </w:r>
          </w:p>
        </w:tc>
      </w:tr>
      <w:tr w:rsidR="007F0A00" w:rsidRPr="00062371" w14:paraId="55B6880F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13924E87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15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6EDB5E1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0B4A7E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9,461,895,391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D99971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5,516,686,107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8462F4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521,215,841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6790ECD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3,339,784,001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3DDBE95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9,377,685,949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892E57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67A485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C37303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C408CF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5,516,686,107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6C85F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521,215,841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5B60F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3,339,784,001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A3CB9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9,377,685,949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2FC5E38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- 84,209,442</w:t>
            </w:r>
          </w:p>
        </w:tc>
      </w:tr>
      <w:tr w:rsidR="007F0A00" w:rsidRPr="00062371" w14:paraId="41BF7E9D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568E955E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370522E5" w14:textId="77777777" w:rsidR="005B42B9" w:rsidRPr="00062371" w:rsidRDefault="005B42B9" w:rsidP="00B569DC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(4.</w:t>
            </w:r>
            <w:r w:rsidRPr="00B569DC">
              <w:rPr>
                <w:rFonts w:ascii="標楷體" w:eastAsia="標楷體" w:hAnsi="標楷體" w:hint="eastAsia"/>
                <w:b/>
                <w:noProof/>
                <w:spacing w:val="84"/>
                <w:sz w:val="20"/>
              </w:rPr>
              <w:t>經濟發展支</w:t>
            </w:r>
            <w:r w:rsidRPr="0006237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出)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5B188CA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287,237,504,374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7D9886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270,115,453,097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F52190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4,228,756,752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1B96097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12,203,883,088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65F4F1D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286,548,092,937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0EFA5D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4BB15C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83F753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580C95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270,115,453,097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B8903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4,228,756,752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822F5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12,203,883,088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5F7C9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286,548,092,937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763A9DA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- 689,411,437</w:t>
            </w:r>
          </w:p>
        </w:tc>
      </w:tr>
      <w:tr w:rsidR="007F0A00" w:rsidRPr="00062371" w14:paraId="7B7DADC5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6A69309D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lastRenderedPageBreak/>
              <w:t>16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607AE03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64F9388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38,233,698,512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7FAB856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29,329,220,346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87E898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3,329,451,122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296F6C3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5,350,848,775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3297683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38,009,520,243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5854DC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605E90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BC925E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EC0EF6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29,329,220,346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AC46D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3,329,451,122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27520B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5,350,848,775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834E0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38,009,520,243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1955612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- 224,178,269</w:t>
            </w:r>
          </w:p>
        </w:tc>
      </w:tr>
      <w:tr w:rsidR="007F0A00" w:rsidRPr="00062371" w14:paraId="0F173135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1F806823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17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1C27CD1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3DF31AE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121,298,174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25B26CB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69,139,957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DEC19A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1,754,016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15A108B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46,385,000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5DD72CD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117,278,973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2E10DD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EDC34F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0E7BA7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4EA75C6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69,139,957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B50C6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1,754,016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A91B8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46,385,000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92545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117,278,973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63BAC4A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- 4,019,201</w:t>
            </w:r>
          </w:p>
        </w:tc>
      </w:tr>
      <w:tr w:rsidR="007F0A00" w:rsidRPr="00062371" w14:paraId="7EF0456D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07C77F5F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18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0B6E0D1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7F82FC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103,447,765,977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74E912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96,023,871,148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C23828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750,296,774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4953241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6,392,235,676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159CAF9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103,166,403,598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70A26C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B7D723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694438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0EEB8A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96,023,871,148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2EC42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750,296,774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26B10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6,392,235,676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6141B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103,166,403,598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3323C95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- 281,362,379</w:t>
            </w:r>
          </w:p>
        </w:tc>
      </w:tr>
      <w:tr w:rsidR="007F0A00" w:rsidRPr="00062371" w14:paraId="6EC37B10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62A46E97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19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59338AC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295F815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145,434,741,711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FF1649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144,693,221,646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AAC85A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147,254,840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478FB26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414,413,637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6EBCF54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145,254,890,123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21BBF4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D84D54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BF745F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843AC2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144,693,221,646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315B4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147,254,840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882C6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414,413,637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1B60C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145,254,890,123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6F5D70F6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- 179,851,588</w:t>
            </w:r>
          </w:p>
        </w:tc>
      </w:tr>
      <w:tr w:rsidR="007F0A00" w:rsidRPr="00062371" w14:paraId="7E049E0B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5C5502BB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4456ABC1" w14:textId="77777777" w:rsidR="005B42B9" w:rsidRPr="00062371" w:rsidRDefault="005B42B9" w:rsidP="00B569DC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(5.</w:t>
            </w:r>
            <w:r w:rsidRPr="00B569DC">
              <w:rPr>
                <w:rFonts w:ascii="標楷體" w:eastAsia="標楷體" w:hAnsi="標楷體" w:hint="eastAsia"/>
                <w:b/>
                <w:noProof/>
                <w:spacing w:val="84"/>
                <w:sz w:val="20"/>
              </w:rPr>
              <w:t>社會福利支</w:t>
            </w:r>
            <w:r w:rsidRPr="0006237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出)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4C07F39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5,175,773,308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817BD1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3,024,209,129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1BE1D2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160,000,000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25706BE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1,746,326,788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64E872E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4,930,535,917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48DF186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4776C16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47A49A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26783D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3,024,209,129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39036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160,000,000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455B4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1,746,326,788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CB247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4,930,535,917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5D43684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- 245,237,391</w:t>
            </w:r>
          </w:p>
        </w:tc>
      </w:tr>
      <w:tr w:rsidR="007F0A00" w:rsidRPr="00062371" w14:paraId="6352DC62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123010EC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20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5905EA3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52F696C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596,900,304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902E12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553,762,061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E8469F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18E2DA1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42,006,048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51D478C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595,768,109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F29F90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8445F9B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214AF2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E8F351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553,762,061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F4A4B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60203B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42,006,048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C134C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595,768,109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6B136D3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- 1,132,195</w:t>
            </w:r>
          </w:p>
        </w:tc>
      </w:tr>
      <w:tr w:rsidR="007F0A00" w:rsidRPr="00062371" w14:paraId="3CA29EE9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7CDD74FD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21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56DE027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E12B44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6,631,234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E99ED9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4,775,315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23C9AB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6A09192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1,855,919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A17CF5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6,631,234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E7AB82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4F70E1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4E3D66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3A41B2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4,775,315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B2B82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4F9C3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1,855,919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28C0F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6,631,234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637FE5E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</w:tr>
      <w:tr w:rsidR="007F0A00" w:rsidRPr="00062371" w14:paraId="786C5708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45B736FF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22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20C5B32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5B7587F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1,726,069,710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6EE41E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724,668,306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D62608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160,000,000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021EFF2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619,318,976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A30482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1,503,987,282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94CBBB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FCB1BA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DF08EE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0A7782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724,668,306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B9658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160,000,000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77F0E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619,318,976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62FBD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1,503,987,282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6E63742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- 222,082,428</w:t>
            </w:r>
          </w:p>
        </w:tc>
      </w:tr>
      <w:tr w:rsidR="007F0A00" w:rsidRPr="00062371" w14:paraId="1FB479CA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6F53BDC6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23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7AA4361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08BCC0A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40,726,775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C371FC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40,438,589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9CB0B1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7D74ECC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09ACB1D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40,438,589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13032D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11B4DD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F8685A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6C323D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40,438,589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4237A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5E185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D8F2E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40,438,589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43EABF2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- 288,186</w:t>
            </w:r>
          </w:p>
        </w:tc>
      </w:tr>
      <w:tr w:rsidR="007F0A00" w:rsidRPr="00062371" w14:paraId="24246B61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69B0F174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24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442BDC6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61B2955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2,805,445,285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B18CAA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1,700,564,858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122650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3F8A453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1,083,145,845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368D0A2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2,783,710,703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BCB00C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5E9121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9676FEB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03D5E5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1,700,564,858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5A076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D9D5C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1,083,145,845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EBFF3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2,783,710,703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34AB212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- 21,734,582</w:t>
            </w:r>
          </w:p>
        </w:tc>
      </w:tr>
      <w:tr w:rsidR="007F0A00" w:rsidRPr="00062371" w14:paraId="32AB5B4B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24382C46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1A07509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(6.社區發展及環境保護支出)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25AAD46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20,490,605,138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5A2FAF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19,212,547,898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8837CA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586,886,592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6751C3B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161,240,721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46CF4F5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19,960,675,211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A23144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ECE65B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F215A4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D920BA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19,212,547,898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D4AFD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586,886,592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69FC0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161,240,721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F78D1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19,960,675,211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27EC635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- 529,929,927</w:t>
            </w:r>
          </w:p>
        </w:tc>
      </w:tr>
      <w:tr w:rsidR="007F0A00" w:rsidRPr="00062371" w14:paraId="0631E072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72DA148D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25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335349E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D47E7B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20,490,605,138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A91DA9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19,212,547,898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87B645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586,886,592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30C4374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161,240,721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288FC4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19,960,675,211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C42073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C1B3BB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BCED5E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8F1443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19,212,547,898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D262B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586,886,592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211E6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161,240,721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984A2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19,960,675,211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7E61BA3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- 529,929,927</w:t>
            </w:r>
          </w:p>
        </w:tc>
      </w:tr>
      <w:tr w:rsidR="007F0A00" w:rsidRPr="00062371" w14:paraId="19120626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427C30AF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3164770D" w14:textId="77777777" w:rsidR="005B42B9" w:rsidRPr="00062371" w:rsidRDefault="005B42B9" w:rsidP="00B569DC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(7.</w:t>
            </w:r>
            <w:r w:rsidRPr="00B569DC">
              <w:rPr>
                <w:rFonts w:ascii="標楷體" w:eastAsia="標楷體" w:hAnsi="標楷體" w:hint="eastAsia"/>
                <w:b/>
                <w:noProof/>
                <w:spacing w:val="84"/>
                <w:sz w:val="20"/>
              </w:rPr>
              <w:t>退休撫卹支</w:t>
            </w:r>
            <w:r w:rsidRPr="0006237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出)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638008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30,395,000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D78BD2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13,164,564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BFCEB36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30D86E5B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16,709,000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A0E56B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29,873,564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321E3DB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62F0AB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5BB1D9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66B2783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13,164,564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D7978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DC955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16,709,000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5B1EF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29,873,564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5BC11366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- 521,436</w:t>
            </w:r>
          </w:p>
        </w:tc>
      </w:tr>
      <w:tr w:rsidR="007F0A00" w:rsidRPr="00062371" w14:paraId="1F462C77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6382AE54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27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2766B42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退休撫卹業務支出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2A19AAF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30,395,000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5BF7535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13,164,564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D0038B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5C8B87E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16,709,000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6FE8E20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29,873,564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434538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67631CB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F61365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F6DF87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13,164,564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E2307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6B394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16,709,000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80203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29,873,564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2261DC1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- 521,436</w:t>
            </w:r>
          </w:p>
        </w:tc>
      </w:tr>
      <w:tr w:rsidR="007F0A00" w:rsidRPr="00062371" w14:paraId="51746755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6224823B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2DA509B2" w14:textId="77777777" w:rsidR="005B42B9" w:rsidRPr="00062371" w:rsidRDefault="005B42B9" w:rsidP="00B569DC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(9.</w:t>
            </w:r>
            <w:r w:rsidRPr="00B569DC">
              <w:rPr>
                <w:rFonts w:ascii="標楷體" w:eastAsia="標楷體" w:hAnsi="標楷體" w:hint="eastAsia"/>
                <w:b/>
                <w:noProof/>
                <w:spacing w:val="54"/>
                <w:sz w:val="20"/>
              </w:rPr>
              <w:t>補助及其他支</w:t>
            </w:r>
            <w:r w:rsidRPr="0006237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出)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2F71B99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1,477,226,000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8E9E47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759,375,000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FEDB64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5D771CA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650,000,000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3D9348E6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1,409,375,000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66080A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F34BCD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53C8D9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F0FE63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759,375,000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00A7F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37DD6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650,000,000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36C21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1,409,375,000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05C0D33C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- 67,851,000</w:t>
            </w:r>
          </w:p>
        </w:tc>
      </w:tr>
      <w:tr w:rsidR="007F0A00" w:rsidRPr="00062371" w14:paraId="42117B3A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79AD0D1B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32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7EDCADDB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3069DD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1,409,375,000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FE362D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759,375,000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15351BB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6473504B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650,000,000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36DC3386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1,409,375,000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8B1733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A9D250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9A130B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7D5B8E9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759,375,000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23AED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F7530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650,000,000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394D86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1,409,375,000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3C5FCB92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</w:tr>
      <w:tr w:rsidR="007F0A00" w:rsidRPr="00062371" w14:paraId="7E45CFE4" w14:textId="77777777" w:rsidTr="00354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22" w:type="dxa"/>
            <w:shd w:val="clear" w:color="auto" w:fill="auto"/>
            <w:vAlign w:val="center"/>
          </w:tcPr>
          <w:p w14:paraId="33B13C15" w14:textId="77777777" w:rsidR="005B42B9" w:rsidRPr="00062371" w:rsidRDefault="005B42B9" w:rsidP="0035459C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/>
                <w:noProof/>
                <w:spacing w:val="-10"/>
                <w:sz w:val="20"/>
              </w:rPr>
              <w:t>33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315ACD91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237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038D08A6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67,851,000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4917B08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C29BA9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17E9420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6A95C48D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EA24B2A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32A39FE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5FF6D7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31622F4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47BD20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2F650F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44A607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57A20926" w14:textId="77777777" w:rsidR="005B42B9" w:rsidRPr="00062371" w:rsidRDefault="005B42B9" w:rsidP="00ED087F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62371">
              <w:rPr>
                <w:rFonts w:ascii="細明體" w:eastAsia="細明體" w:hAnsi="細明體"/>
                <w:noProof/>
                <w:spacing w:val="-10"/>
                <w:sz w:val="20"/>
              </w:rPr>
              <w:t>- 67,851,000</w:t>
            </w:r>
          </w:p>
        </w:tc>
      </w:tr>
    </w:tbl>
    <w:p w14:paraId="6B9CE620" w14:textId="77777777" w:rsidR="0035459C" w:rsidRPr="00F27F81" w:rsidRDefault="0035459C" w:rsidP="0035459C">
      <w:pPr>
        <w:spacing w:line="220" w:lineRule="exact"/>
        <w:ind w:leftChars="-227" w:left="-545" w:right="414"/>
        <w:rPr>
          <w:rFonts w:ascii="標楷體" w:eastAsia="標楷體" w:hAnsi="標楷體"/>
          <w:sz w:val="20"/>
          <w:szCs w:val="18"/>
        </w:rPr>
      </w:pPr>
      <w:r w:rsidRPr="00F27F81">
        <w:rPr>
          <w:rFonts w:ascii="標楷體" w:eastAsia="標楷體" w:hAnsi="標楷體" w:hint="eastAsia"/>
          <w:sz w:val="20"/>
          <w:szCs w:val="18"/>
        </w:rPr>
        <w:t>註：第二預備金預算數為動支後餘額。</w:t>
      </w:r>
    </w:p>
    <w:p w14:paraId="301B3D09" w14:textId="50A7E06F" w:rsidR="0034626E" w:rsidRPr="0035459C" w:rsidRDefault="0034626E" w:rsidP="008C4E7E">
      <w:pPr>
        <w:ind w:leftChars="-250" w:left="-600" w:right="414"/>
        <w:rPr>
          <w:rFonts w:ascii="標楷體" w:eastAsia="標楷體" w:hAnsi="標楷體"/>
          <w:sz w:val="22"/>
        </w:rPr>
      </w:pPr>
    </w:p>
    <w:sectPr w:rsidR="0034626E" w:rsidRPr="0035459C" w:rsidSect="002F43EF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259" w:right="1440" w:bottom="799" w:left="1440" w:header="1021" w:footer="737" w:gutter="0"/>
      <w:pgNumType w:start="2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7E97D" w14:textId="77777777" w:rsidR="005B42B9" w:rsidRDefault="005B42B9">
      <w:r>
        <w:separator/>
      </w:r>
    </w:p>
  </w:endnote>
  <w:endnote w:type="continuationSeparator" w:id="0">
    <w:p w14:paraId="1390EF07" w14:textId="77777777" w:rsidR="005B42B9" w:rsidRDefault="005B4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9684D" w14:textId="63D70EA4" w:rsidR="0035459C" w:rsidRPr="0035459C" w:rsidRDefault="0035459C" w:rsidP="0035459C">
    <w:pPr>
      <w:pStyle w:val="a4"/>
      <w:jc w:val="center"/>
      <w:rPr>
        <w:rFonts w:ascii="標楷體" w:eastAsia="標楷體" w:hAnsi="標楷體"/>
      </w:rPr>
    </w:pPr>
    <w:r w:rsidRPr="0035459C">
      <w:rPr>
        <w:rFonts w:ascii="標楷體" w:eastAsia="標楷體" w:hAnsi="標楷體" w:hint="eastAsia"/>
      </w:rPr>
      <w:t>11-3-2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64749" w14:textId="47822C6B" w:rsidR="0035459C" w:rsidRPr="0035459C" w:rsidRDefault="0035459C" w:rsidP="0035459C">
    <w:pPr>
      <w:pStyle w:val="a4"/>
      <w:jc w:val="center"/>
      <w:rPr>
        <w:rFonts w:ascii="標楷體" w:eastAsia="標楷體" w:hAnsi="標楷體"/>
      </w:rPr>
    </w:pPr>
    <w:r w:rsidRPr="0035459C">
      <w:rPr>
        <w:rFonts w:ascii="標楷體" w:eastAsia="標楷體" w:hAnsi="標楷體" w:hint="eastAsia"/>
      </w:rPr>
      <w:t>11-3-1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148A1" w14:textId="77777777" w:rsidR="005B42B9" w:rsidRDefault="005B42B9">
      <w:r>
        <w:separator/>
      </w:r>
    </w:p>
  </w:footnote>
  <w:footnote w:type="continuationSeparator" w:id="0">
    <w:p w14:paraId="3D46FF49" w14:textId="77777777" w:rsidR="005B42B9" w:rsidRDefault="005B4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63182" w14:textId="72728106" w:rsidR="0034626E" w:rsidRPr="0035459C" w:rsidRDefault="0025241E">
    <w:pPr>
      <w:pStyle w:val="a3"/>
      <w:jc w:val="center"/>
    </w:pPr>
    <w:r w:rsidRPr="0035459C">
      <w:rPr>
        <w:rFonts w:ascii="標楷體" w:eastAsia="標楷體" w:hint="eastAsia"/>
        <w:b/>
        <w:sz w:val="36"/>
        <w:u w:val="single"/>
      </w:rPr>
      <w:t>中華民國</w:t>
    </w:r>
    <w:r w:rsidR="007F0A00" w:rsidRPr="0035459C">
      <w:rPr>
        <w:rFonts w:ascii="標楷體" w:eastAsia="標楷體" w:hAnsi="標楷體" w:hint="eastAsia"/>
        <w:b/>
        <w:sz w:val="36"/>
        <w:u w:val="single"/>
      </w:rPr>
      <w:t>113</w:t>
    </w:r>
    <w:r w:rsidRPr="0035459C">
      <w:rPr>
        <w:rFonts w:ascii="標楷體" w:eastAsia="標楷體" w:hint="eastAsia"/>
        <w:b/>
        <w:sz w:val="36"/>
        <w:u w:val="single"/>
      </w:rPr>
      <w:t>年度中央政府總決算歲出政事別</w:t>
    </w:r>
    <w:r w:rsidR="007F0A00" w:rsidRPr="0035459C">
      <w:rPr>
        <w:rFonts w:ascii="標楷體" w:eastAsia="標楷體" w:hAnsi="標楷體" w:hint="eastAsia"/>
        <w:b/>
        <w:sz w:val="36"/>
        <w:u w:val="single"/>
      </w:rPr>
      <w:t>資本門</w:t>
    </w:r>
    <w:r w:rsidRPr="0035459C">
      <w:rPr>
        <w:rFonts w:ascii="標楷體" w:eastAsia="標楷體" w:hint="eastAsia"/>
        <w:b/>
        <w:sz w:val="36"/>
        <w:u w:val="single"/>
      </w:rPr>
      <w:t>決算審定數總表</w:t>
    </w:r>
    <w:r w:rsidR="008C4E7E" w:rsidRPr="0035459C">
      <w:rPr>
        <w:rFonts w:ascii="標楷體" w:eastAsia="標楷體" w:hint="eastAsia"/>
        <w:bCs/>
        <w:sz w:val="24"/>
        <w:szCs w:val="24"/>
      </w:rPr>
      <w:t>（續）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9EDA5" w14:textId="01DF2584" w:rsidR="0034626E" w:rsidRPr="0035459C" w:rsidRDefault="0034626E">
    <w:pPr>
      <w:pStyle w:val="a3"/>
      <w:jc w:val="center"/>
    </w:pPr>
    <w:r w:rsidRPr="0035459C">
      <w:rPr>
        <w:rFonts w:ascii="標楷體" w:eastAsia="標楷體" w:hint="eastAsia"/>
        <w:b/>
        <w:sz w:val="36"/>
        <w:u w:val="single"/>
      </w:rPr>
      <w:t>中華民國</w:t>
    </w:r>
    <w:r w:rsidR="007F0A00" w:rsidRPr="0035459C">
      <w:rPr>
        <w:rFonts w:ascii="標楷體" w:eastAsia="標楷體" w:hAnsi="標楷體" w:hint="eastAsia"/>
        <w:b/>
        <w:sz w:val="36"/>
        <w:u w:val="single"/>
      </w:rPr>
      <w:t>113</w:t>
    </w:r>
    <w:r w:rsidRPr="0035459C">
      <w:rPr>
        <w:rFonts w:ascii="標楷體" w:eastAsia="標楷體" w:hint="eastAsia"/>
        <w:b/>
        <w:sz w:val="36"/>
        <w:u w:val="single"/>
      </w:rPr>
      <w:t>年度中央政府總決算歲出政事別</w:t>
    </w:r>
    <w:r w:rsidR="007F0A00" w:rsidRPr="0035459C">
      <w:rPr>
        <w:rFonts w:ascii="標楷體" w:eastAsia="標楷體" w:hAnsi="標楷體" w:hint="eastAsia"/>
        <w:b/>
        <w:sz w:val="36"/>
        <w:u w:val="single"/>
      </w:rPr>
      <w:t>資本門</w:t>
    </w:r>
    <w:r w:rsidRPr="0035459C">
      <w:rPr>
        <w:rFonts w:ascii="標楷體" w:eastAsia="標楷體" w:hint="eastAsia"/>
        <w:b/>
        <w:sz w:val="36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42B9"/>
    <w:rsid w:val="001810C8"/>
    <w:rsid w:val="0025241E"/>
    <w:rsid w:val="002F43EF"/>
    <w:rsid w:val="0034626E"/>
    <w:rsid w:val="0035459C"/>
    <w:rsid w:val="005546AA"/>
    <w:rsid w:val="005B15F9"/>
    <w:rsid w:val="005B42B9"/>
    <w:rsid w:val="006754C7"/>
    <w:rsid w:val="007F05C9"/>
    <w:rsid w:val="007F0A00"/>
    <w:rsid w:val="00873363"/>
    <w:rsid w:val="008C4E7E"/>
    <w:rsid w:val="0093319D"/>
    <w:rsid w:val="00B569DC"/>
    <w:rsid w:val="00D10D1D"/>
    <w:rsid w:val="00F6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8CE4BF6"/>
  <w15:chartTrackingRefBased/>
  <w15:docId w15:val="{8B0B6D38-0D15-442E-9621-5AF2C42DB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msdoK8iI9&#27506;&#20986;&#25919;&#20107;&#21029;&#27770;&#31639;&#23529;&#23450;&#25976;&#32317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(x86)\NAO\Report\msdoK8iI9歲出政事別決算審定數總表A3.dot</Template>
  <TotalTime>12</TotalTime>
  <Pages>2</Pages>
  <Words>845</Words>
  <Characters>4285</Characters>
  <Application>Microsoft Office Word</Application>
  <DocSecurity>0</DocSecurity>
  <Lines>35</Lines>
  <Paragraphs>10</Paragraphs>
  <ScaleCrop>false</ScaleCrop>
  <Company>N.A.O.</Company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林于媺</dc:creator>
  <cp:keywords/>
  <cp:lastModifiedBy>羿每 陳</cp:lastModifiedBy>
  <cp:revision>7</cp:revision>
  <dcterms:created xsi:type="dcterms:W3CDTF">2025-06-17T06:55:00Z</dcterms:created>
  <dcterms:modified xsi:type="dcterms:W3CDTF">2025-06-27T08:17:00Z</dcterms:modified>
</cp:coreProperties>
</file>