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"/>
        <w:gridCol w:w="86"/>
        <w:gridCol w:w="3033"/>
        <w:gridCol w:w="1587"/>
        <w:gridCol w:w="1483"/>
        <w:gridCol w:w="1085"/>
        <w:gridCol w:w="273"/>
        <w:gridCol w:w="1358"/>
        <w:gridCol w:w="1437"/>
        <w:gridCol w:w="1530"/>
        <w:gridCol w:w="1531"/>
        <w:gridCol w:w="1530"/>
        <w:gridCol w:w="1531"/>
        <w:gridCol w:w="797"/>
        <w:gridCol w:w="1694"/>
        <w:gridCol w:w="749"/>
        <w:gridCol w:w="1363"/>
        <w:gridCol w:w="534"/>
        <w:gridCol w:w="141"/>
      </w:tblGrid>
      <w:tr w:rsidR="00E44CF5" w14:paraId="693434CD" w14:textId="77777777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12670" w14:textId="77777777" w:rsidR="00E44CF5" w:rsidRDefault="00E44CF5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經常</w:t>
            </w:r>
          </w:p>
        </w:tc>
        <w:tc>
          <w:tcPr>
            <w:tcW w:w="718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C690A" w14:textId="77777777" w:rsidR="00E44CF5" w:rsidRDefault="00E44CF5">
            <w:pPr>
              <w:ind w:left="-42" w:right="80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門</w:t>
            </w:r>
            <w:proofErr w:type="gramStart"/>
            <w:r>
              <w:rPr>
                <w:rFonts w:eastAsia="標楷體" w:hint="eastAsia"/>
                <w:sz w:val="22"/>
              </w:rPr>
              <w:t>併</w:t>
            </w:r>
            <w:proofErr w:type="gramEnd"/>
            <w:r>
              <w:rPr>
                <w:rFonts w:eastAsia="標楷體" w:hint="eastAsia"/>
                <w:sz w:val="22"/>
              </w:rPr>
              <w:t>計</w:t>
            </w:r>
          </w:p>
        </w:tc>
        <w:tc>
          <w:tcPr>
            <w:tcW w:w="14327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49A6" w14:textId="77777777" w:rsidR="00E44CF5" w:rsidRDefault="00E44CF5" w:rsidP="002A4E42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E44CF5" w14:paraId="65CFA5FB" w14:textId="77777777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right w:val="nil"/>
            </w:tcBorders>
          </w:tcPr>
          <w:p w14:paraId="12DA91F7" w14:textId="77777777" w:rsidR="00E44CF5" w:rsidRDefault="00E44CF5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資本</w:t>
            </w:r>
          </w:p>
        </w:tc>
        <w:tc>
          <w:tcPr>
            <w:tcW w:w="7188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661E5D03" w14:textId="77777777" w:rsidR="00E44CF5" w:rsidRDefault="00E44CF5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35E32358" w14:textId="77777777" w:rsidR="00E44CF5" w:rsidRDefault="00E44CF5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E44CF5" w14:paraId="476F52FC" w14:textId="77777777" w:rsidTr="00DC2726">
        <w:trPr>
          <w:cantSplit/>
          <w:trHeight w:val="680"/>
          <w:tblHeader/>
        </w:trPr>
        <w:tc>
          <w:tcPr>
            <w:tcW w:w="3579" w:type="dxa"/>
            <w:gridSpan w:val="3"/>
            <w:tcBorders>
              <w:left w:val="nil"/>
            </w:tcBorders>
            <w:vAlign w:val="center"/>
          </w:tcPr>
          <w:p w14:paraId="6A1F852B" w14:textId="77777777" w:rsidR="00E44CF5" w:rsidRDefault="00E44CF5">
            <w:pPr>
              <w:ind w:left="360" w:right="2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1587" w:type="dxa"/>
            <w:vMerge w:val="restart"/>
            <w:vAlign w:val="center"/>
          </w:tcPr>
          <w:p w14:paraId="5644AD8B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預算數</w:t>
            </w:r>
          </w:p>
        </w:tc>
        <w:tc>
          <w:tcPr>
            <w:tcW w:w="5636" w:type="dxa"/>
            <w:gridSpan w:val="5"/>
            <w:vAlign w:val="center"/>
          </w:tcPr>
          <w:p w14:paraId="23C28F0E" w14:textId="77777777" w:rsidR="00E44CF5" w:rsidRDefault="00E44CF5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</w:t>
            </w:r>
          </w:p>
        </w:tc>
        <w:tc>
          <w:tcPr>
            <w:tcW w:w="6919" w:type="dxa"/>
            <w:gridSpan w:val="5"/>
            <w:vAlign w:val="center"/>
          </w:tcPr>
          <w:p w14:paraId="79F6D297" w14:textId="77777777" w:rsidR="00E44CF5" w:rsidRDefault="00E44CF5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</w:t>
            </w:r>
          </w:p>
        </w:tc>
        <w:tc>
          <w:tcPr>
            <w:tcW w:w="2443" w:type="dxa"/>
            <w:gridSpan w:val="2"/>
            <w:vAlign w:val="center"/>
          </w:tcPr>
          <w:p w14:paraId="0CF9E824" w14:textId="77777777" w:rsidR="00E44CF5" w:rsidRDefault="00E44CF5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  <w:r>
              <w:rPr>
                <w:rFonts w:eastAsia="標楷體"/>
                <w:sz w:val="22"/>
              </w:rPr>
              <w:br/>
            </w:r>
            <w:r>
              <w:rPr>
                <w:rFonts w:eastAsia="標楷體" w:hint="eastAsia"/>
                <w:sz w:val="22"/>
              </w:rPr>
              <w:t>預算數比較增減</w:t>
            </w:r>
          </w:p>
        </w:tc>
        <w:tc>
          <w:tcPr>
            <w:tcW w:w="2038" w:type="dxa"/>
            <w:gridSpan w:val="3"/>
            <w:tcBorders>
              <w:right w:val="nil"/>
            </w:tcBorders>
            <w:vAlign w:val="center"/>
          </w:tcPr>
          <w:p w14:paraId="6A4B552A" w14:textId="77777777" w:rsidR="001806E3" w:rsidRDefault="00E44CF5" w:rsidP="001806E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</w:p>
          <w:p w14:paraId="670F0CEA" w14:textId="77777777" w:rsidR="00E44CF5" w:rsidRDefault="00E44CF5" w:rsidP="001806E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決算數比較增減</w:t>
            </w:r>
          </w:p>
        </w:tc>
      </w:tr>
      <w:tr w:rsidR="00E44CF5" w14:paraId="2C550FE5" w14:textId="77777777" w:rsidTr="00DC2726">
        <w:trPr>
          <w:cantSplit/>
          <w:trHeight w:val="397"/>
          <w:tblHeader/>
        </w:trPr>
        <w:tc>
          <w:tcPr>
            <w:tcW w:w="460" w:type="dxa"/>
            <w:tcBorders>
              <w:left w:val="nil"/>
            </w:tcBorders>
            <w:vAlign w:val="center"/>
          </w:tcPr>
          <w:p w14:paraId="14CF6F8E" w14:textId="77777777" w:rsidR="00E44CF5" w:rsidRDefault="00E44CF5" w:rsidP="00D4116D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3119" w:type="dxa"/>
            <w:gridSpan w:val="2"/>
            <w:vAlign w:val="center"/>
          </w:tcPr>
          <w:p w14:paraId="74F7648A" w14:textId="77777777" w:rsidR="00E44CF5" w:rsidRDefault="00E44CF5">
            <w:pPr>
              <w:ind w:left="214" w:right="280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1587" w:type="dxa"/>
            <w:vMerge/>
            <w:vAlign w:val="center"/>
          </w:tcPr>
          <w:p w14:paraId="51D8E6B0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0916BECA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358" w:type="dxa"/>
            <w:gridSpan w:val="2"/>
            <w:vAlign w:val="center"/>
          </w:tcPr>
          <w:p w14:paraId="48A1FE7C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1358" w:type="dxa"/>
            <w:vAlign w:val="center"/>
          </w:tcPr>
          <w:p w14:paraId="09ACB03E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437" w:type="dxa"/>
            <w:vAlign w:val="center"/>
          </w:tcPr>
          <w:p w14:paraId="40F20228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530" w:type="dxa"/>
            <w:vAlign w:val="center"/>
          </w:tcPr>
          <w:p w14:paraId="1F4984E3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531" w:type="dxa"/>
            <w:vAlign w:val="center"/>
          </w:tcPr>
          <w:p w14:paraId="627BAF76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1530" w:type="dxa"/>
            <w:vAlign w:val="center"/>
          </w:tcPr>
          <w:p w14:paraId="3E072825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531" w:type="dxa"/>
            <w:vAlign w:val="center"/>
          </w:tcPr>
          <w:p w14:paraId="339BEAF5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797" w:type="dxa"/>
            <w:vAlign w:val="center"/>
          </w:tcPr>
          <w:p w14:paraId="779BE556" w14:textId="77777777" w:rsidR="00340F67" w:rsidRDefault="00E44CF5">
            <w:pPr>
              <w:ind w:right="14"/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占總數</w:t>
            </w:r>
          </w:p>
          <w:p w14:paraId="7F9198D5" w14:textId="7BF8171E" w:rsidR="00E44CF5" w:rsidRDefault="00E44CF5">
            <w:pPr>
              <w:ind w:right="14"/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％</w:t>
            </w:r>
          </w:p>
        </w:tc>
        <w:tc>
          <w:tcPr>
            <w:tcW w:w="1694" w:type="dxa"/>
            <w:vAlign w:val="center"/>
          </w:tcPr>
          <w:p w14:paraId="0FA12FCC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749" w:type="dxa"/>
            <w:vAlign w:val="center"/>
          </w:tcPr>
          <w:p w14:paraId="35B367DF" w14:textId="77777777" w:rsidR="00E44CF5" w:rsidRDefault="00E44CF5">
            <w:pPr>
              <w:ind w:right="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  <w:tc>
          <w:tcPr>
            <w:tcW w:w="1363" w:type="dxa"/>
            <w:vAlign w:val="center"/>
          </w:tcPr>
          <w:p w14:paraId="3EA4A9C8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675" w:type="dxa"/>
            <w:gridSpan w:val="2"/>
            <w:tcBorders>
              <w:right w:val="nil"/>
            </w:tcBorders>
            <w:vAlign w:val="center"/>
          </w:tcPr>
          <w:p w14:paraId="4E123A58" w14:textId="77777777" w:rsidR="00E44CF5" w:rsidRDefault="00E44CF5">
            <w:pPr>
              <w:ind w:right="14"/>
              <w:jc w:val="center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</w:tr>
      <w:tr w:rsidR="0098650F" w:rsidRPr="00AB6538" w14:paraId="0611A42F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32EBC852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A70B2D4" w14:textId="77777777" w:rsidR="0098650F" w:rsidRPr="00AB6538" w:rsidRDefault="0098650F" w:rsidP="000221B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0893BF7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2,851,855,874,000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CE6179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2,686,381,936,365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177E4AC8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10,278,691,900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3079CBE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88,054,913,323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61506CE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2,784,715,541,588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B2E83F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2,684,776,654,727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84A9CD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10,278,691,900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73136A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89,124,107,512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BC7962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2,784,179,454,139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B89A76E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100.00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5AE8E021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- 67,676,419,861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2EB4288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- 2.37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6642E81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- 536,087,449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C58CF33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- 0.02</w:t>
            </w:r>
          </w:p>
        </w:tc>
      </w:tr>
      <w:tr w:rsidR="0098650F" w:rsidRPr="00AB6538" w14:paraId="719A5FE1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6DD44B94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46468ED" w14:textId="77777777" w:rsidR="0098650F" w:rsidRPr="00AB6538" w:rsidRDefault="0098650F" w:rsidP="000B04E4">
            <w:pPr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(1.</w:t>
            </w:r>
            <w:r w:rsidRPr="000B04E4">
              <w:rPr>
                <w:rFonts w:ascii="標楷體" w:eastAsia="標楷體" w:hAnsi="標楷體" w:hint="eastAsia"/>
                <w:b/>
                <w:noProof/>
                <w:spacing w:val="144"/>
                <w:sz w:val="20"/>
              </w:rPr>
              <w:t>一般政務支</w:t>
            </w: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出)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B19FED4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250,098,076,301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51BD5E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222,966,304,642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0DDA9B63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3,285,288,913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87EF72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12,092,453,211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7F9B104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238,344,046,766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08E708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222,966,304,642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93EC0F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3,285,288,913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D3C03B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12,092,453,211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828DE6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238,344,046,766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78A6AC6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8.56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742F0CF0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- 11,754,029,535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C103950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- 4.70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573A215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01DC84F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98650F" w14:paraId="58088421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4A5D2B21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34C7C82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國務支出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8517A2A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1,383,971,898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8C88FAC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1,295,381,901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513CA156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0630A5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28,990,253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E84D998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1,324,372,154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9C8A23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1,295,381,901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6C4C8A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C10C4C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28,990,253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0181FF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1,324,372,154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FE4EAED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0.05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3C157764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- 59,599,744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E920362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- 4.31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2988816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0A9AAC2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7B7B47C3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59C1D3E8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BEB5706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E768907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6,774,903,000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4739127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6,188,136,615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10948D8A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E06B117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413,549,210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1C47D8C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6,601,685,825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11348E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6,188,136,615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1A1D7B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E9AEC1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413,549,210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E20F5C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6,601,685,825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7741B47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0.24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6C477158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- 173,217,175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BD43528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- 2.56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708007E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907CE1F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5830BC4A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437CEF23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2AEEEFC0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B707104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3,740,803,736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3AC7F3F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3,541,184,877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5B9A50BA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A17DC4A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112,121,909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06AF23B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3,653,306,786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DB71C2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3,541,184,877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A825C0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BCFD68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112,121,909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5263A3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3,653,306,786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3C52A93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0.13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2DFF1262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- 87,496,950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D71104C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- 2.34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58AED27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DB8DE31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78EA7B83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60B44F74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058F68D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司法支出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FF737CA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70,162,677,006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2445E7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65,974,469,290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5C9AB15E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203,668,692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5934621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1,801,329,511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DF637CD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67,979,467,493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C7AF2F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65,974,469,290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984D5B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203,668,692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DC6724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1,801,329,511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76D83B4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67,979,467,493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F626FFF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2.44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7E6F8125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- 2,183,209,513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6BA5DDB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- 3.11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6AF6651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1F4D70B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53DB9AAC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56914B79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F09369A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考試支出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F807D06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2,026,512,787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F49292B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1,936,031,799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74BD363A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9D64695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18,234,729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C5E912E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1,954,266,528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F45D63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1,936,031,799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AF8A56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AEA40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18,234,729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D94709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1,954,266,528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C86D712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0.07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6BF5AD38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- 72,246,259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B033BD3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- 3.57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61AD881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EF0B84F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30C58F63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2AC98882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086BCC5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監察支出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C04875E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2,817,145,000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4C9E4A8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2,757,968,200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0055F420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C832319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43,783,437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DE66E1E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2,801,751,637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1B5CAD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2,757,968,200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BF2247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D7EF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43,783,437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72B301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2,801,751,637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E4A1CA2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0.10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0C394294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- 15,393,363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BBBE56F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- 0.55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25D999B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BDAB7B0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60072261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261AA880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7BF00AD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589E64F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58,155,402,000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552909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50,816,026,429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7C140AEB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17,796,532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7F3D29B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2,704,553,983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FE35A40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53,538,376,944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0A3033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50,816,026,429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E80466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17,796,532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FD77CD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2,704,553,983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2E9B689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53,538,376,944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B0C860E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1.92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6A7F8A38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- 4,617,025,056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9E67CF5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- 7.94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A548B15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8689ACA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7FA282D9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0CBECBC4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E9BE098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D03D826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27,581,169,000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787F4BB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25,338,664,337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65C49C59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11,966,908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2AEEA2F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747,868,687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B5ADD79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26,098,499,932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EF40F9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25,338,664,337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9C7E61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11,966,908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A914B1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747,868,687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78BD91D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26,098,499,932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B150F78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0.94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41FF3194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- 1,482,669,068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761DE370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- 5.38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3AB365F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A51CFEE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0477FA61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1882B12D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8D3C604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外交支出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F6069E9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31,559,678,000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CBDD0B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20,556,835,421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37EBE130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3,051,290,716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F2AC161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5,118,906,625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649A95D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28,727,032,762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F329D4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20,556,835,421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988A13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3,051,290,716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F5CF7F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5,118,906,625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2617BF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28,727,032,762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C69E7B5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1.03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45EAE51E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- 2,832,645,238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F648BFC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- 8.98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F5B2574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6B8A3FD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27575719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09CD0A12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A081C2C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42D9056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44,091,300,000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307109B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42,789,261,069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6114CA39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566,065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59EC438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1,098,262,674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6DA9E8A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43,888,089,808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00FA42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42,789,261,069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8DA5EB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566,065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231098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1,098,262,674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408A89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43,888,089,808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C0F7226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1.58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579B077A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- 203,210,192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717AADD5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- 0.46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A6BAE68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00E8028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783E4C66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5CB52861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2CDB0A53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僑務支出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A27DA02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1,804,513,874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5E35FFD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1,772,344,704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4EE6178B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C2216E5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4,852,193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2D54281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1,777,196,897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653DAE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1,772,344,704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FC2EEE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A11789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4,852,193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10A9A7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1,777,196,897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2493F10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0F052906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- 27,316,977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4038759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- 1.51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66C35B4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0550219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:rsidRPr="00AB6538" w14:paraId="0A4654DD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0905E4A9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221E7C2" w14:textId="77777777" w:rsidR="0098650F" w:rsidRPr="00AB6538" w:rsidRDefault="0098650F" w:rsidP="000B04E4">
            <w:pPr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(2.</w:t>
            </w:r>
            <w:r w:rsidRPr="000B04E4">
              <w:rPr>
                <w:rFonts w:ascii="標楷體" w:eastAsia="標楷體" w:hAnsi="標楷體" w:hint="eastAsia"/>
                <w:b/>
                <w:noProof/>
                <w:spacing w:val="310"/>
                <w:sz w:val="20"/>
              </w:rPr>
              <w:t>國防支</w:t>
            </w: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出)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9C4D871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427,943,146,000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FB02E27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378,639,881,951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24E79CD5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4786B39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37,534,213,392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AB64D5C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416,174,095,343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C2B297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378,497,846,936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4A218C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F5D7C5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37,672,541,966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636739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416,170,388,902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67BDA8F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14.95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687C8C85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- 11,772,757,098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D27ABBA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- 2.75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5F3B724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- 3,706,441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1C5BF3D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- 0.00</w:t>
            </w:r>
          </w:p>
        </w:tc>
      </w:tr>
      <w:tr w:rsidR="0098650F" w14:paraId="0BBF32E9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4732639F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324B395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國防支出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20A5FC0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427,943,146,000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3083612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378,639,881,951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2D0F2AE7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9EDBC01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37,534,213,392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0525544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416,174,095,343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9E08EB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378,497,846,936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C8D28C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422106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37,672,541,966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F9A6B2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416,170,388,902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47CA108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14.95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3C3A6362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- 11,772,757,098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70383C6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- 2.75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CE2FD00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- 3,706,441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B10BA13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  <w:tr w:rsidR="0098650F" w:rsidRPr="00AB6538" w14:paraId="6DC3F54B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4110DD7A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F0D5A13" w14:textId="77777777" w:rsidR="0098650F" w:rsidRPr="00AB6538" w:rsidRDefault="0098650F" w:rsidP="000B04E4">
            <w:pPr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(3.</w:t>
            </w:r>
            <w:r w:rsidRPr="000B04E4">
              <w:rPr>
                <w:rFonts w:ascii="標楷體" w:eastAsia="標楷體" w:hAnsi="標楷體" w:hint="eastAsia"/>
                <w:b/>
                <w:noProof/>
                <w:spacing w:val="75"/>
                <w:sz w:val="20"/>
              </w:rPr>
              <w:t>教育科學文化支</w:t>
            </w: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出)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E45730D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549,621,254,394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95BA5FE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523,510,918,085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5BFBED3E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1,047,583,742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AC959E8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13,829,962,070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98B192F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538,388,463,897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51FC4F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522,835,907,737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49538A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1,047,583,742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16C441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14,206,165,133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73B37A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538,089,656,612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9B91C33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19.33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3D7B91F1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- 11,531,597,782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89A93FB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- 2.10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D2BDE52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- 298,807,285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6FCDD56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- 0.06</w:t>
            </w:r>
          </w:p>
        </w:tc>
      </w:tr>
      <w:tr w:rsidR="0098650F" w14:paraId="6E9B04C2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11A64246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2492D01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C505455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369,114,548,394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0C019F7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357,109,082,244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14B117D0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179,186,978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8EB3C6F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2,688,141,004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37A5F2B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359,976,410,226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A1BD3A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356,434,071,896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E53448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179,186,978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13A2AB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3,064,344,067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546545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359,677,602,941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BBDD851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12.92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0D206383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- 9,436,945,453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E964207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- 2.56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56FCB2D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- 298,807,285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CD265E0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- 0.08</w:t>
            </w:r>
          </w:p>
        </w:tc>
      </w:tr>
      <w:tr w:rsidR="0098650F" w14:paraId="614F66B6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4C128422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D63D75A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科學支出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A499113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142,030,576,000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4F8FFE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134,581,505,297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4E53FA7C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293,739,857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6BD4097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5,636,321,748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56396A8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140,511,566,902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976E8A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134,581,505,297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789739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293,739,857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4E3F8D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5,636,321,748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1E8AF88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140,511,566,902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6A2CDCC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5.05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6EBDE4D5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- 1,519,009,098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600C01C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- 1.07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5D6A80B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6F99ED6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273199A0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3E242E68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15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D1520E7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E9BFE94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38,476,130,000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1826A9A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31,820,330,544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43407315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574,656,907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A8BBE01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5,505,499,318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E04E9E0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37,900,486,769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8D3B73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31,820,330,544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2E7508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574,656,907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4C8DF8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5,505,499,318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EF49AB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37,900,486,769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CEA1883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1.36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7BBB28F0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- 575,643,231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61E66BD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- 1.50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7583BB2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EF7101A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:rsidRPr="00AB6538" w14:paraId="2116AF7A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34DF6358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8F30719" w14:textId="77777777" w:rsidR="0098650F" w:rsidRPr="00AB6538" w:rsidRDefault="0098650F" w:rsidP="000B04E4">
            <w:pPr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(4.</w:t>
            </w:r>
            <w:r w:rsidRPr="000B04E4">
              <w:rPr>
                <w:rFonts w:ascii="標楷體" w:eastAsia="標楷體" w:hAnsi="標楷體" w:hint="eastAsia"/>
                <w:b/>
                <w:noProof/>
                <w:spacing w:val="146"/>
                <w:sz w:val="20"/>
              </w:rPr>
              <w:t>經濟發展支</w:t>
            </w: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出)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644C03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437,071,325,000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8C4C15F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415,066,936,944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7F3B086A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4,976,074,640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BEBF79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14,075,094,689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EC44D44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434,118,106,273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D4E80B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414,508,294,619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D6CCA1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4,976,074,640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752623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14,629,757,241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144EB0D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434,114,126,500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BFA1F7F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15.59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759739CE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- 2,957,198,500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591789D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- 0.68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8CD04B6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- 3,979,773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C3AA69C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- 0.00</w:t>
            </w:r>
          </w:p>
        </w:tc>
      </w:tr>
      <w:tr w:rsidR="0098650F" w14:paraId="65463BD4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7E569815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B1569BE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F8691A3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118,382,730,000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88DFE78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107,796,637,320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0A681CC9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3,438,357,487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72500AB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5,937,433,464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1977C0F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117,172,428,271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7F206A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107,792,657,547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0B81F7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3,438,357,487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859328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5,937,433,464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6B48BD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117,168,448,498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8D24106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4.21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051525CD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- 1,214,281,502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757D9CE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- 1.03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04B6D62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- 3,979,773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8B00F43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  <w:tr w:rsidR="0098650F" w14:paraId="0CEAD691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52722096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F58FBE5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3C4857E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29,174,517,000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541EBA4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28,829,902,981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7CF9ED9B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68,675,740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B1D5D67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63,151,003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0950944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28,961,729,724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914F2C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28,829,902,981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96F9D0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68,675,740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FA8E8E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63,151,003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23BDBC3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28,961,729,724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D6AC38C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1.04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73DCA76D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- 212,787,276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730FEB11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- 0.73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4B9EFB9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C2E727C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4BC2B36D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28363226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22E9B7E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11019C0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126,907,893,000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1B8A096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118,265,116,174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12F5590F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773,194,567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96661A0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7,090,890,144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7BC146A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126,129,200,885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67DF75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118,265,116,174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F440C8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773,194,567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65F1C0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7,090,890,144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F83C54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126,129,200,885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42F135F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4.53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0D06E77A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- 778,692,115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CEADD21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- 0.61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9322277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3610326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3E0B0F12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076A48A6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19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371B8F0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CD07E3F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162,606,185,000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87ED10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160,175,280,469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3A9E3ECD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695,846,846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3DC1CF5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983,620,078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E4FBEB8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161,854,747,393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5458E9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159,620,617,917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E3A1BC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695,846,846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C080E4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1,538,282,630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1D6B44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161,854,747,393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0A8F1A2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5.81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1C4AD435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- 751,437,607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7DBBAE92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- 0.46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4251585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DB75A2C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:rsidRPr="00AB6538" w14:paraId="15527C67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494DEB26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D42E0D4" w14:textId="77777777" w:rsidR="0098650F" w:rsidRPr="00AB6538" w:rsidRDefault="0098650F" w:rsidP="000B04E4">
            <w:pPr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(5.</w:t>
            </w:r>
            <w:r w:rsidRPr="000B04E4">
              <w:rPr>
                <w:rFonts w:ascii="標楷體" w:eastAsia="標楷體" w:hAnsi="標楷體" w:hint="eastAsia"/>
                <w:b/>
                <w:noProof/>
                <w:spacing w:val="146"/>
                <w:sz w:val="20"/>
              </w:rPr>
              <w:t>社會福利支</w:t>
            </w: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出)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9B7FE8F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788,609,257,000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AD69BF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772,140,715,889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11BEAE43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160,000,000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B300D11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9,193,263,701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D721F03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781,493,979,590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1CAE1F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771,911,121,939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50DB04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EEF6C2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9,193,263,701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7D1CD6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781,264,385,640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5C80599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28.06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558B9FD7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- 7,344,871,360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687FCC1A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- 0.93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9C5E8DA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- 229,593,950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88299C9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- 0.03</w:t>
            </w:r>
          </w:p>
        </w:tc>
      </w:tr>
      <w:tr w:rsidR="0098650F" w14:paraId="321E64A8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187B40BB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B6EFA15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B7CE1A6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547,909,233,000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E99E56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547,133,516,548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1D6BF4A1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1947E7C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105,790,076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8C530A7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547,239,306,624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E8517B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547,133,516,548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8ABB38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3D1D86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105,790,076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2A270C7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547,239,306,624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CCD46A1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19.66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5A1B5B24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- 669,926,376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66845DF3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- 0.12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F15265D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96DBDFC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6A5D5B92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53086163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38D0370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3C98573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9,689,132,000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5117B98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9,544,491,569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3ABF68DC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C269676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2,859,523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F672534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9,547,351,092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0B0ACA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9,544,491,569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A9CB7D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F047AA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2,859,523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FA02A7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9,547,351,092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744757F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0.34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085C3ECA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- 141,780,908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5E180F5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- 1.46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71D0BF9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061288C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70D7B04A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1A8EF2A4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22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8FF480E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47C300D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156,684,288,000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4C6360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151,571,123,291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1C8D2F12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160,000,000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F538D2B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672,821,206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35B9D55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152,403,944,497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AFC9AE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151,341,529,341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D8DF2C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160,000,000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F64EFD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672,821,206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40F5A3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152,174,350,547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B1C2AC2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5.47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12A130D3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- 4,509,937,453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CDAC8CC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- 2.88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0561228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- 229,593,950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103260F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- 0.15</w:t>
            </w:r>
          </w:p>
        </w:tc>
      </w:tr>
      <w:tr w:rsidR="0098650F" w14:paraId="0638A8AC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1D9300DB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23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2B949512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E27A043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1,731,850,000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13C2A8B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1,638,883,002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0C38E83F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E3272E1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06E1234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1,638,883,002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BD4775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1,638,883,002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6B2300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2AAC7E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280A0F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1,638,883,002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D16A256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285EA29F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- 92,966,998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1917E62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- 5.37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5AA6086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445D63E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2CC181C5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46AB7F0A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24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C357115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9401349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72,594,754,000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A30BD7F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62,252,701,479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1AE29325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133BC66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8,411,792,896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8CF533F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70,664,494,375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B96897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62,252,701,479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EE197C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547F77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8,411,792,896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AAD4C5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70,664,494,375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CB1498E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2.54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685FAB12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- 1,930,259,625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932AD54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- 2.66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830368C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CA97A32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:rsidRPr="00AB6538" w14:paraId="0089F135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169C1F7C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E70A55F" w14:textId="77777777" w:rsidR="0098650F" w:rsidRPr="00AB6538" w:rsidRDefault="0098650F" w:rsidP="000221B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(6.社區發展及環境保護支出)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8518BC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28,701,424,000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712BB71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26,655,535,720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74AD9B0A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809,744,605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321C94A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412,435,060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2340310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27,877,715,385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6634DC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26,655,535,720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06B0AC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809,744,605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B46B4E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412,435,060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8591B6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27,877,715,385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233CF0E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1.00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389B210E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- 823,708,615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24FEF2D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- 2.87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F976A10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ECCC40D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98650F" w14:paraId="3716D486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46F7207F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lastRenderedPageBreak/>
              <w:t>25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1A6825B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BE3904F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28,701,424,000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42409D5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26,655,535,720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1599EFC5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809,744,605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D9025AB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412,435,060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E01E771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27,877,715,385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18971F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26,655,535,720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6A3529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809,744,605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8648E0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412,435,060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7A69131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27,877,715,385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C1CDA25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1.00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39E99303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- 823,708,615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0B99E33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- 2.87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BF6E8A2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A479473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:rsidRPr="00AB6538" w14:paraId="51E549F4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01E3DCDE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D9CEF5E" w14:textId="77777777" w:rsidR="0098650F" w:rsidRPr="00AB6538" w:rsidRDefault="0098650F" w:rsidP="000B04E4">
            <w:pPr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(7.</w:t>
            </w:r>
            <w:r w:rsidRPr="000B04E4">
              <w:rPr>
                <w:rFonts w:ascii="標楷體" w:eastAsia="標楷體" w:hAnsi="標楷體" w:hint="eastAsia"/>
                <w:b/>
                <w:noProof/>
                <w:spacing w:val="146"/>
                <w:sz w:val="20"/>
              </w:rPr>
              <w:t>退休撫卹支</w:t>
            </w: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出)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8979DE7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173,604,737,894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916C9A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169,752,715,342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750026EF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1E29A9C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17,491,200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5208D9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169,770,206,542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2A2CD3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169,752,715,342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0652C6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A251A3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17,491,200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22E701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169,770,206,542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104F6E3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6.10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66806763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- 3,834,531,352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670B23CB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- 2.21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16912FD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70A517F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98650F" w14:paraId="5D678446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64530728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26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0466A7D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87018E7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173,271,498,000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780113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169,443,999,830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49CE27B8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4D69451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7048C11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169,443,999,830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7E3B32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169,443,999,830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B1D0E5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7B1F6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D63233A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169,443,999,830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F4B4176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6.09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251B1A18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- 3,827,498,170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BC4D679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- 2.21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964ABEF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624D0B5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39D7B511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674A4712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27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27956EFB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退休撫卹業務支出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ACF6D2D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333,239,894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29C1097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308,715,512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6835685D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3F1AD32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17,491,200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98E4934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326,206,712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9B3B43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308,715,512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3D5E58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592A1C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17,491,200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B173B2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326,206,712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AB079DC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0.01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6F3FD30C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- 7,033,182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7E90634C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- 2.11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43E6934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956967A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:rsidRPr="00AB6538" w14:paraId="74AD9E2B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234A127D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BB3F98F" w14:textId="77777777" w:rsidR="0098650F" w:rsidRPr="00AB6538" w:rsidRDefault="0098650F" w:rsidP="000B04E4">
            <w:pPr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(8.</w:t>
            </w:r>
            <w:r w:rsidRPr="000B04E4">
              <w:rPr>
                <w:rFonts w:ascii="標楷體" w:eastAsia="標楷體" w:hAnsi="標楷體" w:hint="eastAsia"/>
                <w:b/>
                <w:noProof/>
                <w:spacing w:val="310"/>
                <w:sz w:val="20"/>
              </w:rPr>
              <w:t>債務支</w:t>
            </w: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出)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279CCF8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102,538,669,000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B94732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88,751,571,405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6FED21CD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736B11A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8352790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88,751,571,405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3B6F30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88,751,571,405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5258743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C2F4E0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138FF8E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88,751,571,405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2B0BDAF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3.19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7169A6E8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- 13,787,097,595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7D35054B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- 13.45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619078D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943AF6C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98650F" w14:paraId="580F8D1B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4399D2F4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28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F3EB3E0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387A564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102,112,214,000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5E0C179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88,416,783,177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3A6B181F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9893CF2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0F3E807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88,416,783,177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1945C3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88,416,783,177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C960EEC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C75FB5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2AF72C8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88,416,783,177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FD315D6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3.18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7FF9688A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- 13,695,430,823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E2C7703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- 13.41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ADE71C0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2BEAD6A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5B163A19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67A5173A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29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37904C8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4B93809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426,455,000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A780C5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334,788,228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5503D4B1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F035CF3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F11972B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334,788,228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E10BA3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334,788,228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883CD6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92C8AA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290350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334,788,228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37100EE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0.01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513DA7BE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- 91,666,772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558F279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- 21.50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05AEC9E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B342903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:rsidRPr="00AB6538" w14:paraId="24AFD705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7EBFA96B" w14:textId="77777777" w:rsidR="0098650F" w:rsidRPr="00AB6538" w:rsidRDefault="0098650F" w:rsidP="000221B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9D373FF" w14:textId="77777777" w:rsidR="0098650F" w:rsidRPr="00AB6538" w:rsidRDefault="0098650F" w:rsidP="000B04E4">
            <w:pPr>
              <w:rPr>
                <w:rFonts w:ascii="標楷體" w:eastAsia="標楷體" w:hAnsi="標楷體"/>
                <w:b/>
                <w:sz w:val="20"/>
              </w:rPr>
            </w:pP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(9.</w:t>
            </w:r>
            <w:r w:rsidRPr="00DF3BA9">
              <w:rPr>
                <w:rFonts w:ascii="標楷體" w:eastAsia="標楷體" w:hAnsi="標楷體" w:hint="eastAsia"/>
                <w:b/>
                <w:noProof/>
                <w:spacing w:val="104"/>
                <w:sz w:val="20"/>
              </w:rPr>
              <w:t>補助及其他支</w:t>
            </w:r>
            <w:r w:rsidRPr="00AB6538">
              <w:rPr>
                <w:rFonts w:ascii="標楷體" w:eastAsia="標楷體" w:hAnsi="標楷體" w:hint="eastAsia"/>
                <w:b/>
                <w:noProof/>
                <w:sz w:val="20"/>
              </w:rPr>
              <w:t>出)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015B681" w14:textId="77777777" w:rsidR="0098650F" w:rsidRPr="00AB6538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93,667,984,411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C076DE5" w14:textId="77777777" w:rsidR="0098650F" w:rsidRPr="00AB6538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88,897,356,387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040FCDC6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D55E7C3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900,000,000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3A924F2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89,797,356,387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FB0A31" w14:textId="77777777" w:rsidR="0098650F" w:rsidRPr="00AB6538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88,897,356,387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BC2CF11" w14:textId="77777777" w:rsidR="0098650F" w:rsidRPr="00AB6538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8EB424" w14:textId="77777777" w:rsidR="0098650F" w:rsidRPr="00AB6538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900,000,000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A19163" w14:textId="77777777" w:rsidR="0098650F" w:rsidRPr="00AB6538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89,797,356,387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D53414D" w14:textId="77777777" w:rsidR="0098650F" w:rsidRPr="00AB6538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3.23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7DFD2BF8" w14:textId="77777777" w:rsidR="0098650F" w:rsidRPr="00AB6538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- 3,870,628,024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748CB2D1" w14:textId="77777777" w:rsidR="0098650F" w:rsidRPr="00AB6538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- 4.13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4B4E127" w14:textId="77777777" w:rsidR="0098650F" w:rsidRPr="00AB6538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A2E7E4B" w14:textId="77777777" w:rsidR="0098650F" w:rsidRPr="00AB6538" w:rsidRDefault="0098650F" w:rsidP="000221B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AB653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98650F" w14:paraId="68E96EEE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08D89125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30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744E000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8525C9C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36,395,246,000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B782D7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33,082,663,612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6D237ED2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5C51CED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5F37375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33,082,663,612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A134A9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33,082,663,612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6DF344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1A3032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B7ECB8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33,082,663,612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90120BD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1.19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4B51E0F4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- 3,312,582,388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F2FD8DE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- 9.10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99F8987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86BC175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506339EB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5E51A0F6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31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C98EAE9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178DBEB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52,000,000,000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4996FCE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51,941,547,000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6D631CD5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E55FFE8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44729BF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51,941,547,000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193C49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51,941,547,000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2A8354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FCF9F2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0D76E1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51,941,547,000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C9677E5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1.87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13827B17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- 58,453,000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FB8CE3E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- 0.11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FCCCC6F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ECB82BC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0284BA29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09B1BB20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32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2646A6F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153D374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5,204,887,411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7E3ECA5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3,873,145,775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2DFA6F2D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B87E723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900,000,000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7BB2918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4,773,145,775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244F77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3,873,145,775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096896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FE32F6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900,000,000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F5D37E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4,773,145,775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4BF7798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0.17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605BCE7E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- 431,741,636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D0DB488" w14:textId="77777777" w:rsidR="0098650F" w:rsidRPr="000845E5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- 8.29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1D38971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B4C8B31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98650F" w14:paraId="2C0B862D" w14:textId="77777777" w:rsidTr="00DC27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60" w:type="dxa"/>
            <w:shd w:val="clear" w:color="auto" w:fill="auto"/>
            <w:vAlign w:val="bottom"/>
          </w:tcPr>
          <w:p w14:paraId="38E664D4" w14:textId="77777777" w:rsidR="0098650F" w:rsidRPr="000845E5" w:rsidRDefault="0098650F" w:rsidP="000221B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/>
                <w:noProof/>
                <w:sz w:val="20"/>
              </w:rPr>
              <w:t>33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9B6D9C1" w14:textId="77777777" w:rsidR="0098650F" w:rsidRPr="000845E5" w:rsidRDefault="0098650F" w:rsidP="000221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46CFC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6CCAF8E" w14:textId="77777777" w:rsidR="0098650F" w:rsidRPr="000845E5" w:rsidRDefault="0098650F" w:rsidP="00030DB1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67,851,000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577D0E6" w14:textId="77777777" w:rsidR="0098650F" w:rsidRPr="000845E5" w:rsidRDefault="0098650F" w:rsidP="00875678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w w:val="97"/>
                <w:sz w:val="20"/>
              </w:rPr>
              <w:t>－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0095DA34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FE0BDC8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BDD60AC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w w:val="97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D2829C" w14:textId="77777777" w:rsidR="0098650F" w:rsidRPr="000845E5" w:rsidRDefault="0098650F" w:rsidP="00875678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E96DD8" w14:textId="77777777" w:rsidR="0098650F" w:rsidRPr="000845E5" w:rsidRDefault="0098650F" w:rsidP="00340F6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27C2C5" w14:textId="77777777" w:rsidR="0098650F" w:rsidRPr="000845E5" w:rsidRDefault="0098650F" w:rsidP="00340F67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67EE75" w14:textId="77777777" w:rsidR="0098650F" w:rsidRPr="000845E5" w:rsidRDefault="0098650F" w:rsidP="00385CAD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833F81E" w14:textId="77777777" w:rsidR="0098650F" w:rsidRPr="000845E5" w:rsidRDefault="0098650F" w:rsidP="00385CAD">
            <w:pPr>
              <w:ind w:rightChars="17" w:right="41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694" w:type="dxa"/>
            <w:shd w:val="clear" w:color="auto" w:fill="auto"/>
            <w:vAlign w:val="bottom"/>
          </w:tcPr>
          <w:p w14:paraId="1CC242E2" w14:textId="77777777" w:rsidR="0098650F" w:rsidRPr="000845E5" w:rsidRDefault="0098650F" w:rsidP="00340F67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- 67,851,000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638CA37A" w14:textId="77777777" w:rsidR="0098650F" w:rsidRPr="00DC2726" w:rsidRDefault="0098650F" w:rsidP="00385CAD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C2726">
              <w:rPr>
                <w:rFonts w:ascii="細明體" w:eastAsia="細明體" w:hAnsi="細明體"/>
                <w:noProof/>
                <w:spacing w:val="-20"/>
                <w:sz w:val="20"/>
              </w:rPr>
              <w:t>- 100.00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568752F" w14:textId="77777777" w:rsidR="0098650F" w:rsidRPr="000845E5" w:rsidRDefault="0098650F" w:rsidP="00340F67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3645B33" w14:textId="77777777" w:rsidR="0098650F" w:rsidRPr="000845E5" w:rsidRDefault="0098650F" w:rsidP="000221B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46CFC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</w:tr>
    </w:tbl>
    <w:p w14:paraId="3FAF4D84" w14:textId="770A9B7B" w:rsidR="00D4116D" w:rsidRDefault="00D4116D" w:rsidP="00340F67">
      <w:pPr>
        <w:ind w:leftChars="-209" w:left="2" w:right="7" w:hangingChars="252" w:hanging="504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>
        <w:rPr>
          <w:rFonts w:ascii="標楷體" w:eastAsia="標楷體" w:hAnsi="標楷體" w:hint="eastAsia"/>
          <w:sz w:val="20"/>
        </w:rPr>
        <w:t>113</w:t>
      </w:r>
      <w:proofErr w:type="gramEnd"/>
      <w:r>
        <w:rPr>
          <w:rFonts w:ascii="標楷體" w:eastAsia="標楷體" w:hAnsi="標楷體" w:hint="eastAsia"/>
          <w:sz w:val="20"/>
        </w:rPr>
        <w:t>年度第二預備金原編列預算數74億元，經行政院核准動支73億</w:t>
      </w:r>
      <w:r w:rsidR="008155D9">
        <w:rPr>
          <w:rFonts w:ascii="標楷體" w:eastAsia="標楷體" w:hAnsi="標楷體" w:hint="eastAsia"/>
          <w:sz w:val="20"/>
        </w:rPr>
        <w:t>3</w:t>
      </w:r>
      <w:r>
        <w:rPr>
          <w:rFonts w:ascii="標楷體" w:eastAsia="標楷體" w:hAnsi="標楷體" w:hint="eastAsia"/>
          <w:sz w:val="20"/>
        </w:rPr>
        <w:t>,</w:t>
      </w:r>
      <w:r w:rsidR="008155D9">
        <w:rPr>
          <w:rFonts w:ascii="標楷體" w:eastAsia="標楷體" w:hAnsi="標楷體" w:hint="eastAsia"/>
          <w:sz w:val="20"/>
        </w:rPr>
        <w:t>21</w:t>
      </w:r>
      <w:r>
        <w:rPr>
          <w:rFonts w:ascii="標楷體" w:eastAsia="標楷體" w:hAnsi="標楷體" w:hint="eastAsia"/>
          <w:sz w:val="20"/>
        </w:rPr>
        <w:t>4萬餘元，賸餘</w:t>
      </w:r>
      <w:r w:rsidR="008155D9">
        <w:rPr>
          <w:rFonts w:ascii="標楷體" w:eastAsia="標楷體" w:hAnsi="標楷體" w:hint="eastAsia"/>
          <w:sz w:val="20"/>
        </w:rPr>
        <w:t>6</w:t>
      </w:r>
      <w:r>
        <w:rPr>
          <w:rFonts w:ascii="標楷體" w:eastAsia="標楷體" w:hAnsi="標楷體" w:hint="eastAsia"/>
          <w:sz w:val="20"/>
        </w:rPr>
        <w:t>,</w:t>
      </w:r>
      <w:r w:rsidR="008155D9">
        <w:rPr>
          <w:rFonts w:ascii="標楷體" w:eastAsia="標楷體" w:hAnsi="標楷體" w:hint="eastAsia"/>
          <w:sz w:val="20"/>
        </w:rPr>
        <w:t>785</w:t>
      </w:r>
      <w:r>
        <w:rPr>
          <w:rFonts w:ascii="標楷體" w:eastAsia="標楷體" w:hAnsi="標楷體" w:hint="eastAsia"/>
          <w:sz w:val="20"/>
        </w:rPr>
        <w:t>萬餘元。</w:t>
      </w:r>
    </w:p>
    <w:p w14:paraId="317B22BB" w14:textId="77777777" w:rsidR="00C74580" w:rsidRPr="00D4116D" w:rsidRDefault="00C74580" w:rsidP="00D4116D">
      <w:pPr>
        <w:ind w:right="7"/>
        <w:jc w:val="both"/>
        <w:rPr>
          <w:rFonts w:ascii="標楷體" w:eastAsia="標楷體" w:hAnsi="標楷體"/>
        </w:rPr>
      </w:pPr>
    </w:p>
    <w:sectPr w:rsidR="00C74580" w:rsidRPr="00D4116D" w:rsidSect="006273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259" w:right="1440" w:bottom="799" w:left="1440" w:header="851" w:footer="992" w:gutter="0"/>
      <w:pgNumType w:start="2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7FAF7" w14:textId="77777777" w:rsidR="0098650F" w:rsidRDefault="0098650F">
      <w:r>
        <w:separator/>
      </w:r>
    </w:p>
  </w:endnote>
  <w:endnote w:type="continuationSeparator" w:id="0">
    <w:p w14:paraId="66479677" w14:textId="77777777" w:rsidR="0098650F" w:rsidRDefault="0098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B3136" w14:textId="77777777" w:rsidR="006273D8" w:rsidRDefault="006273D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F13F" w14:textId="464ED21D" w:rsidR="006273D8" w:rsidRPr="006273D8" w:rsidRDefault="006273D8" w:rsidP="006273D8">
    <w:pPr>
      <w:pStyle w:val="a4"/>
      <w:jc w:val="center"/>
      <w:rPr>
        <w:rFonts w:ascii="標楷體" w:eastAsia="標楷體" w:hAnsi="標楷體"/>
      </w:rPr>
    </w:pPr>
    <w:r w:rsidRPr="006273D8">
      <w:rPr>
        <w:rFonts w:ascii="標楷體" w:eastAsia="標楷體" w:hAnsi="標楷體" w:hint="eastAsia"/>
      </w:rPr>
      <w:t>11-1-2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9011F" w14:textId="49FB9304" w:rsidR="006273D8" w:rsidRPr="006273D8" w:rsidRDefault="006273D8" w:rsidP="006273D8">
    <w:pPr>
      <w:pStyle w:val="a4"/>
      <w:jc w:val="center"/>
      <w:rPr>
        <w:rFonts w:ascii="標楷體" w:eastAsia="標楷體" w:hAnsi="標楷體"/>
      </w:rPr>
    </w:pPr>
    <w:r w:rsidRPr="006273D8">
      <w:rPr>
        <w:rFonts w:ascii="標楷體" w:eastAsia="標楷體" w:hAnsi="標楷體" w:hint="eastAsia"/>
      </w:rPr>
      <w:t>11-1-1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03E91" w14:textId="77777777" w:rsidR="0098650F" w:rsidRDefault="0098650F">
      <w:r>
        <w:separator/>
      </w:r>
    </w:p>
  </w:footnote>
  <w:footnote w:type="continuationSeparator" w:id="0">
    <w:p w14:paraId="6A6D9056" w14:textId="77777777" w:rsidR="0098650F" w:rsidRDefault="00986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AA46" w14:textId="77777777" w:rsidR="006273D8" w:rsidRDefault="006273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9D03" w14:textId="1EA13614" w:rsidR="00E44CF5" w:rsidRPr="001F530C" w:rsidRDefault="00C74580">
    <w:pPr>
      <w:pStyle w:val="a3"/>
      <w:jc w:val="center"/>
    </w:pPr>
    <w:r w:rsidRPr="001F530C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AE44FA" w:rsidRPr="001F530C">
      <w:rPr>
        <w:rFonts w:ascii="標楷體" w:eastAsia="標楷體" w:hAnsi="標楷體" w:hint="eastAsia"/>
        <w:b/>
        <w:sz w:val="36"/>
        <w:u w:val="single"/>
      </w:rPr>
      <w:t>113</w:t>
    </w:r>
    <w:proofErr w:type="gramEnd"/>
    <w:r w:rsidRPr="001F530C">
      <w:rPr>
        <w:rFonts w:ascii="標楷體" w:eastAsia="標楷體" w:hint="eastAsia"/>
        <w:b/>
        <w:sz w:val="36"/>
        <w:u w:val="single"/>
      </w:rPr>
      <w:t>年度中央政府總決算歲出政事別決算審定總表</w:t>
    </w:r>
    <w:r w:rsidR="001326F4" w:rsidRPr="001F530C">
      <w:rPr>
        <w:rFonts w:ascii="標楷體" w:eastAsia="標楷體" w:hAnsi="標楷體" w:hint="eastAsia"/>
        <w:sz w:val="24"/>
        <w:szCs w:val="24"/>
      </w:rPr>
      <w:t>（續）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2F71" w14:textId="5C77CA0C" w:rsidR="00E44CF5" w:rsidRPr="001F530C" w:rsidRDefault="00E44CF5">
    <w:pPr>
      <w:pStyle w:val="a3"/>
      <w:jc w:val="center"/>
    </w:pPr>
    <w:r w:rsidRPr="001F530C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AE44FA" w:rsidRPr="001F530C">
      <w:rPr>
        <w:rFonts w:ascii="標楷體" w:eastAsia="標楷體" w:hAnsi="標楷體" w:hint="eastAsia"/>
        <w:b/>
        <w:sz w:val="36"/>
        <w:u w:val="single"/>
      </w:rPr>
      <w:t>113</w:t>
    </w:r>
    <w:proofErr w:type="gramEnd"/>
    <w:r w:rsidRPr="001F530C">
      <w:rPr>
        <w:rFonts w:ascii="標楷體" w:eastAsia="標楷體" w:hint="eastAsia"/>
        <w:b/>
        <w:sz w:val="36"/>
        <w:u w:val="single"/>
      </w:rPr>
      <w:t>年度中央政府總決算歲出政事別決算審定</w:t>
    </w:r>
    <w:r w:rsidR="00C74580" w:rsidRPr="001F530C">
      <w:rPr>
        <w:rFonts w:ascii="標楷體" w:eastAsia="標楷體" w:hint="eastAsia"/>
        <w:b/>
        <w:sz w:val="36"/>
        <w:u w:val="single"/>
      </w:rPr>
      <w:t>總</w:t>
    </w:r>
    <w:r w:rsidRPr="001F530C">
      <w:rPr>
        <w:rFonts w:ascii="標楷體" w:eastAsia="標楷體" w:hint="eastAsia"/>
        <w:b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11205整合平台圓桌.docx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650F"/>
    <w:rsid w:val="00030DB1"/>
    <w:rsid w:val="00063FD2"/>
    <w:rsid w:val="000845E5"/>
    <w:rsid w:val="000B04E4"/>
    <w:rsid w:val="000B2C96"/>
    <w:rsid w:val="001326F4"/>
    <w:rsid w:val="001806E3"/>
    <w:rsid w:val="001F530C"/>
    <w:rsid w:val="0029227A"/>
    <w:rsid w:val="00295A72"/>
    <w:rsid w:val="002A4E42"/>
    <w:rsid w:val="002F5D3B"/>
    <w:rsid w:val="00340F67"/>
    <w:rsid w:val="00385CAD"/>
    <w:rsid w:val="0045165B"/>
    <w:rsid w:val="005E4B6D"/>
    <w:rsid w:val="006273D8"/>
    <w:rsid w:val="008155D9"/>
    <w:rsid w:val="00875678"/>
    <w:rsid w:val="0098650F"/>
    <w:rsid w:val="00AE44FA"/>
    <w:rsid w:val="00C74580"/>
    <w:rsid w:val="00D4116D"/>
    <w:rsid w:val="00DC2726"/>
    <w:rsid w:val="00DF3BA9"/>
    <w:rsid w:val="00E4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84F9FBC"/>
  <w15:chartTrackingRefBased/>
  <w15:docId w15:val="{433BA536-26F1-4DEA-A107-33C4D4EDF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5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FDGnqJkPrRfJEzh&#27506;&#20986;&#25919;&#20107;&#21029;&#27770;&#31639;&#23529;&#23450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FDGnqJkPrRfJEzh歲出政事別決算審定總表A3.dot</Template>
  <TotalTime>41</TotalTime>
  <Pages>2</Pages>
  <Words>1018</Words>
  <Characters>5806</Characters>
  <Application>Microsoft Office Word</Application>
  <DocSecurity>0</DocSecurity>
  <Lines>48</Lines>
  <Paragraphs>13</Paragraphs>
  <ScaleCrop>false</ScaleCrop>
  <Company>N.A.O.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林于媺</dc:creator>
  <cp:keywords/>
  <cp:lastModifiedBy>林于媺</cp:lastModifiedBy>
  <cp:revision>14</cp:revision>
  <cp:lastPrinted>2025-06-16T11:47:00Z</cp:lastPrinted>
  <dcterms:created xsi:type="dcterms:W3CDTF">2025-06-16T10:52:00Z</dcterms:created>
  <dcterms:modified xsi:type="dcterms:W3CDTF">2025-06-17T12:58:00Z</dcterms:modified>
</cp:coreProperties>
</file>