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  <w:gridCol w:w="1479"/>
        <w:gridCol w:w="1417"/>
        <w:gridCol w:w="851"/>
        <w:gridCol w:w="1417"/>
        <w:gridCol w:w="1418"/>
        <w:gridCol w:w="992"/>
        <w:gridCol w:w="1701"/>
        <w:gridCol w:w="1637"/>
      </w:tblGrid>
      <w:tr w:rsidR="005A73C3" w:rsidRPr="00F524C2" w14:paraId="15D92177" w14:textId="77777777" w:rsidTr="00767827">
        <w:trPr>
          <w:cantSplit/>
          <w:trHeight w:hRule="exact" w:val="205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19955" w14:textId="77777777" w:rsidR="005A73C3" w:rsidRPr="00973F68" w:rsidRDefault="005A73C3" w:rsidP="00767827">
            <w:pPr>
              <w:pStyle w:val="af9"/>
              <w:ind w:leftChars="0" w:left="0" w:rightChars="0" w:right="-11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42CEB" w14:textId="77777777" w:rsidR="005A73C3" w:rsidRPr="008856D0" w:rsidRDefault="005A73C3" w:rsidP="00767827">
            <w:pPr>
              <w:spacing w:line="400" w:lineRule="exact"/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A3C0171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B105697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D6D983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635DC5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1106B0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3A69A6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F3EBBB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A74A62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14:paraId="73DD8F8E" w14:textId="77777777" w:rsidR="005A73C3" w:rsidRPr="00F524C2" w:rsidRDefault="005A73C3" w:rsidP="00767827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5A73C3" w:rsidRPr="00D22073" w14:paraId="4078C1BE" w14:textId="77777777" w:rsidTr="00767827">
        <w:trPr>
          <w:cantSplit/>
          <w:trHeight w:hRule="exact" w:val="329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</w:tcPr>
          <w:p w14:paraId="45E594D7" w14:textId="77777777" w:rsidR="005A73C3" w:rsidRPr="00973F68" w:rsidRDefault="005A73C3" w:rsidP="00767827">
            <w:pPr>
              <w:pStyle w:val="af9"/>
              <w:ind w:leftChars="0" w:left="0" w:rightChars="-5" w:right="-12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14:paraId="138BE84E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14:paraId="795BB6E6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</w:tcPr>
          <w:p w14:paraId="4E848918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D8C3B27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7C6346B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9D599E8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27E1321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9B09528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656F3E7" w14:textId="77777777" w:rsidR="005A73C3" w:rsidRPr="00F524C2" w:rsidRDefault="005A73C3" w:rsidP="00767827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7C3A1" w14:textId="77777777" w:rsidR="005A73C3" w:rsidRPr="00D22073" w:rsidRDefault="005A73C3" w:rsidP="00767827">
            <w:pPr>
              <w:ind w:right="-186"/>
              <w:rPr>
                <w:rFonts w:ascii="標楷體" w:eastAsia="標楷體" w:hAnsi="標楷體"/>
                <w:sz w:val="20"/>
              </w:rPr>
            </w:pPr>
            <w:r w:rsidRPr="0003415E">
              <w:rPr>
                <w:rFonts w:ascii="標楷體" w:eastAsia="標楷體" w:hAnsi="標楷體" w:hint="eastAsia"/>
                <w:sz w:val="22"/>
                <w:szCs w:val="22"/>
              </w:rPr>
              <w:t>單位：新臺幣元</w:t>
            </w:r>
          </w:p>
        </w:tc>
      </w:tr>
      <w:tr w:rsidR="005A73C3" w:rsidRPr="00F524C2" w14:paraId="59CA96F3" w14:textId="77777777" w:rsidTr="00767827">
        <w:trPr>
          <w:cantSplit/>
          <w:trHeight w:val="399"/>
          <w:tblHeader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14:paraId="73AD7016" w14:textId="77777777" w:rsidR="005A73C3" w:rsidRPr="00F524C2" w:rsidRDefault="005A73C3" w:rsidP="00767827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14:paraId="5FB1E291" w14:textId="77777777" w:rsidR="005A73C3" w:rsidRPr="00F524C2" w:rsidRDefault="005A73C3" w:rsidP="00767827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14:paraId="464DC824" w14:textId="77777777" w:rsidR="005A73C3" w:rsidRPr="00F524C2" w:rsidRDefault="005A73C3" w:rsidP="00767827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  <w:tc>
          <w:tcPr>
            <w:tcW w:w="3747" w:type="dxa"/>
            <w:gridSpan w:val="3"/>
            <w:vAlign w:val="center"/>
          </w:tcPr>
          <w:p w14:paraId="3103E366" w14:textId="77777777" w:rsidR="005A73C3" w:rsidRPr="00A138E3" w:rsidRDefault="005A73C3" w:rsidP="00767827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528" w:type="dxa"/>
            <w:gridSpan w:val="4"/>
            <w:vAlign w:val="center"/>
          </w:tcPr>
          <w:p w14:paraId="7D377D1E" w14:textId="77777777" w:rsidR="005A73C3" w:rsidRPr="00A138E3" w:rsidRDefault="005A73C3" w:rsidP="00767827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37" w:type="dxa"/>
            <w:vMerge w:val="restart"/>
            <w:tcBorders>
              <w:right w:val="nil"/>
            </w:tcBorders>
            <w:vAlign w:val="center"/>
          </w:tcPr>
          <w:p w14:paraId="17278905" w14:textId="77777777" w:rsidR="001C71A1" w:rsidRDefault="005A73C3" w:rsidP="00767827">
            <w:pPr>
              <w:pStyle w:val="af9"/>
              <w:ind w:leftChars="0" w:left="0" w:rightChars="0" w:right="0"/>
              <w:rPr>
                <w:spacing w:val="-12"/>
                <w:kern w:val="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</w:t>
            </w:r>
          </w:p>
          <w:p w14:paraId="14569CD0" w14:textId="62C036CB" w:rsidR="005A73C3" w:rsidRPr="001C71A1" w:rsidRDefault="005A73C3" w:rsidP="001C71A1">
            <w:pPr>
              <w:pStyle w:val="af9"/>
              <w:ind w:leftChars="0" w:left="0" w:rightChars="0" w:right="0"/>
              <w:rPr>
                <w:spacing w:val="-20"/>
              </w:rPr>
            </w:pPr>
            <w:r w:rsidRPr="003C1BFC">
              <w:rPr>
                <w:rFonts w:hint="eastAsia"/>
                <w:spacing w:val="-12"/>
                <w:kern w:val="0"/>
              </w:rPr>
              <w:t>預</w:t>
            </w: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5A73C3" w:rsidRPr="00F524C2" w14:paraId="6DEC0350" w14:textId="77777777" w:rsidTr="00767827">
        <w:trPr>
          <w:cantSplit/>
          <w:trHeight w:val="399"/>
          <w:tblHeader/>
          <w:jc w:val="center"/>
        </w:trPr>
        <w:tc>
          <w:tcPr>
            <w:tcW w:w="370" w:type="dxa"/>
            <w:tcBorders>
              <w:left w:val="nil"/>
            </w:tcBorders>
            <w:vAlign w:val="center"/>
          </w:tcPr>
          <w:p w14:paraId="4C0DDBBE" w14:textId="77777777" w:rsidR="005A73C3" w:rsidRPr="00F524C2" w:rsidRDefault="005A73C3" w:rsidP="00767827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vAlign w:val="center"/>
          </w:tcPr>
          <w:p w14:paraId="4AB3DE57" w14:textId="77777777" w:rsidR="005A73C3" w:rsidRPr="00F524C2" w:rsidRDefault="005A73C3" w:rsidP="00767827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vAlign w:val="center"/>
          </w:tcPr>
          <w:p w14:paraId="71659308" w14:textId="77777777" w:rsidR="005A73C3" w:rsidRPr="00F524C2" w:rsidRDefault="005A73C3" w:rsidP="00767827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vAlign w:val="center"/>
          </w:tcPr>
          <w:p w14:paraId="60C69B88" w14:textId="77777777" w:rsidR="005A73C3" w:rsidRPr="00F524C2" w:rsidRDefault="005A73C3" w:rsidP="00767827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vAlign w:val="center"/>
          </w:tcPr>
          <w:p w14:paraId="3E499389" w14:textId="77777777" w:rsidR="005A73C3" w:rsidRPr="00F524C2" w:rsidRDefault="005A73C3" w:rsidP="00767827">
            <w:pPr>
              <w:pStyle w:val="af9"/>
              <w:ind w:left="72" w:right="72"/>
            </w:pPr>
          </w:p>
        </w:tc>
        <w:tc>
          <w:tcPr>
            <w:tcW w:w="1665" w:type="dxa"/>
            <w:vAlign w:val="center"/>
          </w:tcPr>
          <w:p w14:paraId="27ADD486" w14:textId="77777777" w:rsidR="005A73C3" w:rsidRPr="00F524C2" w:rsidRDefault="005A73C3" w:rsidP="00767827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vAlign w:val="center"/>
          </w:tcPr>
          <w:p w14:paraId="52BEE5C8" w14:textId="77777777" w:rsidR="005A73C3" w:rsidRPr="00F524C2" w:rsidRDefault="005A73C3" w:rsidP="00767827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應收數</w:t>
            </w:r>
          </w:p>
        </w:tc>
        <w:tc>
          <w:tcPr>
            <w:tcW w:w="672" w:type="dxa"/>
            <w:vAlign w:val="center"/>
          </w:tcPr>
          <w:p w14:paraId="0081FFFA" w14:textId="77777777" w:rsidR="005A73C3" w:rsidRPr="00D57508" w:rsidRDefault="005A73C3" w:rsidP="00767827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vAlign w:val="center"/>
          </w:tcPr>
          <w:p w14:paraId="1645D6E4" w14:textId="77777777" w:rsidR="005A73C3" w:rsidRPr="00F524C2" w:rsidRDefault="005A73C3" w:rsidP="00767827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  <w:tc>
          <w:tcPr>
            <w:tcW w:w="1479" w:type="dxa"/>
            <w:vAlign w:val="center"/>
          </w:tcPr>
          <w:p w14:paraId="10519DBB" w14:textId="77777777" w:rsidR="005A73C3" w:rsidRPr="00B04BE6" w:rsidRDefault="005A73C3" w:rsidP="00767827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417" w:type="dxa"/>
            <w:vAlign w:val="center"/>
          </w:tcPr>
          <w:p w14:paraId="261CD70E" w14:textId="77777777" w:rsidR="005A73C3" w:rsidRPr="00A138E3" w:rsidRDefault="005A73C3" w:rsidP="00767827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851" w:type="dxa"/>
            <w:vAlign w:val="center"/>
          </w:tcPr>
          <w:p w14:paraId="3B72F430" w14:textId="77777777" w:rsidR="005A73C3" w:rsidRPr="005E0FCD" w:rsidRDefault="005A73C3" w:rsidP="00767827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417" w:type="dxa"/>
            <w:vAlign w:val="center"/>
          </w:tcPr>
          <w:p w14:paraId="440EAB31" w14:textId="77777777" w:rsidR="005A73C3" w:rsidRPr="00A138E3" w:rsidRDefault="005A73C3" w:rsidP="00767827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418" w:type="dxa"/>
            <w:vAlign w:val="center"/>
          </w:tcPr>
          <w:p w14:paraId="01CA5F8E" w14:textId="77777777" w:rsidR="005A73C3" w:rsidRPr="00A138E3" w:rsidRDefault="005A73C3" w:rsidP="00767827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992" w:type="dxa"/>
            <w:vAlign w:val="center"/>
          </w:tcPr>
          <w:p w14:paraId="4BC07B84" w14:textId="77777777" w:rsidR="005A73C3" w:rsidRPr="00671259" w:rsidRDefault="005A73C3" w:rsidP="00767827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701" w:type="dxa"/>
            <w:vAlign w:val="center"/>
          </w:tcPr>
          <w:p w14:paraId="324F41E3" w14:textId="77777777" w:rsidR="005A73C3" w:rsidRPr="00A138E3" w:rsidRDefault="005A73C3" w:rsidP="00767827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37" w:type="dxa"/>
            <w:vMerge/>
            <w:tcBorders>
              <w:right w:val="nil"/>
            </w:tcBorders>
            <w:vAlign w:val="center"/>
          </w:tcPr>
          <w:p w14:paraId="259F5E29" w14:textId="77777777" w:rsidR="005A73C3" w:rsidRPr="00F524C2" w:rsidRDefault="005A73C3" w:rsidP="00767827">
            <w:pPr>
              <w:pStyle w:val="af9"/>
              <w:ind w:left="72" w:right="72"/>
            </w:pPr>
          </w:p>
        </w:tc>
      </w:tr>
      <w:tr w:rsidR="005A73C3" w:rsidRPr="009D4D92" w14:paraId="461D96B7" w14:textId="77777777" w:rsidTr="00767827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480BA7" w14:textId="77777777" w:rsidR="005A73C3" w:rsidRPr="009D4D92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3B53F" w14:textId="77777777" w:rsidR="005A73C3" w:rsidRPr="009D4D92" w:rsidRDefault="005A73C3" w:rsidP="00767827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D18D6" w14:textId="77777777" w:rsidR="005A73C3" w:rsidRPr="009D4D92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EB9C2" w14:textId="77777777" w:rsidR="005A73C3" w:rsidRPr="009D4D92" w:rsidRDefault="005A73C3" w:rsidP="00767827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9D4D92">
              <w:rPr>
                <w:rFonts w:ascii="標楷體" w:hAnsi="標楷體" w:cs="新細明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93686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16,973,059,000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D6D80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17,171,919,770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E9187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928,509,765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1D390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E2E54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18,100,429,535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41F75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7CEA1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ECB89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430078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17,171,919,770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5A9D3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928,509,765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0E044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A857A8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18,100,429,535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37C8C3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1,127,370,535</w:t>
            </w:r>
          </w:p>
        </w:tc>
      </w:tr>
      <w:tr w:rsidR="005A73C3" w:rsidRPr="009D4D92" w14:paraId="680420BD" w14:textId="77777777" w:rsidTr="00767827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2BB4F5" w14:textId="77777777" w:rsidR="005A73C3" w:rsidRPr="009D4D92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A09F9" w14:textId="77777777" w:rsidR="005A73C3" w:rsidRPr="009D4D92" w:rsidRDefault="005A73C3" w:rsidP="00767827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D6FBF" w14:textId="77777777" w:rsidR="005A73C3" w:rsidRPr="009D4D92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4C781" w14:textId="64D3EED1" w:rsidR="005A73C3" w:rsidRPr="009D4D92" w:rsidRDefault="001C71A1" w:rsidP="00767827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7F2B90">
              <w:rPr>
                <w:rFonts w:ascii="標楷體" w:hAnsi="標楷體" w:hint="eastAsia"/>
                <w:b/>
                <w:noProof/>
                <w:sz w:val="20"/>
              </w:rPr>
              <w:t>(4.財  產  收  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686E3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16,973,059,000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1A94E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17,171,919,770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8CBF5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928,509,765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55FCE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92799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18,100,429,535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0D02D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F4603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D97A3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FF2B0B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17,171,919,770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3353E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928,509,765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BE42BE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36E35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18,100,429,535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77B269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1,127,370,535</w:t>
            </w:r>
          </w:p>
        </w:tc>
      </w:tr>
      <w:tr w:rsidR="005A73C3" w:rsidRPr="009D4D92" w14:paraId="674B457B" w14:textId="77777777" w:rsidTr="00767827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68CE27" w14:textId="77777777" w:rsidR="005A73C3" w:rsidRPr="009D4D92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9D4D92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964CB" w14:textId="77777777" w:rsidR="005A73C3" w:rsidRPr="009D4D92" w:rsidRDefault="005A73C3" w:rsidP="00767827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5C832E" w14:textId="77777777" w:rsidR="005A73C3" w:rsidRPr="009D4D92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17355" w14:textId="77777777" w:rsidR="005A73C3" w:rsidRPr="009D4D92" w:rsidRDefault="005A73C3" w:rsidP="00767827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9D4D92">
              <w:rPr>
                <w:rFonts w:ascii="標楷體" w:hAnsi="標楷體" w:cs="新細明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27086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16,973,059,000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3AD34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17,171,919,770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88CA3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928,509,765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84705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963C2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18,100,429,535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4D441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FA618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3B074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4FB6C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17,171,919,770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E61A9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928,509,765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55AF3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EEBD9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18,100,429,535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0AE04A" w14:textId="77777777" w:rsidR="005A73C3" w:rsidRPr="009D4D92" w:rsidRDefault="005A73C3" w:rsidP="00767827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9D4D92">
              <w:rPr>
                <w:rFonts w:hAnsi="細明體"/>
                <w:b/>
                <w:noProof/>
                <w:spacing w:val="-6"/>
                <w:sz w:val="20"/>
              </w:rPr>
              <w:t>1,127,370,535</w:t>
            </w:r>
          </w:p>
        </w:tc>
      </w:tr>
      <w:tr w:rsidR="005A73C3" w:rsidRPr="00F524C2" w14:paraId="19D45D30" w14:textId="77777777" w:rsidTr="00767827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B56E47" w14:textId="77777777" w:rsidR="005A73C3" w:rsidRPr="00E0133C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547787" w14:textId="77777777" w:rsidR="005A73C3" w:rsidRPr="00E0133C" w:rsidRDefault="005A73C3" w:rsidP="00767827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A58CC" w14:textId="77777777" w:rsidR="005A73C3" w:rsidRPr="00E0133C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201644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D7363" w14:textId="77777777" w:rsidR="005A73C3" w:rsidRPr="00E0133C" w:rsidRDefault="005A73C3" w:rsidP="00767827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01644">
              <w:rPr>
                <w:rFonts w:ascii="標楷體" w:hAnsi="標楷體" w:cs="新細明體" w:hint="eastAsia"/>
                <w:noProof/>
                <w:sz w:val="20"/>
              </w:rPr>
              <w:t>財產售價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05862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13,738,273,000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B8304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13,937,137,770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DFB03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928,509,765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34B4D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C9F12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14,865,647,535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F2934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C7FCD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FBDBD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EF125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13,937,137,770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61174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928,509,765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8501B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5E1CB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14,865,647,535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B3F540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1,127,374,535</w:t>
            </w:r>
          </w:p>
        </w:tc>
      </w:tr>
      <w:tr w:rsidR="005A73C3" w:rsidRPr="00F524C2" w14:paraId="1F4F3905" w14:textId="77777777" w:rsidTr="00767827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307B21D" w14:textId="77777777" w:rsidR="005A73C3" w:rsidRPr="00E0133C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48B470" w14:textId="77777777" w:rsidR="005A73C3" w:rsidRPr="00E0133C" w:rsidRDefault="005A73C3" w:rsidP="00767827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3F057B" w14:textId="77777777" w:rsidR="005A73C3" w:rsidRPr="00E0133C" w:rsidRDefault="005A73C3" w:rsidP="00767827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201644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C21387" w14:textId="77777777" w:rsidR="005A73C3" w:rsidRPr="00E0133C" w:rsidRDefault="005A73C3" w:rsidP="00767827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01644">
              <w:rPr>
                <w:rFonts w:ascii="標楷體" w:hAnsi="標楷體" w:cs="新細明體" w:hint="eastAsia"/>
                <w:noProof/>
                <w:sz w:val="20"/>
              </w:rPr>
              <w:t>財產作價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7405B3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3,234,786,000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0B6DFC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3,234,782,000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871ABC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19955D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83CCF4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3,234,782,000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5A8103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1417CC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E1C06F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A01533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3,234,782,000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5A2C2E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5DB4DC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F00EB8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3,234,782,000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71AEE4" w14:textId="77777777" w:rsidR="005A73C3" w:rsidRPr="00E0133C" w:rsidRDefault="005A73C3" w:rsidP="00767827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01644">
              <w:rPr>
                <w:rFonts w:hAnsi="細明體"/>
                <w:noProof/>
                <w:spacing w:val="-6"/>
                <w:sz w:val="20"/>
              </w:rPr>
              <w:t>- 4,000</w:t>
            </w:r>
          </w:p>
        </w:tc>
      </w:tr>
    </w:tbl>
    <w:p w14:paraId="3D4B46A3" w14:textId="77777777" w:rsidR="005A73C3" w:rsidRPr="005C22C8" w:rsidRDefault="005A73C3" w:rsidP="005A73C3">
      <w:pPr>
        <w:pStyle w:val="ab"/>
        <w:tabs>
          <w:tab w:val="left" w:pos="9195"/>
        </w:tabs>
        <w:spacing w:afterLines="50" w:after="180" w:line="240" w:lineRule="auto"/>
        <w:rPr>
          <w:sz w:val="16"/>
          <w:szCs w:val="16"/>
        </w:rPr>
      </w:pPr>
    </w:p>
    <w:sectPr w:rsidR="005A73C3" w:rsidRPr="005C22C8" w:rsidSect="00197F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934E" w14:textId="77777777" w:rsidR="005A73C3" w:rsidRDefault="005A73C3">
      <w:r>
        <w:separator/>
      </w:r>
    </w:p>
  </w:endnote>
  <w:endnote w:type="continuationSeparator" w:id="0">
    <w:p w14:paraId="62BCDDBD" w14:textId="77777777" w:rsidR="005A73C3" w:rsidRDefault="005A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56561" w14:textId="77777777" w:rsidR="00EA6465" w:rsidRDefault="000C092F" w:rsidP="00FD5835">
    <w:pPr>
      <w:pStyle w:val="a5"/>
      <w:ind w:right="360" w:firstLine="360"/>
      <w:jc w:val="center"/>
    </w:pPr>
    <w:r w:rsidRPr="00355738"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064E1A">
      <w:rPr>
        <w:rStyle w:val="a8"/>
        <w:rFonts w:ascii="標楷體" w:eastAsia="標楷體" w:hAnsi="標楷體"/>
        <w:noProof/>
      </w:rPr>
      <w:t>20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CC72C" w14:textId="77777777" w:rsidR="00EA6465" w:rsidRDefault="00EA6465" w:rsidP="00FD5835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9325035"/>
      <w:docPartObj>
        <w:docPartGallery w:val="Page Numbers (Bottom of Page)"/>
        <w:docPartUnique/>
      </w:docPartObj>
    </w:sdtPr>
    <w:sdtEndPr/>
    <w:sdtContent>
      <w:p w14:paraId="05CC4B5B" w14:textId="300B7818" w:rsidR="00A73E79" w:rsidRDefault="00A73E79">
        <w:pPr>
          <w:pStyle w:val="a5"/>
          <w:jc w:val="center"/>
        </w:pPr>
        <w:r>
          <w:rPr>
            <w:rFonts w:hint="eastAsia"/>
          </w:rPr>
          <w:t>10-3-1</w:t>
        </w:r>
      </w:p>
    </w:sdtContent>
  </w:sdt>
  <w:p w14:paraId="75D4F51D" w14:textId="77777777" w:rsidR="00A73E79" w:rsidRDefault="00A73E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A1719" w14:textId="77777777" w:rsidR="005A73C3" w:rsidRDefault="005A73C3">
      <w:r>
        <w:separator/>
      </w:r>
    </w:p>
  </w:footnote>
  <w:footnote w:type="continuationSeparator" w:id="0">
    <w:p w14:paraId="71EC4ABA" w14:textId="77777777" w:rsidR="005A73C3" w:rsidRDefault="005A7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D62D" w14:textId="77777777" w:rsidR="00EA6465" w:rsidRPr="00F05AF4" w:rsidRDefault="00EA6465" w:rsidP="004E2604">
    <w:pPr>
      <w:pStyle w:val="a3"/>
    </w:pPr>
    <w:r>
      <w:t xml:space="preserve"> 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3F6B" w14:textId="2DDECA21" w:rsidR="0003415E" w:rsidRDefault="0003415E" w:rsidP="0003415E">
    <w:pPr>
      <w:pStyle w:val="a3"/>
      <w:jc w:val="center"/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BE0E4A" w:rsidRPr="00BE0E4A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113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BE0E4A" w:rsidRPr="00BE0E4A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資本門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  <w:r w:rsidRPr="0003415E">
      <w:rPr>
        <w:rFonts w:ascii="標楷體" w:eastAsia="標楷體" w:hAnsi="標楷體" w:hint="eastAsia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1366" w14:textId="67EB7B81" w:rsidR="0003415E" w:rsidRPr="0003415E" w:rsidRDefault="0003415E" w:rsidP="0003415E">
    <w:pPr>
      <w:pStyle w:val="a3"/>
      <w:jc w:val="center"/>
      <w:rPr>
        <w:rFonts w:ascii="標楷體" w:eastAsia="標楷體" w:hAnsi="標楷體"/>
        <w:b/>
        <w:bCs/>
        <w:spacing w:val="120"/>
        <w:sz w:val="36"/>
        <w:szCs w:val="36"/>
      </w:rPr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BE0E4A" w:rsidRPr="00BE0E4A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113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BE0E4A" w:rsidRPr="00BE0E4A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資本門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歲入來源別經常門決算審定數總表(提要表)\歲入來源別決算審定數總表A3.doc"/>
  </w:mailMerge>
  <w:defaultTabStop w:val="36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3C3"/>
    <w:rsid w:val="00001DEC"/>
    <w:rsid w:val="000101B3"/>
    <w:rsid w:val="00010AE8"/>
    <w:rsid w:val="00011ED9"/>
    <w:rsid w:val="00012AA1"/>
    <w:rsid w:val="00014F4B"/>
    <w:rsid w:val="00017FB2"/>
    <w:rsid w:val="00022ED2"/>
    <w:rsid w:val="00030A62"/>
    <w:rsid w:val="00030BB4"/>
    <w:rsid w:val="0003415E"/>
    <w:rsid w:val="000361BB"/>
    <w:rsid w:val="00040276"/>
    <w:rsid w:val="0004052A"/>
    <w:rsid w:val="00050592"/>
    <w:rsid w:val="00056F47"/>
    <w:rsid w:val="00057A5D"/>
    <w:rsid w:val="00057AB5"/>
    <w:rsid w:val="00061A38"/>
    <w:rsid w:val="000636B3"/>
    <w:rsid w:val="00064E1A"/>
    <w:rsid w:val="000673E7"/>
    <w:rsid w:val="00067532"/>
    <w:rsid w:val="0007347F"/>
    <w:rsid w:val="00083A01"/>
    <w:rsid w:val="000866E9"/>
    <w:rsid w:val="00091976"/>
    <w:rsid w:val="00096AB8"/>
    <w:rsid w:val="0009739A"/>
    <w:rsid w:val="00097885"/>
    <w:rsid w:val="00097E69"/>
    <w:rsid w:val="000A0F5C"/>
    <w:rsid w:val="000A4417"/>
    <w:rsid w:val="000B0E44"/>
    <w:rsid w:val="000C092F"/>
    <w:rsid w:val="000C3FE4"/>
    <w:rsid w:val="000D3ED1"/>
    <w:rsid w:val="000E033F"/>
    <w:rsid w:val="000E1389"/>
    <w:rsid w:val="000E6160"/>
    <w:rsid w:val="000E6611"/>
    <w:rsid w:val="000E7A4F"/>
    <w:rsid w:val="000F15EF"/>
    <w:rsid w:val="000F4A95"/>
    <w:rsid w:val="00105653"/>
    <w:rsid w:val="00105A02"/>
    <w:rsid w:val="0011008E"/>
    <w:rsid w:val="00112E65"/>
    <w:rsid w:val="00113C64"/>
    <w:rsid w:val="00114B59"/>
    <w:rsid w:val="00124D9D"/>
    <w:rsid w:val="00127960"/>
    <w:rsid w:val="00130A45"/>
    <w:rsid w:val="0013145A"/>
    <w:rsid w:val="00135B2A"/>
    <w:rsid w:val="0013618F"/>
    <w:rsid w:val="001426C8"/>
    <w:rsid w:val="00142D23"/>
    <w:rsid w:val="001435D1"/>
    <w:rsid w:val="001448B9"/>
    <w:rsid w:val="00150BF5"/>
    <w:rsid w:val="00155673"/>
    <w:rsid w:val="00162CF5"/>
    <w:rsid w:val="001709E7"/>
    <w:rsid w:val="00170E15"/>
    <w:rsid w:val="001715C9"/>
    <w:rsid w:val="001722F4"/>
    <w:rsid w:val="001770D1"/>
    <w:rsid w:val="00177AF9"/>
    <w:rsid w:val="001810C8"/>
    <w:rsid w:val="00191FDA"/>
    <w:rsid w:val="001922DE"/>
    <w:rsid w:val="0019393B"/>
    <w:rsid w:val="00195CE6"/>
    <w:rsid w:val="00197FC0"/>
    <w:rsid w:val="001A12FB"/>
    <w:rsid w:val="001A2B79"/>
    <w:rsid w:val="001A33A8"/>
    <w:rsid w:val="001A33AF"/>
    <w:rsid w:val="001A4004"/>
    <w:rsid w:val="001B1A9D"/>
    <w:rsid w:val="001B393E"/>
    <w:rsid w:val="001B4577"/>
    <w:rsid w:val="001B684E"/>
    <w:rsid w:val="001B6A55"/>
    <w:rsid w:val="001B763E"/>
    <w:rsid w:val="001C3575"/>
    <w:rsid w:val="001C71A1"/>
    <w:rsid w:val="001D2402"/>
    <w:rsid w:val="001E161A"/>
    <w:rsid w:val="001E2E1A"/>
    <w:rsid w:val="001E3012"/>
    <w:rsid w:val="001E5DB3"/>
    <w:rsid w:val="001F1605"/>
    <w:rsid w:val="001F2258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15D88"/>
    <w:rsid w:val="00222438"/>
    <w:rsid w:val="002317B3"/>
    <w:rsid w:val="00233AB1"/>
    <w:rsid w:val="00237091"/>
    <w:rsid w:val="0024293E"/>
    <w:rsid w:val="00245CBC"/>
    <w:rsid w:val="00253573"/>
    <w:rsid w:val="00253686"/>
    <w:rsid w:val="00253853"/>
    <w:rsid w:val="00256B46"/>
    <w:rsid w:val="002750F0"/>
    <w:rsid w:val="00277F86"/>
    <w:rsid w:val="00294CE0"/>
    <w:rsid w:val="002A4C35"/>
    <w:rsid w:val="002B02A1"/>
    <w:rsid w:val="002B070D"/>
    <w:rsid w:val="002B267B"/>
    <w:rsid w:val="002B4256"/>
    <w:rsid w:val="002B56E2"/>
    <w:rsid w:val="002B7E12"/>
    <w:rsid w:val="002C4032"/>
    <w:rsid w:val="002C54EC"/>
    <w:rsid w:val="002C6914"/>
    <w:rsid w:val="002D523E"/>
    <w:rsid w:val="002E0EBA"/>
    <w:rsid w:val="002E548D"/>
    <w:rsid w:val="002F3253"/>
    <w:rsid w:val="002F444C"/>
    <w:rsid w:val="0030397B"/>
    <w:rsid w:val="00304B53"/>
    <w:rsid w:val="00307925"/>
    <w:rsid w:val="00311901"/>
    <w:rsid w:val="00324432"/>
    <w:rsid w:val="0032535B"/>
    <w:rsid w:val="00325932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73661"/>
    <w:rsid w:val="00375032"/>
    <w:rsid w:val="00376A93"/>
    <w:rsid w:val="00383AC0"/>
    <w:rsid w:val="00386BA2"/>
    <w:rsid w:val="003904AD"/>
    <w:rsid w:val="00395EDF"/>
    <w:rsid w:val="003A0434"/>
    <w:rsid w:val="003A495B"/>
    <w:rsid w:val="003B652E"/>
    <w:rsid w:val="003C08EA"/>
    <w:rsid w:val="003C1BFC"/>
    <w:rsid w:val="003C1E6B"/>
    <w:rsid w:val="003C235A"/>
    <w:rsid w:val="003C6F68"/>
    <w:rsid w:val="003D5790"/>
    <w:rsid w:val="003D6C3F"/>
    <w:rsid w:val="003E04AE"/>
    <w:rsid w:val="003E068A"/>
    <w:rsid w:val="003E0A76"/>
    <w:rsid w:val="003E3991"/>
    <w:rsid w:val="003E4351"/>
    <w:rsid w:val="003E5703"/>
    <w:rsid w:val="003E7C7C"/>
    <w:rsid w:val="003F1209"/>
    <w:rsid w:val="003F2D6B"/>
    <w:rsid w:val="003F33F2"/>
    <w:rsid w:val="0040347A"/>
    <w:rsid w:val="00404999"/>
    <w:rsid w:val="00405BBE"/>
    <w:rsid w:val="004070A0"/>
    <w:rsid w:val="0041314D"/>
    <w:rsid w:val="00415E06"/>
    <w:rsid w:val="00421485"/>
    <w:rsid w:val="00426694"/>
    <w:rsid w:val="00427419"/>
    <w:rsid w:val="00437CF4"/>
    <w:rsid w:val="00441655"/>
    <w:rsid w:val="00444E0A"/>
    <w:rsid w:val="00450146"/>
    <w:rsid w:val="004533A0"/>
    <w:rsid w:val="0045479B"/>
    <w:rsid w:val="00460436"/>
    <w:rsid w:val="00462A1C"/>
    <w:rsid w:val="00465E29"/>
    <w:rsid w:val="00466D60"/>
    <w:rsid w:val="00475378"/>
    <w:rsid w:val="004760D5"/>
    <w:rsid w:val="0047618F"/>
    <w:rsid w:val="00477129"/>
    <w:rsid w:val="00481D92"/>
    <w:rsid w:val="00483427"/>
    <w:rsid w:val="004848F6"/>
    <w:rsid w:val="004910D1"/>
    <w:rsid w:val="004918ED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2604"/>
    <w:rsid w:val="004E7AD4"/>
    <w:rsid w:val="004E7C98"/>
    <w:rsid w:val="004F00B9"/>
    <w:rsid w:val="004F0228"/>
    <w:rsid w:val="004F1AEC"/>
    <w:rsid w:val="004F3841"/>
    <w:rsid w:val="004F6EF1"/>
    <w:rsid w:val="005059BE"/>
    <w:rsid w:val="0051001C"/>
    <w:rsid w:val="00517B76"/>
    <w:rsid w:val="0052522E"/>
    <w:rsid w:val="00532608"/>
    <w:rsid w:val="005331FA"/>
    <w:rsid w:val="00533785"/>
    <w:rsid w:val="0053381A"/>
    <w:rsid w:val="005367AA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A73C3"/>
    <w:rsid w:val="005B4725"/>
    <w:rsid w:val="005B4B67"/>
    <w:rsid w:val="005B7FAF"/>
    <w:rsid w:val="005C0402"/>
    <w:rsid w:val="005C22C8"/>
    <w:rsid w:val="005D0632"/>
    <w:rsid w:val="005D209A"/>
    <w:rsid w:val="005D6F2D"/>
    <w:rsid w:val="005D6FB5"/>
    <w:rsid w:val="005E0FCD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425BA"/>
    <w:rsid w:val="006447C2"/>
    <w:rsid w:val="006617EA"/>
    <w:rsid w:val="00662ADD"/>
    <w:rsid w:val="0066509C"/>
    <w:rsid w:val="00671259"/>
    <w:rsid w:val="00672F43"/>
    <w:rsid w:val="006735DD"/>
    <w:rsid w:val="006738A3"/>
    <w:rsid w:val="006779FF"/>
    <w:rsid w:val="00682D1F"/>
    <w:rsid w:val="00682F10"/>
    <w:rsid w:val="006834AD"/>
    <w:rsid w:val="00684DCB"/>
    <w:rsid w:val="006A18E1"/>
    <w:rsid w:val="006A59FA"/>
    <w:rsid w:val="006A6D8D"/>
    <w:rsid w:val="006B5CE8"/>
    <w:rsid w:val="006C24BD"/>
    <w:rsid w:val="006C42CF"/>
    <w:rsid w:val="006C6872"/>
    <w:rsid w:val="006C77B9"/>
    <w:rsid w:val="006D3BBE"/>
    <w:rsid w:val="006D75E7"/>
    <w:rsid w:val="006E06A9"/>
    <w:rsid w:val="006F56FB"/>
    <w:rsid w:val="006F71EE"/>
    <w:rsid w:val="00711225"/>
    <w:rsid w:val="00711DC3"/>
    <w:rsid w:val="00712831"/>
    <w:rsid w:val="00721C1A"/>
    <w:rsid w:val="00723D2B"/>
    <w:rsid w:val="00724B4C"/>
    <w:rsid w:val="00724E30"/>
    <w:rsid w:val="0074187C"/>
    <w:rsid w:val="00741FF4"/>
    <w:rsid w:val="00742FCE"/>
    <w:rsid w:val="00743645"/>
    <w:rsid w:val="007479CA"/>
    <w:rsid w:val="007532BE"/>
    <w:rsid w:val="0075465A"/>
    <w:rsid w:val="007635D7"/>
    <w:rsid w:val="0076701B"/>
    <w:rsid w:val="007723E5"/>
    <w:rsid w:val="00780309"/>
    <w:rsid w:val="007817EE"/>
    <w:rsid w:val="00781D02"/>
    <w:rsid w:val="00783EC7"/>
    <w:rsid w:val="0078511D"/>
    <w:rsid w:val="00787FF3"/>
    <w:rsid w:val="00793F30"/>
    <w:rsid w:val="007947A5"/>
    <w:rsid w:val="007965DA"/>
    <w:rsid w:val="00797D58"/>
    <w:rsid w:val="007A40A5"/>
    <w:rsid w:val="007B13CE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1020C"/>
    <w:rsid w:val="008136DA"/>
    <w:rsid w:val="0082228A"/>
    <w:rsid w:val="00827F42"/>
    <w:rsid w:val="00833D31"/>
    <w:rsid w:val="00835F4A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56D0"/>
    <w:rsid w:val="00886A55"/>
    <w:rsid w:val="00890BE0"/>
    <w:rsid w:val="00896447"/>
    <w:rsid w:val="008A3F7F"/>
    <w:rsid w:val="008B7AF5"/>
    <w:rsid w:val="008D0285"/>
    <w:rsid w:val="008D0B08"/>
    <w:rsid w:val="008D3346"/>
    <w:rsid w:val="008E5AF7"/>
    <w:rsid w:val="008F02AF"/>
    <w:rsid w:val="008F55DA"/>
    <w:rsid w:val="00902DB3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473DA"/>
    <w:rsid w:val="00951841"/>
    <w:rsid w:val="00952874"/>
    <w:rsid w:val="00952880"/>
    <w:rsid w:val="00952C84"/>
    <w:rsid w:val="009604AC"/>
    <w:rsid w:val="009606A5"/>
    <w:rsid w:val="00970F52"/>
    <w:rsid w:val="00971936"/>
    <w:rsid w:val="009736E4"/>
    <w:rsid w:val="00973F68"/>
    <w:rsid w:val="00977CE0"/>
    <w:rsid w:val="00991310"/>
    <w:rsid w:val="00991C8A"/>
    <w:rsid w:val="00992F22"/>
    <w:rsid w:val="00997C20"/>
    <w:rsid w:val="009A5A48"/>
    <w:rsid w:val="009B09B7"/>
    <w:rsid w:val="009B2E5B"/>
    <w:rsid w:val="009B4E69"/>
    <w:rsid w:val="009B5788"/>
    <w:rsid w:val="009B6247"/>
    <w:rsid w:val="009B6372"/>
    <w:rsid w:val="009B6D71"/>
    <w:rsid w:val="009C6B16"/>
    <w:rsid w:val="009C75B1"/>
    <w:rsid w:val="009D0DE8"/>
    <w:rsid w:val="009D69F7"/>
    <w:rsid w:val="009E150E"/>
    <w:rsid w:val="009E4238"/>
    <w:rsid w:val="009E7BBB"/>
    <w:rsid w:val="009F00ED"/>
    <w:rsid w:val="009F1290"/>
    <w:rsid w:val="009F34BF"/>
    <w:rsid w:val="009F4A83"/>
    <w:rsid w:val="009F6028"/>
    <w:rsid w:val="009F6830"/>
    <w:rsid w:val="009F77CD"/>
    <w:rsid w:val="00A00D4E"/>
    <w:rsid w:val="00A01A5F"/>
    <w:rsid w:val="00A112FB"/>
    <w:rsid w:val="00A138E3"/>
    <w:rsid w:val="00A13A8B"/>
    <w:rsid w:val="00A251CD"/>
    <w:rsid w:val="00A278A0"/>
    <w:rsid w:val="00A32EBD"/>
    <w:rsid w:val="00A35B87"/>
    <w:rsid w:val="00A45F87"/>
    <w:rsid w:val="00A4643B"/>
    <w:rsid w:val="00A46B9C"/>
    <w:rsid w:val="00A4726C"/>
    <w:rsid w:val="00A477A4"/>
    <w:rsid w:val="00A52934"/>
    <w:rsid w:val="00A57BD1"/>
    <w:rsid w:val="00A73E79"/>
    <w:rsid w:val="00A75DF9"/>
    <w:rsid w:val="00A778AF"/>
    <w:rsid w:val="00A83825"/>
    <w:rsid w:val="00A9314F"/>
    <w:rsid w:val="00A95EF4"/>
    <w:rsid w:val="00A97474"/>
    <w:rsid w:val="00AA6B5D"/>
    <w:rsid w:val="00AB3B8A"/>
    <w:rsid w:val="00AC25CA"/>
    <w:rsid w:val="00AC3ABB"/>
    <w:rsid w:val="00AC6717"/>
    <w:rsid w:val="00AC6C28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12D60"/>
    <w:rsid w:val="00B16D35"/>
    <w:rsid w:val="00B30403"/>
    <w:rsid w:val="00B305E6"/>
    <w:rsid w:val="00B32778"/>
    <w:rsid w:val="00B360DF"/>
    <w:rsid w:val="00B37096"/>
    <w:rsid w:val="00B40B92"/>
    <w:rsid w:val="00B42F5F"/>
    <w:rsid w:val="00B43DCC"/>
    <w:rsid w:val="00B45C4A"/>
    <w:rsid w:val="00B46310"/>
    <w:rsid w:val="00B56791"/>
    <w:rsid w:val="00B571DE"/>
    <w:rsid w:val="00B57A97"/>
    <w:rsid w:val="00B63917"/>
    <w:rsid w:val="00B6715E"/>
    <w:rsid w:val="00B7135E"/>
    <w:rsid w:val="00B72650"/>
    <w:rsid w:val="00B8247B"/>
    <w:rsid w:val="00B828E7"/>
    <w:rsid w:val="00B92321"/>
    <w:rsid w:val="00B95364"/>
    <w:rsid w:val="00B972A1"/>
    <w:rsid w:val="00B97A87"/>
    <w:rsid w:val="00BA7040"/>
    <w:rsid w:val="00BA79FE"/>
    <w:rsid w:val="00BB00CF"/>
    <w:rsid w:val="00BB1337"/>
    <w:rsid w:val="00BB3376"/>
    <w:rsid w:val="00BC5864"/>
    <w:rsid w:val="00BC5E8A"/>
    <w:rsid w:val="00BC6D34"/>
    <w:rsid w:val="00BC7E01"/>
    <w:rsid w:val="00BD1E96"/>
    <w:rsid w:val="00BE0E4A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6DD7"/>
    <w:rsid w:val="00C50578"/>
    <w:rsid w:val="00C531D3"/>
    <w:rsid w:val="00C54CD6"/>
    <w:rsid w:val="00C61D62"/>
    <w:rsid w:val="00C6242E"/>
    <w:rsid w:val="00C63B24"/>
    <w:rsid w:val="00C663E5"/>
    <w:rsid w:val="00C66FA6"/>
    <w:rsid w:val="00C826BE"/>
    <w:rsid w:val="00C90E90"/>
    <w:rsid w:val="00C9471C"/>
    <w:rsid w:val="00C947B3"/>
    <w:rsid w:val="00CA2EB1"/>
    <w:rsid w:val="00CB5DAF"/>
    <w:rsid w:val="00CB5F2D"/>
    <w:rsid w:val="00CB7FAA"/>
    <w:rsid w:val="00CC2060"/>
    <w:rsid w:val="00CC2B2C"/>
    <w:rsid w:val="00CC756C"/>
    <w:rsid w:val="00CD0B8A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11A24"/>
    <w:rsid w:val="00D1207C"/>
    <w:rsid w:val="00D12190"/>
    <w:rsid w:val="00D15555"/>
    <w:rsid w:val="00D17CDE"/>
    <w:rsid w:val="00D21477"/>
    <w:rsid w:val="00D22073"/>
    <w:rsid w:val="00D267E8"/>
    <w:rsid w:val="00D3251E"/>
    <w:rsid w:val="00D328A9"/>
    <w:rsid w:val="00D457A9"/>
    <w:rsid w:val="00D57508"/>
    <w:rsid w:val="00D6120E"/>
    <w:rsid w:val="00D61D63"/>
    <w:rsid w:val="00D62ECC"/>
    <w:rsid w:val="00D6309C"/>
    <w:rsid w:val="00D63BE5"/>
    <w:rsid w:val="00D63BEB"/>
    <w:rsid w:val="00D674E9"/>
    <w:rsid w:val="00D84687"/>
    <w:rsid w:val="00D93130"/>
    <w:rsid w:val="00D934EF"/>
    <w:rsid w:val="00D94CDB"/>
    <w:rsid w:val="00D97BDE"/>
    <w:rsid w:val="00DA4CAC"/>
    <w:rsid w:val="00DB6FB8"/>
    <w:rsid w:val="00DC153A"/>
    <w:rsid w:val="00DC668A"/>
    <w:rsid w:val="00DD059B"/>
    <w:rsid w:val="00DD11CF"/>
    <w:rsid w:val="00DD1271"/>
    <w:rsid w:val="00DE2B8A"/>
    <w:rsid w:val="00DE3186"/>
    <w:rsid w:val="00DE4C07"/>
    <w:rsid w:val="00DE5C4B"/>
    <w:rsid w:val="00DF00C6"/>
    <w:rsid w:val="00DF2951"/>
    <w:rsid w:val="00DF416C"/>
    <w:rsid w:val="00DF4634"/>
    <w:rsid w:val="00DF5367"/>
    <w:rsid w:val="00DF7B3B"/>
    <w:rsid w:val="00E0133C"/>
    <w:rsid w:val="00E035EA"/>
    <w:rsid w:val="00E0420C"/>
    <w:rsid w:val="00E046F1"/>
    <w:rsid w:val="00E051F2"/>
    <w:rsid w:val="00E10F9A"/>
    <w:rsid w:val="00E122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44B1"/>
    <w:rsid w:val="00E54BE7"/>
    <w:rsid w:val="00E71EFB"/>
    <w:rsid w:val="00E76EB5"/>
    <w:rsid w:val="00E77246"/>
    <w:rsid w:val="00E85796"/>
    <w:rsid w:val="00E87ACF"/>
    <w:rsid w:val="00E955FE"/>
    <w:rsid w:val="00EA02FB"/>
    <w:rsid w:val="00EA0D41"/>
    <w:rsid w:val="00EA1AFB"/>
    <w:rsid w:val="00EA6465"/>
    <w:rsid w:val="00EB1B6B"/>
    <w:rsid w:val="00EB3D68"/>
    <w:rsid w:val="00EB4430"/>
    <w:rsid w:val="00EB588F"/>
    <w:rsid w:val="00EC0008"/>
    <w:rsid w:val="00EC052F"/>
    <w:rsid w:val="00EC2FF9"/>
    <w:rsid w:val="00EC5BD6"/>
    <w:rsid w:val="00EC68EE"/>
    <w:rsid w:val="00ED0418"/>
    <w:rsid w:val="00ED3EA1"/>
    <w:rsid w:val="00ED46B8"/>
    <w:rsid w:val="00ED7D47"/>
    <w:rsid w:val="00EE0F57"/>
    <w:rsid w:val="00EE3269"/>
    <w:rsid w:val="00EE63CF"/>
    <w:rsid w:val="00EF2FA2"/>
    <w:rsid w:val="00F05AF4"/>
    <w:rsid w:val="00F12165"/>
    <w:rsid w:val="00F17C47"/>
    <w:rsid w:val="00F2510F"/>
    <w:rsid w:val="00F33BA0"/>
    <w:rsid w:val="00F36069"/>
    <w:rsid w:val="00F511A9"/>
    <w:rsid w:val="00F51A86"/>
    <w:rsid w:val="00F524C2"/>
    <w:rsid w:val="00F5310A"/>
    <w:rsid w:val="00F57443"/>
    <w:rsid w:val="00F64D3F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97BB4"/>
    <w:rsid w:val="00FA13BE"/>
    <w:rsid w:val="00FA4AA3"/>
    <w:rsid w:val="00FB2F06"/>
    <w:rsid w:val="00FB3F14"/>
    <w:rsid w:val="00FB7087"/>
    <w:rsid w:val="00FC4332"/>
    <w:rsid w:val="00FD1B8E"/>
    <w:rsid w:val="00FD327E"/>
    <w:rsid w:val="00FD34E2"/>
    <w:rsid w:val="00FD5835"/>
    <w:rsid w:val="00FE0BED"/>
    <w:rsid w:val="00FE600F"/>
    <w:rsid w:val="00FE6A53"/>
    <w:rsid w:val="00FE7647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DD91117"/>
  <w15:chartTrackingRefBased/>
  <w15:docId w15:val="{A274F433-9CA3-4537-AD40-B5C5C334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JeYsdMb&#27506;&#20837;&#20358;&#28304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7177C-2037-49A3-B462-B361D7A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(x86)\NAO\Report\JeYsdMb歲入來源別決算審定數總表A3.dot</Template>
  <TotalTime>1</TotalTime>
  <Pages>1</Pages>
  <Words>164</Words>
  <Characters>602</Characters>
  <Application>Microsoft Office Word</Application>
  <DocSecurity>0</DocSecurity>
  <Lines>5</Lines>
  <Paragraphs>1</Paragraphs>
  <ScaleCrop>false</ScaleCrop>
  <Company>nao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徐承軒</dc:creator>
  <cp:keywords/>
  <cp:lastModifiedBy>羿每 陳</cp:lastModifiedBy>
  <cp:revision>3</cp:revision>
  <cp:lastPrinted>2025-06-27T08:13:00Z</cp:lastPrinted>
  <dcterms:created xsi:type="dcterms:W3CDTF">2025-06-27T08:13:00Z</dcterms:created>
  <dcterms:modified xsi:type="dcterms:W3CDTF">2025-06-27T08:13:00Z</dcterms:modified>
</cp:coreProperties>
</file>