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219"/>
        <w:gridCol w:w="151"/>
        <w:gridCol w:w="371"/>
        <w:gridCol w:w="2321"/>
        <w:gridCol w:w="1647"/>
        <w:gridCol w:w="1665"/>
        <w:gridCol w:w="1428"/>
        <w:gridCol w:w="672"/>
        <w:gridCol w:w="1667"/>
        <w:gridCol w:w="1479"/>
        <w:gridCol w:w="1417"/>
        <w:gridCol w:w="851"/>
        <w:gridCol w:w="1618"/>
        <w:gridCol w:w="1217"/>
        <w:gridCol w:w="992"/>
        <w:gridCol w:w="1701"/>
        <w:gridCol w:w="1637"/>
      </w:tblGrid>
      <w:tr w:rsidR="003350FB" w:rsidRPr="00F524C2" w14:paraId="1D61766B" w14:textId="77777777" w:rsidTr="00A841C8">
        <w:trPr>
          <w:cantSplit/>
          <w:trHeight w:hRule="exact" w:val="205"/>
          <w:tblHeader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48F13" w14:textId="77777777" w:rsidR="003350FB" w:rsidRPr="00973F68" w:rsidRDefault="003350FB" w:rsidP="00F56BDB">
            <w:pPr>
              <w:pStyle w:val="af9"/>
              <w:ind w:leftChars="0" w:left="0" w:rightChars="0" w:right="-11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1890C" w14:textId="77777777" w:rsidR="003350FB" w:rsidRPr="008856D0" w:rsidRDefault="003350FB" w:rsidP="00F56BDB">
            <w:pPr>
              <w:spacing w:line="400" w:lineRule="exact"/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7B34D3B" w14:textId="77777777" w:rsidR="003350FB" w:rsidRPr="00F524C2" w:rsidRDefault="003350FB" w:rsidP="00F56BD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4A688EE" w14:textId="77777777" w:rsidR="003350FB" w:rsidRPr="00F524C2" w:rsidRDefault="003350FB" w:rsidP="00F56BD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DFEAA8" w14:textId="77777777" w:rsidR="003350FB" w:rsidRPr="00F524C2" w:rsidRDefault="003350FB" w:rsidP="00F56BD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39DA7E" w14:textId="77777777" w:rsidR="003350FB" w:rsidRPr="00F524C2" w:rsidRDefault="003350FB" w:rsidP="00F56BD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167FD4BD" w14:textId="77777777" w:rsidR="003350FB" w:rsidRPr="00F524C2" w:rsidRDefault="003350FB" w:rsidP="00F56BD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1111CA5" w14:textId="77777777" w:rsidR="003350FB" w:rsidRPr="00F524C2" w:rsidRDefault="003350FB" w:rsidP="00F56BD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84B271" w14:textId="77777777" w:rsidR="003350FB" w:rsidRPr="00F524C2" w:rsidRDefault="003350FB" w:rsidP="00F56BD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5BE845A" w14:textId="77777777" w:rsidR="003350FB" w:rsidRPr="00F524C2" w:rsidRDefault="003350FB" w:rsidP="00F56BD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14:paraId="18E8285F" w14:textId="77777777" w:rsidR="003350FB" w:rsidRPr="00F524C2" w:rsidRDefault="003350FB" w:rsidP="00F56BDB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</w:tr>
      <w:tr w:rsidR="003350FB" w:rsidRPr="00D22073" w14:paraId="1B0DA7BA" w14:textId="77777777" w:rsidTr="00A841C8">
        <w:trPr>
          <w:cantSplit/>
          <w:trHeight w:hRule="exact" w:val="329"/>
          <w:tblHeader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right w:val="nil"/>
            </w:tcBorders>
          </w:tcPr>
          <w:p w14:paraId="3F08994C" w14:textId="77777777" w:rsidR="003350FB" w:rsidRPr="00973F68" w:rsidRDefault="003350FB" w:rsidP="00F56BDB">
            <w:pPr>
              <w:pStyle w:val="af9"/>
              <w:ind w:leftChars="0" w:left="0" w:rightChars="-5" w:right="-12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/>
            <w:tcBorders>
              <w:top w:val="nil"/>
              <w:left w:val="nil"/>
              <w:right w:val="nil"/>
            </w:tcBorders>
            <w:vAlign w:val="center"/>
          </w:tcPr>
          <w:p w14:paraId="47EDDBD0" w14:textId="77777777" w:rsidR="003350FB" w:rsidRPr="00F524C2" w:rsidRDefault="003350FB" w:rsidP="00F56BD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7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14:paraId="0B16A749" w14:textId="77777777" w:rsidR="003350FB" w:rsidRPr="00F524C2" w:rsidRDefault="003350FB" w:rsidP="00F56BD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</w:tcPr>
          <w:p w14:paraId="7F1C647F" w14:textId="77777777" w:rsidR="003350FB" w:rsidRPr="00F524C2" w:rsidRDefault="003350FB" w:rsidP="00F56BD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F485930" w14:textId="77777777" w:rsidR="003350FB" w:rsidRPr="00F524C2" w:rsidRDefault="003350FB" w:rsidP="00F56BD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5928CC9" w14:textId="77777777" w:rsidR="003350FB" w:rsidRPr="00F524C2" w:rsidRDefault="003350FB" w:rsidP="00F56BD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</w:tcPr>
          <w:p w14:paraId="322FC8B9" w14:textId="77777777" w:rsidR="003350FB" w:rsidRPr="00F524C2" w:rsidRDefault="003350FB" w:rsidP="00F56BD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</w:tcPr>
          <w:p w14:paraId="6E34228B" w14:textId="77777777" w:rsidR="003350FB" w:rsidRPr="00F524C2" w:rsidRDefault="003350FB" w:rsidP="00F56BD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11E1752" w14:textId="77777777" w:rsidR="003350FB" w:rsidRPr="00F524C2" w:rsidRDefault="003350FB" w:rsidP="00F56BD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A71831F" w14:textId="77777777" w:rsidR="003350FB" w:rsidRPr="00F524C2" w:rsidRDefault="003350FB" w:rsidP="00F56BDB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03066" w14:textId="77777777" w:rsidR="003350FB" w:rsidRPr="00D22073" w:rsidRDefault="003350FB" w:rsidP="00F56BDB">
            <w:pPr>
              <w:ind w:right="-186"/>
              <w:rPr>
                <w:rFonts w:ascii="標楷體" w:eastAsia="標楷體" w:hAnsi="標楷體"/>
                <w:sz w:val="20"/>
              </w:rPr>
            </w:pPr>
            <w:r w:rsidRPr="0003415E">
              <w:rPr>
                <w:rFonts w:ascii="標楷體" w:eastAsia="標楷體" w:hAnsi="標楷體" w:hint="eastAsia"/>
                <w:sz w:val="22"/>
                <w:szCs w:val="22"/>
              </w:rPr>
              <w:t>單位：新臺幣元</w:t>
            </w:r>
          </w:p>
        </w:tc>
      </w:tr>
      <w:tr w:rsidR="003350FB" w:rsidRPr="00F524C2" w14:paraId="760DE462" w14:textId="77777777" w:rsidTr="00F56BDB">
        <w:trPr>
          <w:cantSplit/>
          <w:trHeight w:val="399"/>
          <w:tblHeader/>
          <w:jc w:val="center"/>
        </w:trPr>
        <w:tc>
          <w:tcPr>
            <w:tcW w:w="3432" w:type="dxa"/>
            <w:gridSpan w:val="5"/>
            <w:tcBorders>
              <w:left w:val="nil"/>
            </w:tcBorders>
            <w:vAlign w:val="center"/>
          </w:tcPr>
          <w:p w14:paraId="75E848E8" w14:textId="77777777" w:rsidR="003350FB" w:rsidRPr="00F524C2" w:rsidRDefault="003350FB" w:rsidP="00F56BDB">
            <w:pPr>
              <w:pStyle w:val="af9"/>
              <w:ind w:left="72" w:right="72"/>
            </w:pPr>
            <w:r w:rsidRPr="00F524C2">
              <w:rPr>
                <w:rFonts w:hint="eastAsia"/>
              </w:rPr>
              <w:t>科目</w:t>
            </w:r>
          </w:p>
        </w:tc>
        <w:tc>
          <w:tcPr>
            <w:tcW w:w="1647" w:type="dxa"/>
            <w:vMerge w:val="restart"/>
            <w:vAlign w:val="center"/>
          </w:tcPr>
          <w:p w14:paraId="6B41F147" w14:textId="77777777" w:rsidR="003350FB" w:rsidRPr="00F524C2" w:rsidRDefault="003350FB" w:rsidP="00F56BDB">
            <w:pPr>
              <w:pStyle w:val="af9"/>
              <w:ind w:left="72" w:right="72"/>
            </w:pPr>
            <w:r w:rsidRPr="00F524C2">
              <w:rPr>
                <w:rFonts w:hint="eastAsia"/>
              </w:rPr>
              <w:t>預算數</w:t>
            </w:r>
          </w:p>
        </w:tc>
        <w:tc>
          <w:tcPr>
            <w:tcW w:w="5432" w:type="dxa"/>
            <w:gridSpan w:val="4"/>
            <w:vAlign w:val="center"/>
          </w:tcPr>
          <w:p w14:paraId="5BD21A84" w14:textId="77777777" w:rsidR="003350FB" w:rsidRPr="00F524C2" w:rsidRDefault="003350FB" w:rsidP="00F56BDB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決算數</w:t>
            </w:r>
          </w:p>
        </w:tc>
        <w:tc>
          <w:tcPr>
            <w:tcW w:w="3747" w:type="dxa"/>
            <w:gridSpan w:val="3"/>
            <w:vAlign w:val="center"/>
          </w:tcPr>
          <w:p w14:paraId="26501F2F" w14:textId="77777777" w:rsidR="003350FB" w:rsidRPr="00A138E3" w:rsidRDefault="003350FB" w:rsidP="00F56BDB">
            <w:pPr>
              <w:pStyle w:val="af9"/>
              <w:ind w:leftChars="0" w:left="113" w:right="72"/>
            </w:pPr>
            <w:r w:rsidRPr="00A138E3">
              <w:rPr>
                <w:rFonts w:hint="eastAsia"/>
              </w:rPr>
              <w:t>修正數</w:t>
            </w:r>
          </w:p>
        </w:tc>
        <w:tc>
          <w:tcPr>
            <w:tcW w:w="5528" w:type="dxa"/>
            <w:gridSpan w:val="4"/>
            <w:vAlign w:val="center"/>
          </w:tcPr>
          <w:p w14:paraId="6AC910C2" w14:textId="77777777" w:rsidR="003350FB" w:rsidRPr="00A138E3" w:rsidRDefault="003350FB" w:rsidP="00F56BDB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決算審定數</w:t>
            </w:r>
          </w:p>
        </w:tc>
        <w:tc>
          <w:tcPr>
            <w:tcW w:w="1637" w:type="dxa"/>
            <w:vMerge w:val="restart"/>
            <w:tcBorders>
              <w:right w:val="nil"/>
            </w:tcBorders>
            <w:vAlign w:val="center"/>
          </w:tcPr>
          <w:p w14:paraId="51E4C07C" w14:textId="77777777" w:rsidR="001B26D5" w:rsidRDefault="003350FB" w:rsidP="00F56BDB">
            <w:pPr>
              <w:pStyle w:val="af9"/>
              <w:ind w:leftChars="0" w:left="0" w:rightChars="0" w:right="0"/>
              <w:rPr>
                <w:spacing w:val="-12"/>
                <w:kern w:val="0"/>
              </w:rPr>
            </w:pPr>
            <w:r w:rsidRPr="003C1BFC">
              <w:rPr>
                <w:rFonts w:hint="eastAsia"/>
                <w:spacing w:val="-12"/>
                <w:kern w:val="0"/>
              </w:rPr>
              <w:t>決算審定數與</w:t>
            </w:r>
          </w:p>
          <w:p w14:paraId="6ED4D575" w14:textId="4FB92D3D" w:rsidR="003350FB" w:rsidRPr="001B26D5" w:rsidRDefault="003350FB" w:rsidP="001B26D5">
            <w:pPr>
              <w:pStyle w:val="af9"/>
              <w:ind w:leftChars="0" w:left="0" w:rightChars="0" w:right="0"/>
              <w:rPr>
                <w:spacing w:val="-20"/>
              </w:rPr>
            </w:pPr>
            <w:r w:rsidRPr="003C1BFC">
              <w:rPr>
                <w:rFonts w:hint="eastAsia"/>
                <w:spacing w:val="-12"/>
                <w:kern w:val="0"/>
              </w:rPr>
              <w:t>預</w:t>
            </w:r>
            <w:r w:rsidRPr="0074187C">
              <w:rPr>
                <w:rFonts w:hint="eastAsia"/>
                <w:spacing w:val="-12"/>
                <w:kern w:val="0"/>
              </w:rPr>
              <w:t>算數比較增減</w:t>
            </w:r>
          </w:p>
        </w:tc>
      </w:tr>
      <w:tr w:rsidR="003350FB" w:rsidRPr="00F524C2" w14:paraId="20895AA8" w14:textId="77777777" w:rsidTr="00A841C8">
        <w:trPr>
          <w:cantSplit/>
          <w:trHeight w:val="399"/>
          <w:tblHeader/>
          <w:jc w:val="center"/>
        </w:trPr>
        <w:tc>
          <w:tcPr>
            <w:tcW w:w="370" w:type="dxa"/>
            <w:tcBorders>
              <w:left w:val="nil"/>
            </w:tcBorders>
            <w:vAlign w:val="center"/>
          </w:tcPr>
          <w:p w14:paraId="0DFF7F9C" w14:textId="77777777" w:rsidR="003350FB" w:rsidRPr="00F524C2" w:rsidRDefault="003350FB" w:rsidP="00F56BDB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款</w:t>
            </w:r>
          </w:p>
        </w:tc>
        <w:tc>
          <w:tcPr>
            <w:tcW w:w="370" w:type="dxa"/>
            <w:gridSpan w:val="2"/>
            <w:vAlign w:val="center"/>
          </w:tcPr>
          <w:p w14:paraId="1DCF4ED4" w14:textId="77777777" w:rsidR="003350FB" w:rsidRPr="00F524C2" w:rsidRDefault="003350FB" w:rsidP="00F56BDB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項</w:t>
            </w:r>
          </w:p>
        </w:tc>
        <w:tc>
          <w:tcPr>
            <w:tcW w:w="371" w:type="dxa"/>
            <w:vAlign w:val="center"/>
          </w:tcPr>
          <w:p w14:paraId="350FD59C" w14:textId="77777777" w:rsidR="003350FB" w:rsidRPr="00F524C2" w:rsidRDefault="003350FB" w:rsidP="00F56BDB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目</w:t>
            </w:r>
          </w:p>
        </w:tc>
        <w:tc>
          <w:tcPr>
            <w:tcW w:w="2321" w:type="dxa"/>
            <w:vAlign w:val="center"/>
          </w:tcPr>
          <w:p w14:paraId="3B829D29" w14:textId="77777777" w:rsidR="003350FB" w:rsidRPr="00F524C2" w:rsidRDefault="003350FB" w:rsidP="00F56BDB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名稱</w:t>
            </w:r>
          </w:p>
        </w:tc>
        <w:tc>
          <w:tcPr>
            <w:tcW w:w="1647" w:type="dxa"/>
            <w:vMerge/>
            <w:vAlign w:val="center"/>
          </w:tcPr>
          <w:p w14:paraId="1CD3FF6B" w14:textId="77777777" w:rsidR="003350FB" w:rsidRPr="00F524C2" w:rsidRDefault="003350FB" w:rsidP="00F56BDB">
            <w:pPr>
              <w:pStyle w:val="af9"/>
              <w:ind w:left="72" w:right="72"/>
            </w:pPr>
          </w:p>
        </w:tc>
        <w:tc>
          <w:tcPr>
            <w:tcW w:w="1665" w:type="dxa"/>
            <w:vAlign w:val="center"/>
          </w:tcPr>
          <w:p w14:paraId="0BFA7754" w14:textId="77777777" w:rsidR="003350FB" w:rsidRPr="00F524C2" w:rsidRDefault="003350FB" w:rsidP="00F56BDB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F524C2">
              <w:rPr>
                <w:rFonts w:hint="eastAsia"/>
              </w:rPr>
              <w:t>數</w:t>
            </w:r>
          </w:p>
        </w:tc>
        <w:tc>
          <w:tcPr>
            <w:tcW w:w="1428" w:type="dxa"/>
            <w:vAlign w:val="center"/>
          </w:tcPr>
          <w:p w14:paraId="22C0819F" w14:textId="77777777" w:rsidR="003350FB" w:rsidRPr="00F524C2" w:rsidRDefault="003350FB" w:rsidP="00F56BDB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應收數</w:t>
            </w:r>
          </w:p>
        </w:tc>
        <w:tc>
          <w:tcPr>
            <w:tcW w:w="672" w:type="dxa"/>
            <w:vAlign w:val="center"/>
          </w:tcPr>
          <w:p w14:paraId="4E397BC4" w14:textId="77777777" w:rsidR="003350FB" w:rsidRPr="00D57508" w:rsidRDefault="003350FB" w:rsidP="00F56BDB">
            <w:pPr>
              <w:pStyle w:val="af9"/>
              <w:ind w:leftChars="10" w:left="24" w:rightChars="10" w:right="24"/>
              <w:rPr>
                <w:spacing w:val="-8"/>
              </w:rPr>
            </w:pPr>
            <w:r w:rsidRPr="00D57508">
              <w:rPr>
                <w:rFonts w:hint="eastAsia"/>
                <w:spacing w:val="-8"/>
              </w:rPr>
              <w:t>保留數</w:t>
            </w:r>
          </w:p>
        </w:tc>
        <w:tc>
          <w:tcPr>
            <w:tcW w:w="1667" w:type="dxa"/>
            <w:vAlign w:val="center"/>
          </w:tcPr>
          <w:p w14:paraId="0E4DE13A" w14:textId="77777777" w:rsidR="003350FB" w:rsidRPr="00F524C2" w:rsidRDefault="003350FB" w:rsidP="00F56BDB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合計</w:t>
            </w:r>
          </w:p>
        </w:tc>
        <w:tc>
          <w:tcPr>
            <w:tcW w:w="1479" w:type="dxa"/>
            <w:vAlign w:val="center"/>
          </w:tcPr>
          <w:p w14:paraId="5CC62B6F" w14:textId="77777777" w:rsidR="003350FB" w:rsidRPr="00B04BE6" w:rsidRDefault="003350FB" w:rsidP="00F56BDB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B04BE6">
              <w:rPr>
                <w:rFonts w:hint="eastAsia"/>
              </w:rPr>
              <w:t>數</w:t>
            </w:r>
          </w:p>
        </w:tc>
        <w:tc>
          <w:tcPr>
            <w:tcW w:w="1417" w:type="dxa"/>
            <w:vAlign w:val="center"/>
          </w:tcPr>
          <w:p w14:paraId="397D3876" w14:textId="77777777" w:rsidR="003350FB" w:rsidRPr="00A138E3" w:rsidRDefault="003350FB" w:rsidP="00F56BDB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851" w:type="dxa"/>
            <w:vAlign w:val="center"/>
          </w:tcPr>
          <w:p w14:paraId="13EBD95E" w14:textId="77777777" w:rsidR="003350FB" w:rsidRPr="005E0FCD" w:rsidRDefault="003350FB" w:rsidP="00F56BDB">
            <w:pPr>
              <w:pStyle w:val="af9"/>
              <w:ind w:left="72" w:right="72"/>
              <w:rPr>
                <w:spacing w:val="-12"/>
              </w:rPr>
            </w:pPr>
            <w:r w:rsidRPr="005E0FCD">
              <w:rPr>
                <w:rFonts w:hint="eastAsia"/>
                <w:spacing w:val="-12"/>
              </w:rPr>
              <w:t>保留數</w:t>
            </w:r>
          </w:p>
        </w:tc>
        <w:tc>
          <w:tcPr>
            <w:tcW w:w="1618" w:type="dxa"/>
            <w:vAlign w:val="center"/>
          </w:tcPr>
          <w:p w14:paraId="59FE9E19" w14:textId="77777777" w:rsidR="003350FB" w:rsidRPr="00A138E3" w:rsidRDefault="003350FB" w:rsidP="00F56BDB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A138E3">
              <w:rPr>
                <w:rFonts w:hint="eastAsia"/>
              </w:rPr>
              <w:t>數</w:t>
            </w:r>
          </w:p>
        </w:tc>
        <w:tc>
          <w:tcPr>
            <w:tcW w:w="1217" w:type="dxa"/>
            <w:vAlign w:val="center"/>
          </w:tcPr>
          <w:p w14:paraId="180412B4" w14:textId="77777777" w:rsidR="003350FB" w:rsidRPr="00A138E3" w:rsidRDefault="003350FB" w:rsidP="00F56BDB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992" w:type="dxa"/>
            <w:vAlign w:val="center"/>
          </w:tcPr>
          <w:p w14:paraId="6F4E5343" w14:textId="77777777" w:rsidR="003350FB" w:rsidRPr="00671259" w:rsidRDefault="003350FB" w:rsidP="00F56BDB">
            <w:pPr>
              <w:pStyle w:val="af9"/>
              <w:ind w:left="72" w:right="72"/>
              <w:rPr>
                <w:spacing w:val="-4"/>
              </w:rPr>
            </w:pPr>
            <w:r w:rsidRPr="00671259">
              <w:rPr>
                <w:rFonts w:hint="eastAsia"/>
                <w:spacing w:val="-4"/>
              </w:rPr>
              <w:t>保留數</w:t>
            </w:r>
          </w:p>
        </w:tc>
        <w:tc>
          <w:tcPr>
            <w:tcW w:w="1701" w:type="dxa"/>
            <w:vAlign w:val="center"/>
          </w:tcPr>
          <w:p w14:paraId="2ADD234F" w14:textId="77777777" w:rsidR="003350FB" w:rsidRPr="00A138E3" w:rsidRDefault="003350FB" w:rsidP="00F56BDB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合計</w:t>
            </w:r>
          </w:p>
        </w:tc>
        <w:tc>
          <w:tcPr>
            <w:tcW w:w="1637" w:type="dxa"/>
            <w:vMerge/>
            <w:tcBorders>
              <w:right w:val="nil"/>
            </w:tcBorders>
            <w:vAlign w:val="center"/>
          </w:tcPr>
          <w:p w14:paraId="00A04BD2" w14:textId="77777777" w:rsidR="003350FB" w:rsidRPr="00F524C2" w:rsidRDefault="003350FB" w:rsidP="00F56BDB">
            <w:pPr>
              <w:pStyle w:val="af9"/>
              <w:ind w:left="72" w:right="72"/>
            </w:pPr>
          </w:p>
        </w:tc>
      </w:tr>
      <w:tr w:rsidR="003350FB" w:rsidRPr="00696808" w14:paraId="1E447D57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67AEAE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A531C6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351F2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B82AA" w14:textId="77777777" w:rsidR="003350FB" w:rsidRPr="00696808" w:rsidRDefault="003350FB" w:rsidP="00F56BDB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696808">
              <w:rPr>
                <w:rFonts w:ascii="標楷體" w:hAnsi="標楷體" w:cs="新細明體" w:hint="eastAsia"/>
                <w:b/>
                <w:noProof/>
                <w:sz w:val="20"/>
              </w:rPr>
              <w:t>經常門合計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06DC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2,708,480,507,000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F4F39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3,116,761,638,710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FEE38D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8,780,257,418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C4148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1612D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3,125,541,896,128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C9E0C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222,775,079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C1F00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62,702,591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37CB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354EA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3,116,984,413,789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D5AD7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8,842,960,009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E2CF09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D5973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3,125,827,373,798</w:t>
            </w:r>
          </w:p>
        </w:tc>
        <w:tc>
          <w:tcPr>
            <w:tcW w:w="163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CD47B3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417,346,866,798</w:t>
            </w:r>
          </w:p>
        </w:tc>
      </w:tr>
      <w:tr w:rsidR="003350FB" w:rsidRPr="00696808" w14:paraId="01375192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8927E1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BC232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5E1BE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1E6E1" w14:textId="16A41BE4" w:rsidR="003350FB" w:rsidRPr="00696808" w:rsidRDefault="00B34A7E" w:rsidP="00F56BDB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7F2B90">
              <w:rPr>
                <w:rFonts w:ascii="標楷體" w:hAnsi="標楷體" w:hint="eastAsia"/>
                <w:b/>
                <w:noProof/>
                <w:sz w:val="20"/>
              </w:rPr>
              <w:t>(1.稅   課   收   入)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309B3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2,314,020,000,000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7E835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2,689,755,526,675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3DF8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23A6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878F5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2,689,755,526,675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353788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01EDE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D08E9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DB9973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2,689,755,526,675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9AC392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D760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B4E685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2,689,755,526,675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FC5436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375,735,526,675</w:t>
            </w:r>
          </w:p>
        </w:tc>
      </w:tr>
      <w:tr w:rsidR="003350FB" w:rsidRPr="00696808" w14:paraId="1291FF71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40F91F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696808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2051C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AE939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218AE" w14:textId="77777777" w:rsidR="003350FB" w:rsidRPr="00696808" w:rsidRDefault="003350FB" w:rsidP="00F56BDB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696808">
              <w:rPr>
                <w:rFonts w:ascii="標楷體" w:hAnsi="標楷體" w:cs="新細明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39B769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2,314,020,000,000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3DF5B6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2,689,755,526,675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8144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FF5E89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A66B7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2,689,755,526,675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3561E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B9C5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A38A2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B7612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2,689,755,526,675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D548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F82A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D4E7F6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2,689,755,526,675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D3B34A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375,735,526,675</w:t>
            </w:r>
          </w:p>
        </w:tc>
      </w:tr>
      <w:tr w:rsidR="003350FB" w:rsidRPr="00F524C2" w14:paraId="12F10503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015890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AF3CDD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EDF19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81A2D0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所得稅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FF28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1,419,432,000,000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17431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1,665,329,295,378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7679D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2DF45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2A9E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1,665,329,295,378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C108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51F0B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B893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D12A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1,665,329,295,378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14AA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A25D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B5B6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1,665,329,295,378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BEB9F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245,897,295,378</w:t>
            </w:r>
          </w:p>
        </w:tc>
      </w:tr>
      <w:tr w:rsidR="003350FB" w:rsidRPr="00F524C2" w14:paraId="7A486A04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59F41E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70D4B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5F3C0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4F02E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遺產及贈與稅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EEFF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14,199,000,000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9067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24,607,086,129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8CE9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9E01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630B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24,607,086,129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E7A0F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6FE5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275A6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4916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24,607,086,129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0B617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77AB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C49F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24,607,086,129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4EC0D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10,408,086,129</w:t>
            </w:r>
          </w:p>
        </w:tc>
      </w:tr>
      <w:tr w:rsidR="003350FB" w:rsidRPr="00F524C2" w14:paraId="388FE237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1815F6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0F579C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0BBF6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57A05E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關稅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FF20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149,502,000,000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E4625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160,903,923,959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C6F6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6AA22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DC779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160,903,923,959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E463C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583B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9FD6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EC66F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160,903,923,959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36CAE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2CA2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E2D40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160,903,923,959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EDB6F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11,401,923,959</w:t>
            </w:r>
          </w:p>
        </w:tc>
      </w:tr>
      <w:tr w:rsidR="003350FB" w:rsidRPr="00F524C2" w14:paraId="06319FD9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E62755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FA911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5CC12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F27F51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貨物稅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0B29C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150,127,000,000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EB1F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145,141,536,622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D9E6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1C6A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FDA1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145,141,536,622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4DF51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FC28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5983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D6F8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145,141,536,622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BE64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D3A8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A607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145,141,536,622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43D43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- 4,985,463,378</w:t>
            </w:r>
          </w:p>
        </w:tc>
      </w:tr>
      <w:tr w:rsidR="003350FB" w:rsidRPr="00F524C2" w14:paraId="69E2FF50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CDF517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0421B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34DBFA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7DB51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證券交易稅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D56F9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208,663,000,000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25EFE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288,062,891,161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1762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CE1B4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F8F7E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288,062,891,161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AA6C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D7FC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CD56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2D86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288,062,891,161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401E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D95CF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F96F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288,062,891,161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DE6C0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79,399,891,161</w:t>
            </w:r>
          </w:p>
        </w:tc>
      </w:tr>
      <w:tr w:rsidR="003350FB" w:rsidRPr="00F524C2" w14:paraId="0A6B0629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6997CC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F150FE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CD89F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F1605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期貨交易稅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8C718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7,755,000,000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BBB8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12,800,910,123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61D6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3FAA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4970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12,800,910,123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32C8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0255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E53C7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4D947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12,800,910,123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45A75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B10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DC78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12,800,910,123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9DA26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5,045,910,123</w:t>
            </w:r>
          </w:p>
        </w:tc>
      </w:tr>
      <w:tr w:rsidR="003350FB" w:rsidRPr="00F524C2" w14:paraId="74AB1E71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D7F8BC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6E13B8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F7685D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6B8E8D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菸酒稅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489E1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34,026,000,000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E60DF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31,924,678,610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33B6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B143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28EF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31,924,678,610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737A8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30CDA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4F8C5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C7B05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31,924,678,610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C3A43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7F797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3BFD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31,924,678,610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C4883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- 2,101,321,390</w:t>
            </w:r>
          </w:p>
        </w:tc>
      </w:tr>
      <w:tr w:rsidR="003350FB" w:rsidRPr="00F524C2" w14:paraId="00DF52F9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BBBB2D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89D5E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89E7D4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F9133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特種貨物及勞務稅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21B9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2,802,000,000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8021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6,633,327,051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5B8C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D752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3441B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6,633,327,051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CA7C0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04CAE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88F6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3397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6,633,327,051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F6CA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8434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08960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6,633,327,051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70C26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3,831,327,051</w:t>
            </w:r>
          </w:p>
        </w:tc>
      </w:tr>
      <w:tr w:rsidR="003350FB" w:rsidRPr="00F524C2" w14:paraId="0C806A7B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7ED49B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AEFB7D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F2A5F1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4E13B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營業稅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1925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327,514,000,000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E856F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354,351,877,642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5C49F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8F8B9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EACC0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354,351,877,642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A3623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CDC0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92145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2597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354,351,877,642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F15C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8259B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7A73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354,351,877,642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7964FC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26,837,877,642</w:t>
            </w:r>
          </w:p>
        </w:tc>
      </w:tr>
      <w:tr w:rsidR="003350FB" w:rsidRPr="00696808" w14:paraId="7153C2A6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819F97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43274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07ABD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15C09" w14:textId="77777777" w:rsidR="003350FB" w:rsidRPr="00696808" w:rsidRDefault="003350FB" w:rsidP="00F56BDB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696808">
              <w:rPr>
                <w:rFonts w:ascii="標楷體" w:hAnsi="標楷體" w:cs="新細明體" w:hint="eastAsia"/>
                <w:b/>
                <w:noProof/>
                <w:sz w:val="20"/>
              </w:rPr>
              <w:t>(3.規費及罰款收入)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481A9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80,319,401,000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F19A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93,555,421,867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3896D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2,852,731,014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FF1777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3D88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96,408,152,881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071BB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BE6C48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CE039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2AAE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93,555,421,867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3ECC2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2,852,731,014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EC43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794D0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96,408,152,881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8E40A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16,088,751,881</w:t>
            </w:r>
          </w:p>
        </w:tc>
      </w:tr>
      <w:tr w:rsidR="003350FB" w:rsidRPr="00696808" w14:paraId="7AAA5F61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5F550A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696808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E287E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424AB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AF851D" w14:textId="77777777" w:rsidR="003350FB" w:rsidRPr="00696808" w:rsidRDefault="003350FB" w:rsidP="00F56BDB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696808">
              <w:rPr>
                <w:rFonts w:ascii="標楷體" w:hAnsi="標楷體" w:cs="新細明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2B74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20,544,176,000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ED1ED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29,151,767,180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8398D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1,687,721,566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64C8DD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7A9CD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30,839,488,746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F42FE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19B2C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D934E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8E497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29,151,767,180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A632C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1,687,721,566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5A49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7776A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30,839,488,746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6CF973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10,295,312,746</w:t>
            </w:r>
          </w:p>
        </w:tc>
      </w:tr>
      <w:tr w:rsidR="003350FB" w:rsidRPr="00F524C2" w14:paraId="6AFD2F93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1A0BB0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F5E18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97BA3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D8E98B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罰金罰鍰及怠金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84555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16,461,300,000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CB786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18,186,981,761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7A47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1,094,134,121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C81C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AA8D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19,281,115,882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D521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34FD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9CA6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5FA0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18,186,981,761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6A68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1,094,134,121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E7E5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C2143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19,281,115,882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8E73C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2,819,815,882</w:t>
            </w:r>
          </w:p>
        </w:tc>
      </w:tr>
      <w:tr w:rsidR="003350FB" w:rsidRPr="00F524C2" w14:paraId="3E4D9FD6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170BC6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B57AA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CED919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6B3A5F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沒入及沒收財物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B216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2,971,146,000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2C826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3,889,165,239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335C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127,483,186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83125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4A2C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4,016,648,425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46A3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C220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2B3D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5A59F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3,889,165,239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3ADD5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127,483,186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9D5F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A2B85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4,016,648,425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86468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1,045,502,425</w:t>
            </w:r>
          </w:p>
        </w:tc>
      </w:tr>
      <w:tr w:rsidR="003350FB" w:rsidRPr="00F524C2" w14:paraId="0A9521A6" w14:textId="77777777" w:rsidTr="00084B2A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F99DF3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2D3882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DCD22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137F92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賠償收入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1E54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1,111,730,000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6659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7,075,620,180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C4D2B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466,104,259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45D1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343E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7,541,724,439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517A3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C9924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FC830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BA55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7,075,620,180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2055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466,104,259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3D08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F43AB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7,541,724,439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7E411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6,429,994,439</w:t>
            </w:r>
          </w:p>
        </w:tc>
      </w:tr>
      <w:tr w:rsidR="003350FB" w:rsidRPr="00696808" w14:paraId="3AF2F6E3" w14:textId="77777777" w:rsidTr="00084B2A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638998D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696808">
              <w:rPr>
                <w:rFonts w:ascii="標楷體" w:eastAsia="標楷體" w:hAnsi="標楷體"/>
                <w:b/>
                <w:noProof/>
                <w:sz w:val="20"/>
              </w:rPr>
              <w:t>3</w:t>
            </w:r>
          </w:p>
        </w:tc>
        <w:tc>
          <w:tcPr>
            <w:tcW w:w="3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676B33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88471C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1CF73B" w14:textId="77777777" w:rsidR="003350FB" w:rsidRPr="00696808" w:rsidRDefault="003350FB" w:rsidP="00F56BDB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696808">
              <w:rPr>
                <w:rFonts w:ascii="標楷體" w:hAnsi="標楷體" w:cs="新細明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456827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59,775,225,000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B97237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64,403,654,687</w:t>
            </w: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5F7DDA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1,165,009,448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6BCDD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C3988D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65,568,664,135</w:t>
            </w:r>
          </w:p>
        </w:tc>
        <w:tc>
          <w:tcPr>
            <w:tcW w:w="1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C039F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7C3297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AD826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6F8D9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64,403,654,687</w:t>
            </w: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96D4B5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1,165,009,448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6B0637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DA130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65,568,664,135</w:t>
            </w:r>
          </w:p>
        </w:tc>
        <w:tc>
          <w:tcPr>
            <w:tcW w:w="163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872A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5,793,439,135</w:t>
            </w:r>
          </w:p>
        </w:tc>
      </w:tr>
      <w:tr w:rsidR="003350FB" w:rsidRPr="00F524C2" w14:paraId="5608FE71" w14:textId="77777777" w:rsidTr="00084B2A">
        <w:trPr>
          <w:cantSplit/>
          <w:trHeight w:val="709"/>
          <w:jc w:val="center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5F63F4E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E748D6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E207BF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4FE13D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行政規費收入</w:t>
            </w:r>
          </w:p>
        </w:tc>
        <w:tc>
          <w:tcPr>
            <w:tcW w:w="164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80932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19,593,249,000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199857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21,946,127,371</w:t>
            </w:r>
          </w:p>
        </w:tc>
        <w:tc>
          <w:tcPr>
            <w:tcW w:w="142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A2690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2,259,245</w:t>
            </w: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A4AF0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DB65D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21,948,386,616</w:t>
            </w: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DE380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D183F6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46457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E3AC4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21,946,127,371</w:t>
            </w:r>
          </w:p>
        </w:tc>
        <w:tc>
          <w:tcPr>
            <w:tcW w:w="12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55665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2,259,245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4471D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D1566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21,948,386,616</w:t>
            </w:r>
          </w:p>
        </w:tc>
        <w:tc>
          <w:tcPr>
            <w:tcW w:w="163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ED41F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2,355,137,616</w:t>
            </w:r>
          </w:p>
        </w:tc>
      </w:tr>
      <w:tr w:rsidR="003350FB" w:rsidRPr="00F524C2" w14:paraId="7B4C66E6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162119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09314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71552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9C754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司法規費收入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0A18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6,181,960,000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C0B05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6,744,590,448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3A220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57,069,581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38E66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ECA2A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6,801,660,029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2A11A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F50EA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04A0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5BAB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6,744,590,448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B8470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57,069,581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89EE3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4E54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6,801,660,029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5C0C3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619,700,029</w:t>
            </w:r>
          </w:p>
        </w:tc>
      </w:tr>
      <w:tr w:rsidR="003350FB" w:rsidRPr="00F524C2" w14:paraId="57ED3182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14811D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A9FD3E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6506D8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C465B6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使用規費收入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EB76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34,000,016,000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EE4C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35,712,936,868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AB719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1,105,680,622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31C31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1702C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36,818,617,490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D2850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542D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21226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3147B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35,712,936,868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84AB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1,105,680,622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75FF4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D0241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36,818,617,490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0618A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2,818,601,490</w:t>
            </w:r>
          </w:p>
        </w:tc>
      </w:tr>
      <w:tr w:rsidR="003350FB" w:rsidRPr="00696808" w14:paraId="71A29535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913CE4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9C98C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5EE14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B5698" w14:textId="735FDCCA" w:rsidR="003350FB" w:rsidRPr="00696808" w:rsidRDefault="00B34A7E" w:rsidP="00F56BDB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7F2B90">
              <w:rPr>
                <w:rFonts w:ascii="標楷體" w:hAnsi="標楷體" w:hint="eastAsia"/>
                <w:b/>
                <w:noProof/>
                <w:sz w:val="20"/>
              </w:rPr>
              <w:t>(4.財  產  收  入)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603A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14,519,544,000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95D516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21,252,901,951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C7D2A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772,461,039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FA9BB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54F37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22,025,362,990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CDB9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186,518,129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18EFE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077D43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5D6F1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21,439,420,080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CD4C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772,461,039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C7C77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3F995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22,211,881,119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EAED69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7,692,337,119</w:t>
            </w:r>
          </w:p>
        </w:tc>
      </w:tr>
      <w:tr w:rsidR="003350FB" w:rsidRPr="00696808" w14:paraId="232C8F06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42F7B6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696808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5B27E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3D8083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7FB6E" w14:textId="77777777" w:rsidR="003350FB" w:rsidRPr="00696808" w:rsidRDefault="003350FB" w:rsidP="00F56BDB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696808">
              <w:rPr>
                <w:rFonts w:ascii="標楷體" w:hAnsi="標楷體" w:cs="新細明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F57CA2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14,519,544,000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B2C3E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21,252,901,951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D14B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772,461,039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31D58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881E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22,025,362,990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FCD5D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186,518,129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A5295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2F04D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840C2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21,439,420,080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917D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772,461,039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542C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F0207D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22,211,881,119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1B44D6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7,692,337,119</w:t>
            </w:r>
          </w:p>
        </w:tc>
      </w:tr>
      <w:tr w:rsidR="003350FB" w:rsidRPr="00F524C2" w14:paraId="14D95E4A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F77A561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107007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A684B4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3D9DCB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財產孳息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B5B9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14,110,883,000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56CBA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20,688,153,838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FF79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755,637,481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5B77D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0335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21,443,791,319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F579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8,437,363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02FC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5725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FF19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20,696,591,201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33BEA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755,637,481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5676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DB64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21,452,228,682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47DC4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7,341,345,682</w:t>
            </w:r>
          </w:p>
        </w:tc>
      </w:tr>
      <w:tr w:rsidR="003350FB" w:rsidRPr="00F524C2" w14:paraId="5D9BEC49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30AF5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83D2E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E0085F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DE553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廢舊物資售價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437F9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408,661,000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18C0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564,748,113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6DFA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16,823,558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1E2EE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B3B9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581,571,671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94B7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178,080,766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40347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9DA8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B22FD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742,828,879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1EBB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16,823,558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1C0C6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14349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759,652,437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31692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350,991,437</w:t>
            </w:r>
          </w:p>
        </w:tc>
      </w:tr>
      <w:tr w:rsidR="003350FB" w:rsidRPr="00696808" w14:paraId="0863C072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C494AC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85065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0F839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BF9221" w14:textId="77777777" w:rsidR="003350FB" w:rsidRPr="00696808" w:rsidRDefault="003350FB" w:rsidP="00F56BDB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696808">
              <w:rPr>
                <w:rFonts w:ascii="標楷體" w:hAnsi="標楷體" w:cs="新細明體" w:hint="eastAsia"/>
                <w:b/>
                <w:noProof/>
                <w:sz w:val="20"/>
              </w:rPr>
              <w:t>(2.營業盈餘及事業收入)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55B348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287,180,735,000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CBD34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274,367,024,526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644C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4,921,221,839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A7B23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2C19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279,288,246,365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86E9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57FA1D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62,702,591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230126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00E1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274,367,024,526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A1306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4,983,924,430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8B8B5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29E0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279,350,948,956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A5DEDE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- 7,829,786,044</w:t>
            </w:r>
          </w:p>
        </w:tc>
      </w:tr>
      <w:tr w:rsidR="003350FB" w:rsidRPr="00696808" w14:paraId="716D93D7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DA8810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696808">
              <w:rPr>
                <w:rFonts w:ascii="標楷體" w:eastAsia="標楷體" w:hAnsi="標楷體"/>
                <w:b/>
                <w:noProof/>
                <w:sz w:val="20"/>
              </w:rPr>
              <w:t>5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2C5EC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8FCF2C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B75B2" w14:textId="77777777" w:rsidR="003350FB" w:rsidRPr="00696808" w:rsidRDefault="003350FB" w:rsidP="00F56BDB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696808">
              <w:rPr>
                <w:rFonts w:ascii="標楷體" w:hAnsi="標楷體" w:cs="新細明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AEF5A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287,180,735,000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3905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274,367,024,526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43C2E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4,921,221,839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598D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61C32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279,288,246,365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46FC7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C0CEF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62,702,591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D0402E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3B00D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274,367,024,526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D54E3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4,983,924,430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E554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9F283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279,350,948,956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2C9592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- 7,829,786,044</w:t>
            </w:r>
          </w:p>
        </w:tc>
      </w:tr>
      <w:tr w:rsidR="003350FB" w:rsidRPr="00F524C2" w14:paraId="4F9DDBF3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CD902D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0C592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4846DC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D33113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營業基金盈餘繳庫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0E86D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224,931,453,000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8816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218,588,529,790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696AA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4,921,221,839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2DED9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FF6D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223,509,751,629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AE942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76F03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62,702,591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A497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11523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218,588,529,790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8AF43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4,983,924,430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8010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DD418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223,572,454,220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28219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- 1,358,998,780</w:t>
            </w:r>
          </w:p>
        </w:tc>
      </w:tr>
      <w:tr w:rsidR="003350FB" w:rsidRPr="00F524C2" w14:paraId="1068A796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0BCC4B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A96357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4D174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4289B" w14:textId="77777777" w:rsidR="003350FB" w:rsidRPr="00FA0EBE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pacing w:val="-20"/>
                <w:sz w:val="20"/>
              </w:rPr>
            </w:pPr>
            <w:r w:rsidRPr="00FA0EBE">
              <w:rPr>
                <w:rFonts w:ascii="標楷體" w:hAnsi="標楷體" w:cs="新細明體" w:hint="eastAsia"/>
                <w:noProof/>
                <w:spacing w:val="-20"/>
                <w:sz w:val="20"/>
              </w:rPr>
              <w:t>非營業特種基金賸餘繳庫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6978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32,466,786,000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EF77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32,466,786,000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598F7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28BC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8EAD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32,466,786,000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637F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CE9E6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9ED55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C40C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32,466,786,000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EE78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04944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98C7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32,466,786,000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4F547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3350FB" w:rsidRPr="00F524C2" w14:paraId="3C1C673E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F1E21D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7C23FC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D7642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E7141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投資收益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BBC0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29,782,496,000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2A3F1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23,311,708,736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C29B8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D4C1B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93EA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23,311,708,736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4B7E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0C83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E3DB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1D3B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23,311,708,736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D31B1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C25F5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D0C30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23,311,708,736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DD7D53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- 6,470,787,264</w:t>
            </w:r>
          </w:p>
        </w:tc>
      </w:tr>
      <w:tr w:rsidR="003350FB" w:rsidRPr="00696808" w14:paraId="5230DF4E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B18673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FA3D9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D8CE7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D36849" w14:textId="63CD4D97" w:rsidR="003350FB" w:rsidRPr="00696808" w:rsidRDefault="00B34A7E" w:rsidP="00F56BDB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7F2B90">
              <w:rPr>
                <w:rFonts w:ascii="標楷體" w:hAnsi="標楷體" w:hint="eastAsia"/>
                <w:b/>
                <w:noProof/>
                <w:sz w:val="20"/>
              </w:rPr>
              <w:t>(5.其  他  收  入)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4A7B8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12,440,827,000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B2E03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37,830,763,691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5145F2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233,843,526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5413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D293F9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38,064,607,217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38083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36,256,950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5FF3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E160A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044BE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37,867,020,641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F9EEF5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233,843,526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512736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A2658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38,100,864,167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7DF51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25,660,037,167</w:t>
            </w:r>
          </w:p>
        </w:tc>
      </w:tr>
      <w:tr w:rsidR="003350FB" w:rsidRPr="00696808" w14:paraId="2D5CB2EB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F38CA7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696808">
              <w:rPr>
                <w:rFonts w:ascii="標楷體" w:eastAsia="標楷體" w:hAnsi="標楷體"/>
                <w:b/>
                <w:noProof/>
                <w:sz w:val="20"/>
              </w:rPr>
              <w:t>6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7A9ED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EB8F9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AF410" w14:textId="77777777" w:rsidR="003350FB" w:rsidRPr="00696808" w:rsidRDefault="003350FB" w:rsidP="00F56BDB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696808">
              <w:rPr>
                <w:rFonts w:ascii="標楷體" w:hAnsi="標楷體" w:cs="新細明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1C7D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4CDF5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1,194,401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0208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8DEAC9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74FCE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1,194,401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63819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31ABA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D55752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3A11B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1,194,401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86B1E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C21D5D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ED4CDA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1,194,401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AA3FC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1,194,401</w:t>
            </w:r>
          </w:p>
        </w:tc>
      </w:tr>
      <w:tr w:rsidR="003350FB" w:rsidRPr="00F524C2" w14:paraId="539E2495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48B91C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F25BE8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BCD356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44E0D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捐獻收入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3315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8068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1,194,401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E7C6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97208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C6F1B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1,194,401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304A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46E72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E33C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65CF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1,194,401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198EF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DFFF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1214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1,194,401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285D73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1,194,401</w:t>
            </w:r>
          </w:p>
        </w:tc>
      </w:tr>
      <w:tr w:rsidR="003350FB" w:rsidRPr="00696808" w14:paraId="27565B97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EE4C88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696808">
              <w:rPr>
                <w:rFonts w:ascii="標楷體" w:eastAsia="標楷體" w:hAnsi="標楷體"/>
                <w:b/>
                <w:noProof/>
                <w:sz w:val="20"/>
              </w:rPr>
              <w:t>7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AE687" w14:textId="77777777" w:rsidR="003350FB" w:rsidRPr="00696808" w:rsidRDefault="003350FB" w:rsidP="00F56BDB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6AC340" w14:textId="77777777" w:rsidR="003350FB" w:rsidRPr="00696808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151FC" w14:textId="77777777" w:rsidR="003350FB" w:rsidRPr="00696808" w:rsidRDefault="003350FB" w:rsidP="00F56BDB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696808">
              <w:rPr>
                <w:rFonts w:ascii="標楷體" w:hAnsi="標楷體" w:cs="新細明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2DAF6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12,440,827,000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D6BB8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37,829,569,290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3F6D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233,843,526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808E2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B8E3F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38,063,412,816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CD351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36,256,950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3886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4467C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50DAF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37,865,826,240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C0580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233,843,526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BD0F2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ABBEC4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38,099,669,766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C2196D" w14:textId="77777777" w:rsidR="003350FB" w:rsidRPr="00696808" w:rsidRDefault="003350FB" w:rsidP="00F56BDB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696808">
              <w:rPr>
                <w:rFonts w:hAnsi="細明體"/>
                <w:b/>
                <w:noProof/>
                <w:spacing w:val="-6"/>
                <w:sz w:val="20"/>
              </w:rPr>
              <w:t>25,658,842,766</w:t>
            </w:r>
          </w:p>
        </w:tc>
      </w:tr>
      <w:tr w:rsidR="003350FB" w:rsidRPr="00F524C2" w14:paraId="0A3D52C3" w14:textId="77777777" w:rsidTr="00A841C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048666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A4C907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C0E072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F3328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學雜費收入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A52C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67,248,000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16A6E8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20,251,248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E13F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16E35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DC1F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20,251,248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5805D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E4D78D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2E433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D687A7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20,251,248</w:t>
            </w: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1EDB40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CDE7F6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8ADA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20,251,248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3B692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- 46,996,752</w:t>
            </w:r>
          </w:p>
        </w:tc>
      </w:tr>
      <w:tr w:rsidR="003350FB" w:rsidRPr="00F524C2" w14:paraId="5D5D8674" w14:textId="77777777" w:rsidTr="003255C9">
        <w:trPr>
          <w:cantSplit/>
          <w:trHeight w:val="551"/>
          <w:jc w:val="center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D9CBDA8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24C66D" w14:textId="77777777" w:rsidR="003350FB" w:rsidRPr="00E0133C" w:rsidRDefault="003350FB" w:rsidP="00F56BDB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DD08C1" w14:textId="77777777" w:rsidR="003350FB" w:rsidRPr="00E0133C" w:rsidRDefault="003350FB" w:rsidP="00F56BDB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526DE0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A5C70E" w14:textId="77777777" w:rsidR="003350FB" w:rsidRPr="00E0133C" w:rsidRDefault="003350FB" w:rsidP="00F56BDB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526DE0">
              <w:rPr>
                <w:rFonts w:ascii="標楷體" w:hAnsi="標楷體" w:cs="新細明體" w:hint="eastAsia"/>
                <w:noProof/>
                <w:sz w:val="20"/>
              </w:rPr>
              <w:t>雜項收入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D23023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12,373,579,000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8D9691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37,809,318,042</w:t>
            </w: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D6091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233,843,526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26F3E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686C4B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38,043,161,568</w:t>
            </w:r>
          </w:p>
        </w:tc>
        <w:tc>
          <w:tcPr>
            <w:tcW w:w="1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0F3EA2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36,256,950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E287F9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871AFF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C2383AE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37,845,574,992</w:t>
            </w: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7F51EC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233,843,526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76AEE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211B3A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38,079,418,518</w:t>
            </w:r>
          </w:p>
        </w:tc>
        <w:tc>
          <w:tcPr>
            <w:tcW w:w="163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E6034" w14:textId="77777777" w:rsidR="003350FB" w:rsidRPr="00E0133C" w:rsidRDefault="003350FB" w:rsidP="00F56BDB">
            <w:pPr>
              <w:pStyle w:val="31"/>
              <w:rPr>
                <w:rFonts w:hAnsi="細明體"/>
                <w:spacing w:val="-6"/>
                <w:sz w:val="20"/>
              </w:rPr>
            </w:pPr>
            <w:r w:rsidRPr="00526DE0">
              <w:rPr>
                <w:rFonts w:hAnsi="細明體"/>
                <w:noProof/>
                <w:spacing w:val="-6"/>
                <w:sz w:val="20"/>
              </w:rPr>
              <w:t>25,705,839,518</w:t>
            </w:r>
          </w:p>
        </w:tc>
      </w:tr>
    </w:tbl>
    <w:p w14:paraId="5C2400B0" w14:textId="3A6033B8" w:rsidR="0071282D" w:rsidRPr="0071282D" w:rsidRDefault="0071282D" w:rsidP="003255C9">
      <w:pPr>
        <w:tabs>
          <w:tab w:val="left" w:pos="13770"/>
        </w:tabs>
      </w:pPr>
    </w:p>
    <w:sectPr w:rsidR="0071282D" w:rsidRPr="0071282D" w:rsidSect="000F15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567" w:right="1418" w:bottom="567" w:left="1418" w:header="1021" w:footer="737" w:gutter="284"/>
      <w:pgNumType w:start="19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1F99E" w14:textId="77777777" w:rsidR="003350FB" w:rsidRDefault="003350FB">
      <w:r>
        <w:separator/>
      </w:r>
    </w:p>
  </w:endnote>
  <w:endnote w:type="continuationSeparator" w:id="0">
    <w:p w14:paraId="198B1D4F" w14:textId="77777777" w:rsidR="003350FB" w:rsidRDefault="0033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Arial Unicode MS"/>
    <w:panose1 w:val="020B0604020202020204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0285" w14:textId="77777777" w:rsidR="00EA6465" w:rsidRDefault="000C092F" w:rsidP="00FD5835">
    <w:pPr>
      <w:pStyle w:val="a5"/>
      <w:ind w:right="360" w:firstLine="360"/>
      <w:jc w:val="center"/>
    </w:pPr>
    <w:r w:rsidRPr="00355738">
      <w:rPr>
        <w:rFonts w:ascii="標楷體" w:eastAsia="標楷體" w:hAnsi="標楷體" w:hint="eastAsia"/>
      </w:rPr>
      <w:t>己</w:t>
    </w:r>
    <w:r w:rsidR="00EA6465" w:rsidRPr="003C08EA">
      <w:rPr>
        <w:rFonts w:ascii="標楷體" w:eastAsia="標楷體" w:hAnsi="標楷體" w:hint="eastAsia"/>
      </w:rPr>
      <w:t>－</w:t>
    </w:r>
    <w:r w:rsidR="00EA6465" w:rsidRPr="003C08EA">
      <w:rPr>
        <w:rStyle w:val="a8"/>
        <w:rFonts w:ascii="標楷體" w:eastAsia="標楷體" w:hAnsi="標楷體"/>
      </w:rPr>
      <w:fldChar w:fldCharType="begin"/>
    </w:r>
    <w:r w:rsidR="00EA6465" w:rsidRPr="003C08EA">
      <w:rPr>
        <w:rStyle w:val="a8"/>
        <w:rFonts w:ascii="標楷體" w:eastAsia="標楷體" w:hAnsi="標楷體"/>
      </w:rPr>
      <w:instrText xml:space="preserve"> PAGE </w:instrText>
    </w:r>
    <w:r w:rsidR="00EA6465" w:rsidRPr="003C08EA">
      <w:rPr>
        <w:rStyle w:val="a8"/>
        <w:rFonts w:ascii="標楷體" w:eastAsia="標楷體" w:hAnsi="標楷體"/>
      </w:rPr>
      <w:fldChar w:fldCharType="separate"/>
    </w:r>
    <w:r w:rsidR="00064E1A">
      <w:rPr>
        <w:rStyle w:val="a8"/>
        <w:rFonts w:ascii="標楷體" w:eastAsia="標楷體" w:hAnsi="標楷體"/>
        <w:noProof/>
      </w:rPr>
      <w:t>20</w:t>
    </w:r>
    <w:r w:rsidR="00EA6465" w:rsidRPr="003C08EA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EFB9C" w14:textId="78FD3C5A" w:rsidR="00EA6465" w:rsidRDefault="00EA2BB8" w:rsidP="00FD5835">
    <w:pPr>
      <w:pStyle w:val="a5"/>
      <w:ind w:right="360" w:firstLine="360"/>
      <w:jc w:val="center"/>
    </w:pPr>
    <w:r>
      <w:rPr>
        <w:rFonts w:hint="eastAsia"/>
      </w:rPr>
      <w:t>1</w:t>
    </w:r>
    <w:r>
      <w:t>0-2-2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748EA" w14:textId="4EFDABAA" w:rsidR="0071282D" w:rsidRDefault="00EA2BB8" w:rsidP="00EA2BB8">
    <w:pPr>
      <w:pStyle w:val="a5"/>
      <w:jc w:val="center"/>
    </w:pPr>
    <w:r>
      <w:rPr>
        <w:rFonts w:hint="eastAsia"/>
      </w:rPr>
      <w:t>1</w:t>
    </w:r>
    <w:r>
      <w:t>0-2-1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5DFC" w14:textId="77777777" w:rsidR="003350FB" w:rsidRDefault="003350FB">
      <w:r>
        <w:separator/>
      </w:r>
    </w:p>
  </w:footnote>
  <w:footnote w:type="continuationSeparator" w:id="0">
    <w:p w14:paraId="6E1C9A9F" w14:textId="77777777" w:rsidR="003350FB" w:rsidRDefault="00335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FA7C1" w14:textId="77777777" w:rsidR="00EA6465" w:rsidRPr="00F05AF4" w:rsidRDefault="00EA6465" w:rsidP="004E2604">
    <w:pPr>
      <w:pStyle w:val="a3"/>
    </w:pPr>
    <w:r>
      <w:t xml:space="preserve">  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BB7C" w14:textId="586EE444" w:rsidR="0003415E" w:rsidRDefault="0003415E" w:rsidP="0003415E">
    <w:pPr>
      <w:pStyle w:val="a3"/>
      <w:jc w:val="center"/>
    </w:pP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中華民國</w:t>
    </w:r>
    <w:r w:rsidR="0071282D" w:rsidRPr="0071282D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113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年度中央政府總決算歲入來源別</w:t>
    </w:r>
    <w:r w:rsidR="0071282D" w:rsidRPr="0071282D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經常門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決算審定數總表</w:t>
    </w:r>
    <w:r w:rsidRPr="0003415E">
      <w:rPr>
        <w:rFonts w:ascii="標楷體" w:eastAsia="標楷體" w:hAnsi="標楷體" w:hint="eastAsia"/>
        <w:sz w:val="24"/>
        <w:szCs w:val="24"/>
      </w:rPr>
      <w:t>（續）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A58ED" w14:textId="37DABD62" w:rsidR="0003415E" w:rsidRPr="0003415E" w:rsidRDefault="0003415E" w:rsidP="0003415E">
    <w:pPr>
      <w:pStyle w:val="a3"/>
      <w:jc w:val="center"/>
      <w:rPr>
        <w:rFonts w:ascii="標楷體" w:eastAsia="標楷體" w:hAnsi="標楷體"/>
        <w:b/>
        <w:bCs/>
        <w:spacing w:val="120"/>
        <w:sz w:val="36"/>
        <w:szCs w:val="36"/>
      </w:rPr>
    </w:pP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中華民國</w:t>
    </w:r>
    <w:r w:rsidR="0071282D" w:rsidRPr="0071282D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113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年度中央政府總決算歲入來源別</w:t>
    </w:r>
    <w:r w:rsidR="0071282D" w:rsidRPr="0071282D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經常門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歲入來源別經常門決算審定數總表(提要表)\歲入來源別決算審定數總表A3.doc"/>
  </w:mailMerge>
  <w:defaultTabStop w:val="36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0FB"/>
    <w:rsid w:val="00001DEC"/>
    <w:rsid w:val="000101B3"/>
    <w:rsid w:val="00010AE8"/>
    <w:rsid w:val="00011ED9"/>
    <w:rsid w:val="00012AA1"/>
    <w:rsid w:val="00014F4B"/>
    <w:rsid w:val="00017FB2"/>
    <w:rsid w:val="00022ED2"/>
    <w:rsid w:val="00030A62"/>
    <w:rsid w:val="00030BB4"/>
    <w:rsid w:val="0003415E"/>
    <w:rsid w:val="000361BB"/>
    <w:rsid w:val="00040276"/>
    <w:rsid w:val="0004052A"/>
    <w:rsid w:val="00050592"/>
    <w:rsid w:val="00056F47"/>
    <w:rsid w:val="00057A5D"/>
    <w:rsid w:val="00057AB5"/>
    <w:rsid w:val="00061A38"/>
    <w:rsid w:val="000636B3"/>
    <w:rsid w:val="00064E1A"/>
    <w:rsid w:val="000673E7"/>
    <w:rsid w:val="00067532"/>
    <w:rsid w:val="0007347F"/>
    <w:rsid w:val="00083A01"/>
    <w:rsid w:val="00084B2A"/>
    <w:rsid w:val="000866E9"/>
    <w:rsid w:val="00091976"/>
    <w:rsid w:val="00096AB8"/>
    <w:rsid w:val="0009739A"/>
    <w:rsid w:val="00097885"/>
    <w:rsid w:val="00097E69"/>
    <w:rsid w:val="000A0F5C"/>
    <w:rsid w:val="000A4417"/>
    <w:rsid w:val="000B0E44"/>
    <w:rsid w:val="000C092F"/>
    <w:rsid w:val="000C3FE4"/>
    <w:rsid w:val="000D3ED1"/>
    <w:rsid w:val="000E033F"/>
    <w:rsid w:val="000E1389"/>
    <w:rsid w:val="000E6160"/>
    <w:rsid w:val="000E6611"/>
    <w:rsid w:val="000E7A4F"/>
    <w:rsid w:val="000F1524"/>
    <w:rsid w:val="000F15EF"/>
    <w:rsid w:val="000F4A95"/>
    <w:rsid w:val="00105653"/>
    <w:rsid w:val="00105A02"/>
    <w:rsid w:val="0011008E"/>
    <w:rsid w:val="00112E65"/>
    <w:rsid w:val="00113C64"/>
    <w:rsid w:val="00114B59"/>
    <w:rsid w:val="00124D9D"/>
    <w:rsid w:val="00127960"/>
    <w:rsid w:val="00130A45"/>
    <w:rsid w:val="0013145A"/>
    <w:rsid w:val="00135B2A"/>
    <w:rsid w:val="0013618F"/>
    <w:rsid w:val="001426C8"/>
    <w:rsid w:val="00142D23"/>
    <w:rsid w:val="001435D1"/>
    <w:rsid w:val="001448B9"/>
    <w:rsid w:val="00150BF5"/>
    <w:rsid w:val="00155673"/>
    <w:rsid w:val="00162CF5"/>
    <w:rsid w:val="001709E7"/>
    <w:rsid w:val="00170E15"/>
    <w:rsid w:val="001715C9"/>
    <w:rsid w:val="001722F4"/>
    <w:rsid w:val="001770D1"/>
    <w:rsid w:val="00177AF9"/>
    <w:rsid w:val="001810C8"/>
    <w:rsid w:val="00191FDA"/>
    <w:rsid w:val="001922DE"/>
    <w:rsid w:val="0019393B"/>
    <w:rsid w:val="00195CE6"/>
    <w:rsid w:val="001A12FB"/>
    <w:rsid w:val="001A2B79"/>
    <w:rsid w:val="001A33A8"/>
    <w:rsid w:val="001A33AF"/>
    <w:rsid w:val="001A4004"/>
    <w:rsid w:val="001B1A9D"/>
    <w:rsid w:val="001B26D5"/>
    <w:rsid w:val="001B393E"/>
    <w:rsid w:val="001B4577"/>
    <w:rsid w:val="001B684E"/>
    <w:rsid w:val="001B6A55"/>
    <w:rsid w:val="001B763E"/>
    <w:rsid w:val="001C3575"/>
    <w:rsid w:val="001D2402"/>
    <w:rsid w:val="001E161A"/>
    <w:rsid w:val="001E2E1A"/>
    <w:rsid w:val="001E3012"/>
    <w:rsid w:val="001E5DB3"/>
    <w:rsid w:val="001F1605"/>
    <w:rsid w:val="001F2258"/>
    <w:rsid w:val="001F58CF"/>
    <w:rsid w:val="001F634C"/>
    <w:rsid w:val="001F75D8"/>
    <w:rsid w:val="00200BFA"/>
    <w:rsid w:val="00202CB2"/>
    <w:rsid w:val="002049B6"/>
    <w:rsid w:val="002059AE"/>
    <w:rsid w:val="00206FE6"/>
    <w:rsid w:val="0020713F"/>
    <w:rsid w:val="00215D88"/>
    <w:rsid w:val="00222438"/>
    <w:rsid w:val="002317B3"/>
    <w:rsid w:val="00233AB1"/>
    <w:rsid w:val="00237091"/>
    <w:rsid w:val="0024293E"/>
    <w:rsid w:val="00245CBC"/>
    <w:rsid w:val="00253573"/>
    <w:rsid w:val="00253686"/>
    <w:rsid w:val="00253853"/>
    <w:rsid w:val="00256B46"/>
    <w:rsid w:val="002750F0"/>
    <w:rsid w:val="00277F86"/>
    <w:rsid w:val="00294CE0"/>
    <w:rsid w:val="002A4C35"/>
    <w:rsid w:val="002B02A1"/>
    <w:rsid w:val="002B070D"/>
    <w:rsid w:val="002B267B"/>
    <w:rsid w:val="002B4256"/>
    <w:rsid w:val="002B56E2"/>
    <w:rsid w:val="002B7E12"/>
    <w:rsid w:val="002C4032"/>
    <w:rsid w:val="002C54EC"/>
    <w:rsid w:val="002C6914"/>
    <w:rsid w:val="002D523E"/>
    <w:rsid w:val="002E0EBA"/>
    <w:rsid w:val="002E548D"/>
    <w:rsid w:val="002F3253"/>
    <w:rsid w:val="002F444C"/>
    <w:rsid w:val="0030397B"/>
    <w:rsid w:val="00304B53"/>
    <w:rsid w:val="00307925"/>
    <w:rsid w:val="00311901"/>
    <w:rsid w:val="00324432"/>
    <w:rsid w:val="0032535B"/>
    <w:rsid w:val="003255C9"/>
    <w:rsid w:val="00325932"/>
    <w:rsid w:val="003350FB"/>
    <w:rsid w:val="00340FF2"/>
    <w:rsid w:val="00345979"/>
    <w:rsid w:val="00345A2A"/>
    <w:rsid w:val="00353111"/>
    <w:rsid w:val="003552FB"/>
    <w:rsid w:val="00355FA5"/>
    <w:rsid w:val="00356D3E"/>
    <w:rsid w:val="00361E66"/>
    <w:rsid w:val="003627DB"/>
    <w:rsid w:val="00373661"/>
    <w:rsid w:val="00375032"/>
    <w:rsid w:val="00376A93"/>
    <w:rsid w:val="00383AC0"/>
    <w:rsid w:val="00386BA2"/>
    <w:rsid w:val="003904AD"/>
    <w:rsid w:val="00395EDF"/>
    <w:rsid w:val="003A0434"/>
    <w:rsid w:val="003A495B"/>
    <w:rsid w:val="003B652E"/>
    <w:rsid w:val="003C08EA"/>
    <w:rsid w:val="003C1BFC"/>
    <w:rsid w:val="003C1E6B"/>
    <w:rsid w:val="003C235A"/>
    <w:rsid w:val="003C6F68"/>
    <w:rsid w:val="003D5790"/>
    <w:rsid w:val="003D6C3F"/>
    <w:rsid w:val="003E04AE"/>
    <w:rsid w:val="003E068A"/>
    <w:rsid w:val="003E0A76"/>
    <w:rsid w:val="003E3991"/>
    <w:rsid w:val="003E4351"/>
    <w:rsid w:val="003E5703"/>
    <w:rsid w:val="003E7C7C"/>
    <w:rsid w:val="003F10AE"/>
    <w:rsid w:val="003F1209"/>
    <w:rsid w:val="003F2D6B"/>
    <w:rsid w:val="003F33F2"/>
    <w:rsid w:val="0040347A"/>
    <w:rsid w:val="00404999"/>
    <w:rsid w:val="00405BBE"/>
    <w:rsid w:val="004070A0"/>
    <w:rsid w:val="0041314D"/>
    <w:rsid w:val="00415E06"/>
    <w:rsid w:val="00421485"/>
    <w:rsid w:val="00426694"/>
    <w:rsid w:val="00427419"/>
    <w:rsid w:val="00437CF4"/>
    <w:rsid w:val="00441655"/>
    <w:rsid w:val="00444E0A"/>
    <w:rsid w:val="00450146"/>
    <w:rsid w:val="004533A0"/>
    <w:rsid w:val="0045479B"/>
    <w:rsid w:val="00460436"/>
    <w:rsid w:val="00462A1C"/>
    <w:rsid w:val="00465E29"/>
    <w:rsid w:val="00466D60"/>
    <w:rsid w:val="00475378"/>
    <w:rsid w:val="004760D5"/>
    <w:rsid w:val="0047618F"/>
    <w:rsid w:val="00477129"/>
    <w:rsid w:val="00481D92"/>
    <w:rsid w:val="00483427"/>
    <w:rsid w:val="004848F6"/>
    <w:rsid w:val="004910D1"/>
    <w:rsid w:val="004918ED"/>
    <w:rsid w:val="004A1155"/>
    <w:rsid w:val="004A45DB"/>
    <w:rsid w:val="004A505A"/>
    <w:rsid w:val="004B32F5"/>
    <w:rsid w:val="004B509E"/>
    <w:rsid w:val="004D0D0B"/>
    <w:rsid w:val="004D5AB0"/>
    <w:rsid w:val="004D6D23"/>
    <w:rsid w:val="004D70BA"/>
    <w:rsid w:val="004D7426"/>
    <w:rsid w:val="004E02BA"/>
    <w:rsid w:val="004E0BF6"/>
    <w:rsid w:val="004E2604"/>
    <w:rsid w:val="004E7AD4"/>
    <w:rsid w:val="004E7C98"/>
    <w:rsid w:val="004F00B9"/>
    <w:rsid w:val="004F0228"/>
    <w:rsid w:val="004F1AEC"/>
    <w:rsid w:val="004F3841"/>
    <w:rsid w:val="004F6EF1"/>
    <w:rsid w:val="005059BE"/>
    <w:rsid w:val="0051001C"/>
    <w:rsid w:val="00517B76"/>
    <w:rsid w:val="0052522E"/>
    <w:rsid w:val="00532608"/>
    <w:rsid w:val="005331FA"/>
    <w:rsid w:val="00533785"/>
    <w:rsid w:val="0053381A"/>
    <w:rsid w:val="005367AA"/>
    <w:rsid w:val="0054642F"/>
    <w:rsid w:val="00550733"/>
    <w:rsid w:val="00551A61"/>
    <w:rsid w:val="00560239"/>
    <w:rsid w:val="00570442"/>
    <w:rsid w:val="00573760"/>
    <w:rsid w:val="005765E9"/>
    <w:rsid w:val="00576B0C"/>
    <w:rsid w:val="00576D11"/>
    <w:rsid w:val="00577E65"/>
    <w:rsid w:val="0058080A"/>
    <w:rsid w:val="0058139F"/>
    <w:rsid w:val="00584E36"/>
    <w:rsid w:val="005864C9"/>
    <w:rsid w:val="00587DBF"/>
    <w:rsid w:val="005914A1"/>
    <w:rsid w:val="005A067B"/>
    <w:rsid w:val="005A0BF7"/>
    <w:rsid w:val="005A6976"/>
    <w:rsid w:val="005B4725"/>
    <w:rsid w:val="005B4B67"/>
    <w:rsid w:val="005B7FAF"/>
    <w:rsid w:val="005C0402"/>
    <w:rsid w:val="005C22C8"/>
    <w:rsid w:val="005D0632"/>
    <w:rsid w:val="005D209A"/>
    <w:rsid w:val="005D6F2D"/>
    <w:rsid w:val="005D6FB5"/>
    <w:rsid w:val="005E0FCD"/>
    <w:rsid w:val="005E34BF"/>
    <w:rsid w:val="005E6F21"/>
    <w:rsid w:val="005F0325"/>
    <w:rsid w:val="005F217B"/>
    <w:rsid w:val="005F4A50"/>
    <w:rsid w:val="005F7327"/>
    <w:rsid w:val="006002BD"/>
    <w:rsid w:val="006047DA"/>
    <w:rsid w:val="00605E95"/>
    <w:rsid w:val="00622386"/>
    <w:rsid w:val="006250E6"/>
    <w:rsid w:val="00633514"/>
    <w:rsid w:val="006349E4"/>
    <w:rsid w:val="006355BA"/>
    <w:rsid w:val="00635E68"/>
    <w:rsid w:val="006425BA"/>
    <w:rsid w:val="006447C2"/>
    <w:rsid w:val="006617EA"/>
    <w:rsid w:val="00662ADD"/>
    <w:rsid w:val="0066509C"/>
    <w:rsid w:val="00671259"/>
    <w:rsid w:val="00672F43"/>
    <w:rsid w:val="006735DD"/>
    <w:rsid w:val="006738A3"/>
    <w:rsid w:val="006779FF"/>
    <w:rsid w:val="00682D1F"/>
    <w:rsid w:val="00682F10"/>
    <w:rsid w:val="006834AD"/>
    <w:rsid w:val="00684DCB"/>
    <w:rsid w:val="006A18E1"/>
    <w:rsid w:val="006A59FA"/>
    <w:rsid w:val="006A6D8D"/>
    <w:rsid w:val="006B5CE8"/>
    <w:rsid w:val="006C24BD"/>
    <w:rsid w:val="006C42CF"/>
    <w:rsid w:val="006C6872"/>
    <w:rsid w:val="006C77B9"/>
    <w:rsid w:val="006D3BBE"/>
    <w:rsid w:val="006D75E7"/>
    <w:rsid w:val="006E06A9"/>
    <w:rsid w:val="006F56FB"/>
    <w:rsid w:val="006F71EE"/>
    <w:rsid w:val="00711225"/>
    <w:rsid w:val="00711DC3"/>
    <w:rsid w:val="0071282D"/>
    <w:rsid w:val="00712831"/>
    <w:rsid w:val="00721C1A"/>
    <w:rsid w:val="00723D2B"/>
    <w:rsid w:val="00724B4C"/>
    <w:rsid w:val="00724E30"/>
    <w:rsid w:val="0074187C"/>
    <w:rsid w:val="00741FF4"/>
    <w:rsid w:val="00742FCE"/>
    <w:rsid w:val="00743645"/>
    <w:rsid w:val="007479CA"/>
    <w:rsid w:val="007532BE"/>
    <w:rsid w:val="0075465A"/>
    <w:rsid w:val="007635D7"/>
    <w:rsid w:val="0076701B"/>
    <w:rsid w:val="007723E5"/>
    <w:rsid w:val="00780309"/>
    <w:rsid w:val="007817EE"/>
    <w:rsid w:val="00781D02"/>
    <w:rsid w:val="00783EC7"/>
    <w:rsid w:val="0078511D"/>
    <w:rsid w:val="00787FF3"/>
    <w:rsid w:val="00793F30"/>
    <w:rsid w:val="007947A5"/>
    <w:rsid w:val="007965DA"/>
    <w:rsid w:val="00797D58"/>
    <w:rsid w:val="007A40A5"/>
    <w:rsid w:val="007B13CE"/>
    <w:rsid w:val="007B3501"/>
    <w:rsid w:val="007B3E4B"/>
    <w:rsid w:val="007B654F"/>
    <w:rsid w:val="007C01A3"/>
    <w:rsid w:val="007D03C1"/>
    <w:rsid w:val="007D2310"/>
    <w:rsid w:val="007D337B"/>
    <w:rsid w:val="007D6135"/>
    <w:rsid w:val="007D688F"/>
    <w:rsid w:val="007D68F9"/>
    <w:rsid w:val="007E6B96"/>
    <w:rsid w:val="007E79D3"/>
    <w:rsid w:val="007F0E87"/>
    <w:rsid w:val="007F6363"/>
    <w:rsid w:val="0080312C"/>
    <w:rsid w:val="0081020C"/>
    <w:rsid w:val="008136DA"/>
    <w:rsid w:val="0082228A"/>
    <w:rsid w:val="00827F42"/>
    <w:rsid w:val="00833D31"/>
    <w:rsid w:val="00835F4A"/>
    <w:rsid w:val="0083635C"/>
    <w:rsid w:val="0083745E"/>
    <w:rsid w:val="00837909"/>
    <w:rsid w:val="008408AC"/>
    <w:rsid w:val="00847D86"/>
    <w:rsid w:val="00855087"/>
    <w:rsid w:val="008552E1"/>
    <w:rsid w:val="0085762D"/>
    <w:rsid w:val="00862C5E"/>
    <w:rsid w:val="00865ECD"/>
    <w:rsid w:val="0087039C"/>
    <w:rsid w:val="008703BE"/>
    <w:rsid w:val="00871CE9"/>
    <w:rsid w:val="00872088"/>
    <w:rsid w:val="00873EEE"/>
    <w:rsid w:val="0087751C"/>
    <w:rsid w:val="008777FC"/>
    <w:rsid w:val="008778C5"/>
    <w:rsid w:val="008856D0"/>
    <w:rsid w:val="00886A55"/>
    <w:rsid w:val="00890BE0"/>
    <w:rsid w:val="00896447"/>
    <w:rsid w:val="008A3F7F"/>
    <w:rsid w:val="008B7AF5"/>
    <w:rsid w:val="008D0285"/>
    <w:rsid w:val="008D0B08"/>
    <w:rsid w:val="008D3346"/>
    <w:rsid w:val="008E5AF7"/>
    <w:rsid w:val="008F02AF"/>
    <w:rsid w:val="008F55DA"/>
    <w:rsid w:val="00902DB3"/>
    <w:rsid w:val="00913E0E"/>
    <w:rsid w:val="0091460F"/>
    <w:rsid w:val="0092143D"/>
    <w:rsid w:val="00922BC5"/>
    <w:rsid w:val="00922DC3"/>
    <w:rsid w:val="0092767E"/>
    <w:rsid w:val="00940161"/>
    <w:rsid w:val="009430B5"/>
    <w:rsid w:val="0094461F"/>
    <w:rsid w:val="009473DA"/>
    <w:rsid w:val="00951841"/>
    <w:rsid w:val="00952874"/>
    <w:rsid w:val="00952880"/>
    <w:rsid w:val="00952C84"/>
    <w:rsid w:val="009604AC"/>
    <w:rsid w:val="009606A5"/>
    <w:rsid w:val="00970F52"/>
    <w:rsid w:val="00971936"/>
    <w:rsid w:val="009736E4"/>
    <w:rsid w:val="00973F68"/>
    <w:rsid w:val="00977CE0"/>
    <w:rsid w:val="00991310"/>
    <w:rsid w:val="00991C8A"/>
    <w:rsid w:val="00992F22"/>
    <w:rsid w:val="00997C20"/>
    <w:rsid w:val="009A5A48"/>
    <w:rsid w:val="009B09B7"/>
    <w:rsid w:val="009B2E5B"/>
    <w:rsid w:val="009B4E69"/>
    <w:rsid w:val="009B5788"/>
    <w:rsid w:val="009B6247"/>
    <w:rsid w:val="009B6372"/>
    <w:rsid w:val="009B6D71"/>
    <w:rsid w:val="009C6B16"/>
    <w:rsid w:val="009C75B1"/>
    <w:rsid w:val="009D0DE8"/>
    <w:rsid w:val="009D69F7"/>
    <w:rsid w:val="009E150E"/>
    <w:rsid w:val="009E4238"/>
    <w:rsid w:val="009E7BBB"/>
    <w:rsid w:val="009F00ED"/>
    <w:rsid w:val="009F1290"/>
    <w:rsid w:val="009F34BF"/>
    <w:rsid w:val="009F4A83"/>
    <w:rsid w:val="009F6028"/>
    <w:rsid w:val="009F6830"/>
    <w:rsid w:val="009F77CD"/>
    <w:rsid w:val="00A00D4E"/>
    <w:rsid w:val="00A01A5F"/>
    <w:rsid w:val="00A112FB"/>
    <w:rsid w:val="00A138E3"/>
    <w:rsid w:val="00A13A8B"/>
    <w:rsid w:val="00A251CD"/>
    <w:rsid w:val="00A278A0"/>
    <w:rsid w:val="00A32EBD"/>
    <w:rsid w:val="00A35B87"/>
    <w:rsid w:val="00A45F87"/>
    <w:rsid w:val="00A4643B"/>
    <w:rsid w:val="00A46B9C"/>
    <w:rsid w:val="00A4726C"/>
    <w:rsid w:val="00A477A4"/>
    <w:rsid w:val="00A52934"/>
    <w:rsid w:val="00A57BD1"/>
    <w:rsid w:val="00A75DF9"/>
    <w:rsid w:val="00A778AF"/>
    <w:rsid w:val="00A83825"/>
    <w:rsid w:val="00A841C8"/>
    <w:rsid w:val="00A9314F"/>
    <w:rsid w:val="00A95EF4"/>
    <w:rsid w:val="00A97474"/>
    <w:rsid w:val="00AA6B5D"/>
    <w:rsid w:val="00AB3B8A"/>
    <w:rsid w:val="00AC25CA"/>
    <w:rsid w:val="00AC3ABB"/>
    <w:rsid w:val="00AC6717"/>
    <w:rsid w:val="00AC6C28"/>
    <w:rsid w:val="00AD29CD"/>
    <w:rsid w:val="00AD4CCE"/>
    <w:rsid w:val="00AD74C3"/>
    <w:rsid w:val="00AE0F1E"/>
    <w:rsid w:val="00AE51F9"/>
    <w:rsid w:val="00AE6F11"/>
    <w:rsid w:val="00AF4238"/>
    <w:rsid w:val="00AF4E9E"/>
    <w:rsid w:val="00AF7B10"/>
    <w:rsid w:val="00B01440"/>
    <w:rsid w:val="00B04BE6"/>
    <w:rsid w:val="00B05A8D"/>
    <w:rsid w:val="00B12D60"/>
    <w:rsid w:val="00B16D35"/>
    <w:rsid w:val="00B30403"/>
    <w:rsid w:val="00B305E6"/>
    <w:rsid w:val="00B32778"/>
    <w:rsid w:val="00B34A7E"/>
    <w:rsid w:val="00B360DF"/>
    <w:rsid w:val="00B37096"/>
    <w:rsid w:val="00B40B92"/>
    <w:rsid w:val="00B42F5F"/>
    <w:rsid w:val="00B43DCC"/>
    <w:rsid w:val="00B45C4A"/>
    <w:rsid w:val="00B46310"/>
    <w:rsid w:val="00B56791"/>
    <w:rsid w:val="00B571DE"/>
    <w:rsid w:val="00B57A97"/>
    <w:rsid w:val="00B63917"/>
    <w:rsid w:val="00B6715E"/>
    <w:rsid w:val="00B7135E"/>
    <w:rsid w:val="00B72650"/>
    <w:rsid w:val="00B8247B"/>
    <w:rsid w:val="00B828E7"/>
    <w:rsid w:val="00B92321"/>
    <w:rsid w:val="00B95364"/>
    <w:rsid w:val="00B972A1"/>
    <w:rsid w:val="00B97A87"/>
    <w:rsid w:val="00BA7040"/>
    <w:rsid w:val="00BA79FE"/>
    <w:rsid w:val="00BB00CF"/>
    <w:rsid w:val="00BB1337"/>
    <w:rsid w:val="00BB3376"/>
    <w:rsid w:val="00BC5864"/>
    <w:rsid w:val="00BC5E8A"/>
    <w:rsid w:val="00BC6D34"/>
    <w:rsid w:val="00BC7E01"/>
    <w:rsid w:val="00BD1E96"/>
    <w:rsid w:val="00BE2C77"/>
    <w:rsid w:val="00BE46EE"/>
    <w:rsid w:val="00BF20C2"/>
    <w:rsid w:val="00BF2B1D"/>
    <w:rsid w:val="00C23DA1"/>
    <w:rsid w:val="00C23DB6"/>
    <w:rsid w:val="00C2522A"/>
    <w:rsid w:val="00C306E1"/>
    <w:rsid w:val="00C311CF"/>
    <w:rsid w:val="00C32495"/>
    <w:rsid w:val="00C33982"/>
    <w:rsid w:val="00C40AB1"/>
    <w:rsid w:val="00C43A3C"/>
    <w:rsid w:val="00C4413D"/>
    <w:rsid w:val="00C46DD7"/>
    <w:rsid w:val="00C50578"/>
    <w:rsid w:val="00C531D3"/>
    <w:rsid w:val="00C54CD6"/>
    <w:rsid w:val="00C61D62"/>
    <w:rsid w:val="00C6242E"/>
    <w:rsid w:val="00C63B24"/>
    <w:rsid w:val="00C663E5"/>
    <w:rsid w:val="00C66FA6"/>
    <w:rsid w:val="00C826BE"/>
    <w:rsid w:val="00C90E90"/>
    <w:rsid w:val="00C9471C"/>
    <w:rsid w:val="00C947B3"/>
    <w:rsid w:val="00CA2EB1"/>
    <w:rsid w:val="00CB5DAF"/>
    <w:rsid w:val="00CB5F2D"/>
    <w:rsid w:val="00CB7FAA"/>
    <w:rsid w:val="00CC2060"/>
    <w:rsid w:val="00CC2B2C"/>
    <w:rsid w:val="00CC756C"/>
    <w:rsid w:val="00CD0B8A"/>
    <w:rsid w:val="00CE06A2"/>
    <w:rsid w:val="00CE23E7"/>
    <w:rsid w:val="00CE2DE6"/>
    <w:rsid w:val="00CE79B4"/>
    <w:rsid w:val="00CF170E"/>
    <w:rsid w:val="00CF1913"/>
    <w:rsid w:val="00CF3F9E"/>
    <w:rsid w:val="00CF7F71"/>
    <w:rsid w:val="00D02160"/>
    <w:rsid w:val="00D11A24"/>
    <w:rsid w:val="00D1207C"/>
    <w:rsid w:val="00D12190"/>
    <w:rsid w:val="00D15555"/>
    <w:rsid w:val="00D17CDE"/>
    <w:rsid w:val="00D21477"/>
    <w:rsid w:val="00D22073"/>
    <w:rsid w:val="00D267E8"/>
    <w:rsid w:val="00D3251E"/>
    <w:rsid w:val="00D328A9"/>
    <w:rsid w:val="00D457A9"/>
    <w:rsid w:val="00D57508"/>
    <w:rsid w:val="00D6120E"/>
    <w:rsid w:val="00D61D63"/>
    <w:rsid w:val="00D62ECC"/>
    <w:rsid w:val="00D6309C"/>
    <w:rsid w:val="00D63BE5"/>
    <w:rsid w:val="00D63BEB"/>
    <w:rsid w:val="00D674E9"/>
    <w:rsid w:val="00D84687"/>
    <w:rsid w:val="00D93130"/>
    <w:rsid w:val="00D934EF"/>
    <w:rsid w:val="00D94CDB"/>
    <w:rsid w:val="00D97BDE"/>
    <w:rsid w:val="00DA4CAC"/>
    <w:rsid w:val="00DB6FB8"/>
    <w:rsid w:val="00DC153A"/>
    <w:rsid w:val="00DC668A"/>
    <w:rsid w:val="00DD059B"/>
    <w:rsid w:val="00DD11CF"/>
    <w:rsid w:val="00DD1271"/>
    <w:rsid w:val="00DE2B8A"/>
    <w:rsid w:val="00DE3186"/>
    <w:rsid w:val="00DE4C07"/>
    <w:rsid w:val="00DE5C4B"/>
    <w:rsid w:val="00DF00C6"/>
    <w:rsid w:val="00DF2951"/>
    <w:rsid w:val="00DF416C"/>
    <w:rsid w:val="00DF4634"/>
    <w:rsid w:val="00DF5367"/>
    <w:rsid w:val="00DF7B3B"/>
    <w:rsid w:val="00E0133C"/>
    <w:rsid w:val="00E035EA"/>
    <w:rsid w:val="00E0420C"/>
    <w:rsid w:val="00E046F1"/>
    <w:rsid w:val="00E051F2"/>
    <w:rsid w:val="00E10F9A"/>
    <w:rsid w:val="00E122A0"/>
    <w:rsid w:val="00E3029B"/>
    <w:rsid w:val="00E330F1"/>
    <w:rsid w:val="00E33BD1"/>
    <w:rsid w:val="00E36E45"/>
    <w:rsid w:val="00E45A7C"/>
    <w:rsid w:val="00E468E2"/>
    <w:rsid w:val="00E47C4D"/>
    <w:rsid w:val="00E50050"/>
    <w:rsid w:val="00E51E8F"/>
    <w:rsid w:val="00E544B1"/>
    <w:rsid w:val="00E54BE7"/>
    <w:rsid w:val="00E71EFB"/>
    <w:rsid w:val="00E76EB5"/>
    <w:rsid w:val="00E77246"/>
    <w:rsid w:val="00E85796"/>
    <w:rsid w:val="00E87ACF"/>
    <w:rsid w:val="00E955FE"/>
    <w:rsid w:val="00EA02FB"/>
    <w:rsid w:val="00EA0D41"/>
    <w:rsid w:val="00EA1AFB"/>
    <w:rsid w:val="00EA2BB8"/>
    <w:rsid w:val="00EA6465"/>
    <w:rsid w:val="00EB1B6B"/>
    <w:rsid w:val="00EB3D68"/>
    <w:rsid w:val="00EB4430"/>
    <w:rsid w:val="00EB588F"/>
    <w:rsid w:val="00EC0008"/>
    <w:rsid w:val="00EC052F"/>
    <w:rsid w:val="00EC2FF9"/>
    <w:rsid w:val="00EC5BD6"/>
    <w:rsid w:val="00EC68EE"/>
    <w:rsid w:val="00ED0418"/>
    <w:rsid w:val="00ED3EA1"/>
    <w:rsid w:val="00ED46B8"/>
    <w:rsid w:val="00ED7D47"/>
    <w:rsid w:val="00EE0F57"/>
    <w:rsid w:val="00EE3269"/>
    <w:rsid w:val="00EE63CF"/>
    <w:rsid w:val="00EF2FA2"/>
    <w:rsid w:val="00F05AF4"/>
    <w:rsid w:val="00F12165"/>
    <w:rsid w:val="00F17C47"/>
    <w:rsid w:val="00F2510F"/>
    <w:rsid w:val="00F33BA0"/>
    <w:rsid w:val="00F36069"/>
    <w:rsid w:val="00F511A9"/>
    <w:rsid w:val="00F51A86"/>
    <w:rsid w:val="00F524C2"/>
    <w:rsid w:val="00F5310A"/>
    <w:rsid w:val="00F57443"/>
    <w:rsid w:val="00F64D3F"/>
    <w:rsid w:val="00F73B69"/>
    <w:rsid w:val="00F73D17"/>
    <w:rsid w:val="00F75881"/>
    <w:rsid w:val="00F8077A"/>
    <w:rsid w:val="00F80CFC"/>
    <w:rsid w:val="00F81650"/>
    <w:rsid w:val="00F81AF2"/>
    <w:rsid w:val="00F822C2"/>
    <w:rsid w:val="00F84FE4"/>
    <w:rsid w:val="00F85DEA"/>
    <w:rsid w:val="00F97BB4"/>
    <w:rsid w:val="00FA0EBE"/>
    <w:rsid w:val="00FA13BE"/>
    <w:rsid w:val="00FA4AA3"/>
    <w:rsid w:val="00FB2F06"/>
    <w:rsid w:val="00FB3F14"/>
    <w:rsid w:val="00FB7087"/>
    <w:rsid w:val="00FC4332"/>
    <w:rsid w:val="00FD1B8E"/>
    <w:rsid w:val="00FD327E"/>
    <w:rsid w:val="00FD34E2"/>
    <w:rsid w:val="00FD5835"/>
    <w:rsid w:val="00FE0BED"/>
    <w:rsid w:val="00FE600F"/>
    <w:rsid w:val="00FE6A53"/>
    <w:rsid w:val="00FE7647"/>
    <w:rsid w:val="00FF3097"/>
    <w:rsid w:val="00FF475D"/>
    <w:rsid w:val="00FF5257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33A42A10"/>
  <w15:chartTrackingRefBased/>
  <w15:docId w15:val="{F0576F1E-B8E4-440B-9939-D84EE2BB4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92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307925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307925"/>
    <w:rPr>
      <w:rFonts w:cs="Times New Roman"/>
    </w:rPr>
  </w:style>
  <w:style w:type="paragraph" w:customStyle="1" w:styleId="-">
    <w:name w:val="欄-項目符號"/>
    <w:basedOn w:val="a3"/>
    <w:uiPriority w:val="99"/>
    <w:rsid w:val="00307925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rFonts w:cs="Times New Roman"/>
      <w:bCs w:val="0"/>
      <w:sz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307925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  <w:style w:type="character" w:customStyle="1" w:styleId="afe">
    <w:name w:val="標題壹、 字元 字元 字元"/>
    <w:rsid w:val="000636B3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Q0cncE6fkm792oG&#27506;&#20837;&#20358;&#28304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7177C-2037-49A3-B462-B361D7A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(x86)\NAO\Report\Q0cncE6fkm792oG歲入來源別決算審定數總表A3.dot</Template>
  <TotalTime>0</TotalTime>
  <Pages>2</Pages>
  <Words>779</Words>
  <Characters>4011</Characters>
  <Application>Microsoft Office Word</Application>
  <DocSecurity>0</DocSecurity>
  <Lines>33</Lines>
  <Paragraphs>9</Paragraphs>
  <ScaleCrop>false</ScaleCrop>
  <Company>nao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徐承軒</dc:creator>
  <cp:keywords/>
  <cp:lastModifiedBy>羿每 陳</cp:lastModifiedBy>
  <cp:revision>3</cp:revision>
  <cp:lastPrinted>2025-06-27T08:12:00Z</cp:lastPrinted>
  <dcterms:created xsi:type="dcterms:W3CDTF">2025-06-27T08:12:00Z</dcterms:created>
  <dcterms:modified xsi:type="dcterms:W3CDTF">2025-06-27T08:12:00Z</dcterms:modified>
</cp:coreProperties>
</file>