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A1FD5" w14:textId="77777777" w:rsidR="008401A6" w:rsidRDefault="008401A6" w:rsidP="008401A6">
      <w:pPr>
        <w:pStyle w:val="af2"/>
        <w:spacing w:line="340" w:lineRule="exact"/>
        <w:ind w:right="240"/>
      </w:pPr>
    </w:p>
    <w:p w14:paraId="1D33E65A" w14:textId="77777777" w:rsidR="008401A6" w:rsidRPr="00124891" w:rsidRDefault="008401A6" w:rsidP="00F31906">
      <w:pPr>
        <w:pStyle w:val="af2"/>
        <w:spacing w:line="320" w:lineRule="exact"/>
        <w:ind w:rightChars="12" w:right="29"/>
        <w:rPr>
          <w:sz w:val="18"/>
          <w:szCs w:val="18"/>
        </w:rPr>
      </w:pPr>
      <w:r w:rsidRPr="00124891">
        <w:rPr>
          <w:rFonts w:hint="eastAsia"/>
        </w:rPr>
        <w:t>單位</w:t>
      </w:r>
      <w:r w:rsidRPr="00124891">
        <w:t>：</w:t>
      </w:r>
      <w:r w:rsidRPr="00124891">
        <w:rPr>
          <w:rFonts w:hint="eastAsia"/>
        </w:rPr>
        <w:t>新臺幣元</w:t>
      </w:r>
    </w:p>
    <w:tbl>
      <w:tblPr>
        <w:tblW w:w="2072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896"/>
        <w:gridCol w:w="1897"/>
        <w:gridCol w:w="1897"/>
        <w:gridCol w:w="1897"/>
        <w:gridCol w:w="1897"/>
        <w:gridCol w:w="1897"/>
        <w:gridCol w:w="1897"/>
        <w:gridCol w:w="1897"/>
        <w:gridCol w:w="1897"/>
        <w:gridCol w:w="1897"/>
      </w:tblGrid>
      <w:tr w:rsidR="008401A6" w:rsidRPr="008F26EA" w14:paraId="73A14C87" w14:textId="77777777" w:rsidTr="00CF207E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B18D878" w14:textId="77777777" w:rsidR="008401A6" w:rsidRPr="00A865D5" w:rsidRDefault="008401A6" w:rsidP="00CF207E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33356244" w14:textId="77777777" w:rsidR="008401A6" w:rsidRPr="00A865D5" w:rsidRDefault="008401A6" w:rsidP="00CF207E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14:paraId="2207891F" w14:textId="77777777" w:rsidR="008401A6" w:rsidRPr="005165F6" w:rsidRDefault="008401A6" w:rsidP="00CF207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總統府主管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14:paraId="16242981" w14:textId="77777777" w:rsidR="008401A6" w:rsidRPr="005165F6" w:rsidRDefault="008401A6" w:rsidP="00CF207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行政院主管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14:paraId="0458F908" w14:textId="77777777" w:rsidR="008401A6" w:rsidRPr="005165F6" w:rsidRDefault="008401A6" w:rsidP="00CF207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立法院主管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56601A" w14:textId="77777777" w:rsidR="008401A6" w:rsidRPr="005165F6" w:rsidRDefault="008401A6" w:rsidP="00CF207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司法院主管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B1A820" w14:textId="77777777" w:rsidR="008401A6" w:rsidRPr="005165F6" w:rsidRDefault="008401A6" w:rsidP="00CF207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考試院主管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8BB5EF" w14:textId="77777777" w:rsidR="008401A6" w:rsidRPr="00BB7D74" w:rsidRDefault="008401A6" w:rsidP="00CF207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監察院主管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CF5149" w14:textId="77777777" w:rsidR="008401A6" w:rsidRPr="00BB7D74" w:rsidRDefault="008401A6" w:rsidP="00CF207E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內政部主管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6E57F4" w14:textId="77777777" w:rsidR="008401A6" w:rsidRPr="00BB7D74" w:rsidRDefault="008401A6" w:rsidP="00CF207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外交部主管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30FDFC" w14:textId="77777777" w:rsidR="008401A6" w:rsidRPr="00BB7D74" w:rsidRDefault="008401A6" w:rsidP="00CF207E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國防部主管</w:t>
            </w:r>
          </w:p>
        </w:tc>
        <w:tc>
          <w:tcPr>
            <w:tcW w:w="1897" w:type="dxa"/>
            <w:tcBorders>
              <w:bottom w:val="single" w:sz="4" w:space="0" w:color="auto"/>
              <w:right w:val="nil"/>
            </w:tcBorders>
            <w:vAlign w:val="center"/>
          </w:tcPr>
          <w:p w14:paraId="7E8C9E49" w14:textId="77777777" w:rsidR="008401A6" w:rsidRPr="00BB7D74" w:rsidRDefault="008401A6" w:rsidP="00CF207E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財政部主管</w:t>
            </w:r>
          </w:p>
        </w:tc>
      </w:tr>
      <w:tr w:rsidR="00B542DE" w:rsidRPr="003E1F10" w14:paraId="5A1A2CFE" w14:textId="77777777" w:rsidTr="007849A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29D7F1" w14:textId="77777777" w:rsidR="00B542DE" w:rsidRPr="003E1F10" w:rsidRDefault="00B542DE" w:rsidP="003928F8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3E1F10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896" w:type="dxa"/>
            <w:tcBorders>
              <w:bottom w:val="nil"/>
            </w:tcBorders>
            <w:shd w:val="clear" w:color="auto" w:fill="auto"/>
            <w:vAlign w:val="center"/>
          </w:tcPr>
          <w:p w14:paraId="784E2365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14,085,634,044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68B0DACA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30,637,405,315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63C67662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3,471,014,141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4FB8893C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25,645,339,188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59165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32,132,319,451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7BE49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2,678,328,558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BD441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103,939,238,358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AA45E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23,432,827,561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0936D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388,055,886,360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82477F0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156,363,985,606</w:t>
            </w:r>
          </w:p>
        </w:tc>
      </w:tr>
      <w:tr w:rsidR="00B542DE" w:rsidRPr="003E1F10" w14:paraId="2F8C2415" w14:textId="77777777" w:rsidTr="00A200C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682942" w14:textId="77777777" w:rsidR="00B542DE" w:rsidRPr="003E1F10" w:rsidRDefault="00B542DE" w:rsidP="003928F8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3E1F10">
              <w:rPr>
                <w:rFonts w:ascii="標楷體" w:hAnsi="標楷體" w:hint="eastAsia"/>
                <w:b/>
                <w:noProof/>
                <w:sz w:val="22"/>
                <w:szCs w:val="22"/>
              </w:rPr>
              <w:t>經常支出小計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3C8F4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12,007,810,274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11BC5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24,824,543,514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33A52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3,301,699,090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128E5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24,843,003,219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A8925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31,974,744,248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C33DF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2,523,848,586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ED8E3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72,099,391,896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36571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22,598,688,955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765E2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368,224,279,459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CC7408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151,939,066,589</w:t>
            </w:r>
          </w:p>
        </w:tc>
      </w:tr>
      <w:tr w:rsidR="008401A6" w:rsidRPr="008F0AD3" w14:paraId="6DF8EDA6" w14:textId="77777777" w:rsidTr="00CF207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5116EB" w14:textId="77777777" w:rsidR="008401A6" w:rsidRPr="008F0AD3" w:rsidRDefault="008401A6" w:rsidP="00CF207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E8EE50" w14:textId="77777777" w:rsidR="008401A6" w:rsidRPr="008F0AD3" w:rsidRDefault="008401A6" w:rsidP="00CF207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人事費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B7510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3,737,678,879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96C658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8,068,663,836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440E83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2,538,072,345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D8AAF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19,434,175,194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E4645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18,323,887,416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AB815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2,178,257,851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4D092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27,976,817,296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2742B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7,896,239,682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F444D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169,870,567,808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5C1E08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17,131,340,647</w:t>
            </w:r>
          </w:p>
        </w:tc>
      </w:tr>
      <w:tr w:rsidR="008401A6" w:rsidRPr="008F0AD3" w14:paraId="2489D545" w14:textId="77777777" w:rsidTr="00CF207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C1E3DB" w14:textId="77777777" w:rsidR="008401A6" w:rsidRPr="008F0AD3" w:rsidRDefault="008401A6" w:rsidP="00CF207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4F076D" w14:textId="77777777" w:rsidR="008401A6" w:rsidRPr="008F0AD3" w:rsidRDefault="008401A6" w:rsidP="00CF207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CA34A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6,890,006,185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10B50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5,226,901,370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BEAEB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748,404,145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01C48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3,977,462,845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9A0A3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472,695,673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48D0B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342,003,135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3B458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8,435,567,652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A432D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8,353,384,851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FD975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180,200,943,818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E63B9E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20,764,237,502</w:t>
            </w:r>
          </w:p>
        </w:tc>
      </w:tr>
      <w:tr w:rsidR="008401A6" w:rsidRPr="008F0AD3" w14:paraId="04D46CF8" w14:textId="77777777" w:rsidTr="00CF207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C78CBC" w14:textId="77777777" w:rsidR="008401A6" w:rsidRPr="008F0AD3" w:rsidRDefault="008401A6" w:rsidP="00CF207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6EEBE0" w14:textId="77777777" w:rsidR="008401A6" w:rsidRPr="008F0AD3" w:rsidRDefault="008401A6" w:rsidP="00CF207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5BD992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1,380,125,210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B6B724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11,528,978,308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CB8B7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15,222,600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7401C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1,431,365,180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36749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13,178,161,159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E31AF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3,587,600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5026F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35,687,006,948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B198B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6,349,064,422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FAC55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18,152,767,833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C3139F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25,291,917,035</w:t>
            </w:r>
          </w:p>
        </w:tc>
      </w:tr>
      <w:tr w:rsidR="008401A6" w:rsidRPr="008F0AD3" w14:paraId="7B1B6BCB" w14:textId="77777777" w:rsidTr="00CF207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650E07" w14:textId="77777777" w:rsidR="008401A6" w:rsidRPr="008F0AD3" w:rsidRDefault="008401A6" w:rsidP="00CF207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D81BA1" w14:textId="77777777" w:rsidR="008401A6" w:rsidRPr="008F0AD3" w:rsidRDefault="008401A6" w:rsidP="00CF207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債務費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8B758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E8C3A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A65E11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739993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78FB8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14E4D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5AC40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DE9A4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922F9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3FA7F6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88,751,571,405</w:t>
            </w:r>
          </w:p>
        </w:tc>
      </w:tr>
      <w:tr w:rsidR="00B542DE" w:rsidRPr="003E1F10" w14:paraId="531B0BB3" w14:textId="77777777" w:rsidTr="000A08F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95BBA5" w14:textId="77777777" w:rsidR="00B542DE" w:rsidRPr="003E1F10" w:rsidRDefault="00B542DE" w:rsidP="003928F8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3E1F10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資本支出小計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C6855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2,077,823,770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B51FB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5,812,861,801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4E080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169,315,051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571EE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802,335,969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092BA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157,575,203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9A630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154,479,972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95741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31,839,846,462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52DF5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834,138,606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0E593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19,831,606,901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A3FC83" w14:textId="77777777" w:rsidR="00B542DE" w:rsidRPr="003E1F10" w:rsidRDefault="00B542DE" w:rsidP="00CF207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E1F10">
              <w:rPr>
                <w:rFonts w:hAnsi="細明體"/>
                <w:b/>
                <w:noProof/>
                <w:sz w:val="22"/>
                <w:szCs w:val="22"/>
              </w:rPr>
              <w:t>4,424,919,017</w:t>
            </w:r>
          </w:p>
        </w:tc>
      </w:tr>
      <w:tr w:rsidR="008401A6" w:rsidRPr="008F0AD3" w14:paraId="70E64E1B" w14:textId="77777777" w:rsidTr="00CF207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9CB143" w14:textId="77777777" w:rsidR="008401A6" w:rsidRPr="008F0AD3" w:rsidRDefault="008401A6" w:rsidP="00CF207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492C02" w14:textId="77777777" w:rsidR="008401A6" w:rsidRPr="008F0AD3" w:rsidRDefault="008401A6" w:rsidP="00CF207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A2C4F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F29589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13,432,662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5F8382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44EACB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03C0D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C6B14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4CC7D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3,996,800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5924D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236,484,590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A8B54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D02347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401A6" w:rsidRPr="008F0AD3" w14:paraId="374530FA" w14:textId="77777777" w:rsidTr="00CF207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4F508D" w14:textId="77777777" w:rsidR="008401A6" w:rsidRPr="008F0AD3" w:rsidRDefault="008401A6" w:rsidP="00CF207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D21D0B" w14:textId="77777777" w:rsidR="008401A6" w:rsidRPr="008F0AD3" w:rsidRDefault="008401A6" w:rsidP="00CF207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設備及投資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11772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2,077,823,770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DD5232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3,503,435,836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A72395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169,315,051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0CAF52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758,900,969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EAC5D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157,575,203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741E0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154,479,972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72344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11,470,773,598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0A8F6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593,893,016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EED97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19,826,006,901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ED8CF3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4,424,919,017</w:t>
            </w:r>
          </w:p>
        </w:tc>
      </w:tr>
      <w:tr w:rsidR="008401A6" w:rsidRPr="008F0AD3" w14:paraId="3C728658" w14:textId="77777777" w:rsidTr="00CF207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74B378" w14:textId="77777777" w:rsidR="008401A6" w:rsidRPr="008F0AD3" w:rsidRDefault="008401A6" w:rsidP="00CF207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15FBD4" w14:textId="77777777" w:rsidR="008401A6" w:rsidRPr="008F0AD3" w:rsidRDefault="008401A6" w:rsidP="00CF207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6AC9F6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D2A2F5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2,295,993,303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C25A82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170E56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43,435,000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BC4E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C59E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0A99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20,365,076,064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855F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3,761,000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55AA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5,600,000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257E3" w14:textId="77777777" w:rsidR="008401A6" w:rsidRPr="008F0AD3" w:rsidRDefault="008401A6" w:rsidP="00CF207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1098A095" w14:textId="77777777" w:rsidR="008401A6" w:rsidRPr="009D37D9" w:rsidRDefault="008401A6" w:rsidP="008401A6">
      <w:pPr>
        <w:pStyle w:val="aa"/>
        <w:spacing w:line="240" w:lineRule="auto"/>
        <w:rPr>
          <w:sz w:val="16"/>
          <w:szCs w:val="16"/>
        </w:rPr>
      </w:pPr>
      <w:r w:rsidRPr="009D37D9">
        <w:rPr>
          <w:sz w:val="16"/>
          <w:szCs w:val="16"/>
        </w:rPr>
        <w:t xml:space="preserve"> </w:t>
      </w:r>
    </w:p>
    <w:p w14:paraId="56362BA0" w14:textId="09217A52" w:rsidR="008401A6" w:rsidRDefault="009D37D9" w:rsidP="008401A6">
      <w:r w:rsidRPr="008401A6">
        <w:t xml:space="preserve"> </w:t>
      </w:r>
    </w:p>
    <w:p w14:paraId="5EA43228" w14:textId="77777777" w:rsidR="008401A6" w:rsidRDefault="008401A6" w:rsidP="008401A6">
      <w:pPr>
        <w:pStyle w:val="af2"/>
        <w:spacing w:line="340" w:lineRule="exact"/>
        <w:ind w:right="240"/>
      </w:pPr>
      <w:r>
        <w:br w:type="page"/>
      </w:r>
    </w:p>
    <w:p w14:paraId="5C2523F0" w14:textId="77777777" w:rsidR="008401A6" w:rsidRPr="00124891" w:rsidRDefault="008401A6" w:rsidP="00F31906">
      <w:pPr>
        <w:pStyle w:val="af2"/>
        <w:spacing w:line="320" w:lineRule="exact"/>
        <w:ind w:rightChars="-40" w:right="-96"/>
      </w:pPr>
      <w:r w:rsidRPr="00124891">
        <w:rPr>
          <w:rFonts w:hint="eastAsia"/>
        </w:rPr>
        <w:t>單位</w:t>
      </w:r>
      <w:r w:rsidRPr="00124891">
        <w:t>：</w:t>
      </w:r>
      <w:r w:rsidRPr="00124891">
        <w:rPr>
          <w:rFonts w:hint="eastAsia"/>
        </w:rPr>
        <w:t>新臺幣元</w:t>
      </w:r>
    </w:p>
    <w:tbl>
      <w:tblPr>
        <w:tblW w:w="2086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737"/>
        <w:gridCol w:w="1737"/>
        <w:gridCol w:w="1738"/>
        <w:gridCol w:w="1737"/>
        <w:gridCol w:w="1737"/>
        <w:gridCol w:w="1738"/>
        <w:gridCol w:w="1737"/>
        <w:gridCol w:w="1737"/>
        <w:gridCol w:w="1738"/>
        <w:gridCol w:w="1737"/>
        <w:gridCol w:w="1738"/>
      </w:tblGrid>
      <w:tr w:rsidR="004459EE" w:rsidRPr="008F26EA" w14:paraId="479329EA" w14:textId="52C14777" w:rsidTr="004459EE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7E08E40" w14:textId="77777777" w:rsidR="004459EE" w:rsidRPr="00A865D5" w:rsidRDefault="004459EE" w:rsidP="004459EE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1CBDDB7C" w14:textId="77777777" w:rsidR="004459EE" w:rsidRPr="00A865D5" w:rsidRDefault="004459EE" w:rsidP="004459EE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center"/>
          </w:tcPr>
          <w:p w14:paraId="3A99DA4C" w14:textId="77777777" w:rsidR="004459EE" w:rsidRPr="005165F6" w:rsidRDefault="004459EE" w:rsidP="004459E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教育部主管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center"/>
          </w:tcPr>
          <w:p w14:paraId="3B585C91" w14:textId="77777777" w:rsidR="004459EE" w:rsidRPr="005165F6" w:rsidRDefault="004459EE" w:rsidP="004459E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法務部主管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47E4010A" w14:textId="77777777" w:rsidR="004459EE" w:rsidRPr="005165F6" w:rsidRDefault="004459EE" w:rsidP="004459E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經濟部主管</w:t>
            </w:r>
          </w:p>
        </w:tc>
        <w:tc>
          <w:tcPr>
            <w:tcW w:w="17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08B8B9" w14:textId="77777777" w:rsidR="004459EE" w:rsidRPr="005165F6" w:rsidRDefault="004459EE" w:rsidP="004459E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交通部主管</w:t>
            </w:r>
          </w:p>
        </w:tc>
        <w:tc>
          <w:tcPr>
            <w:tcW w:w="17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A34DC0" w14:textId="77777777" w:rsidR="004459EE" w:rsidRPr="005165F6" w:rsidRDefault="004459EE" w:rsidP="004459E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勞動部主管</w:t>
            </w:r>
          </w:p>
        </w:tc>
        <w:tc>
          <w:tcPr>
            <w:tcW w:w="173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93BA0B" w14:textId="77777777" w:rsidR="004459EE" w:rsidRPr="00BB7D74" w:rsidRDefault="004459EE" w:rsidP="004459EE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農業部主管</w:t>
            </w:r>
          </w:p>
        </w:tc>
        <w:tc>
          <w:tcPr>
            <w:tcW w:w="17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55338E" w14:textId="77777777" w:rsidR="004459EE" w:rsidRPr="00BB7D74" w:rsidRDefault="004459EE" w:rsidP="004459EE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衛生福利部主管</w:t>
            </w:r>
          </w:p>
        </w:tc>
        <w:tc>
          <w:tcPr>
            <w:tcW w:w="17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A7964B" w14:textId="77777777" w:rsidR="004459EE" w:rsidRPr="00BB7D74" w:rsidRDefault="004459EE" w:rsidP="004459EE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環境部主管</w:t>
            </w:r>
          </w:p>
        </w:tc>
        <w:tc>
          <w:tcPr>
            <w:tcW w:w="1738" w:type="dxa"/>
            <w:tcBorders>
              <w:bottom w:val="single" w:sz="4" w:space="0" w:color="auto"/>
              <w:right w:val="nil"/>
            </w:tcBorders>
            <w:vAlign w:val="center"/>
          </w:tcPr>
          <w:p w14:paraId="0F3D8E92" w14:textId="77777777" w:rsidR="004459EE" w:rsidRPr="00BB7D74" w:rsidRDefault="004459EE" w:rsidP="004459EE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文化部主管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vAlign w:val="center"/>
          </w:tcPr>
          <w:p w14:paraId="3AC851ED" w14:textId="348B8301" w:rsidR="004459EE" w:rsidRPr="00F31906" w:rsidRDefault="004459EE" w:rsidP="004459EE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1906">
              <w:rPr>
                <w:rFonts w:ascii="標楷體" w:eastAsia="標楷體" w:hAnsi="標楷體" w:hint="eastAsia"/>
                <w:spacing w:val="-10"/>
                <w:sz w:val="20"/>
              </w:rPr>
              <w:t>數位發展部主管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2C00ED28" w14:textId="542115F5" w:rsidR="004459EE" w:rsidRPr="00F31906" w:rsidRDefault="004459EE" w:rsidP="004459EE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31906">
              <w:rPr>
                <w:rFonts w:ascii="標楷體" w:eastAsia="標楷體" w:hAnsi="標楷體" w:hint="eastAsia"/>
                <w:spacing w:val="-10"/>
                <w:sz w:val="20"/>
              </w:rPr>
              <w:t>僑務委員會主管</w:t>
            </w:r>
          </w:p>
        </w:tc>
      </w:tr>
      <w:tr w:rsidR="004459EE" w:rsidRPr="00D93C75" w14:paraId="5EF6AEB3" w14:textId="2A7FB200" w:rsidTr="004459E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0D1365" w14:textId="77777777" w:rsidR="004459EE" w:rsidRPr="00D93C75" w:rsidRDefault="004459EE" w:rsidP="003928F8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D93C75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737" w:type="dxa"/>
            <w:tcBorders>
              <w:bottom w:val="nil"/>
            </w:tcBorders>
            <w:shd w:val="clear" w:color="auto" w:fill="auto"/>
            <w:vAlign w:val="center"/>
          </w:tcPr>
          <w:p w14:paraId="55ADAEA1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321,560,671,428</w:t>
            </w:r>
          </w:p>
        </w:tc>
        <w:tc>
          <w:tcPr>
            <w:tcW w:w="1737" w:type="dxa"/>
            <w:tcBorders>
              <w:bottom w:val="nil"/>
            </w:tcBorders>
            <w:shd w:val="clear" w:color="auto" w:fill="auto"/>
            <w:vAlign w:val="center"/>
          </w:tcPr>
          <w:p w14:paraId="03114563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41,627,587,033</w:t>
            </w:r>
          </w:p>
        </w:tc>
        <w:tc>
          <w:tcPr>
            <w:tcW w:w="1738" w:type="dxa"/>
            <w:tcBorders>
              <w:bottom w:val="nil"/>
            </w:tcBorders>
            <w:shd w:val="clear" w:color="auto" w:fill="auto"/>
            <w:vAlign w:val="center"/>
          </w:tcPr>
          <w:p w14:paraId="489F93D9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180,735,699,600</w:t>
            </w:r>
          </w:p>
        </w:tc>
        <w:tc>
          <w:tcPr>
            <w:tcW w:w="1737" w:type="dxa"/>
            <w:tcBorders>
              <w:bottom w:val="nil"/>
            </w:tcBorders>
            <w:shd w:val="clear" w:color="auto" w:fill="auto"/>
            <w:vAlign w:val="center"/>
          </w:tcPr>
          <w:p w14:paraId="2CF7BE1B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113,029,396,834</w:t>
            </w:r>
          </w:p>
        </w:tc>
        <w:tc>
          <w:tcPr>
            <w:tcW w:w="173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4ED39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286,750,303,593</w:t>
            </w:r>
          </w:p>
        </w:tc>
        <w:tc>
          <w:tcPr>
            <w:tcW w:w="1738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BCFEA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157,515,677,209</w:t>
            </w:r>
          </w:p>
        </w:tc>
        <w:tc>
          <w:tcPr>
            <w:tcW w:w="173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B41A1B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321,916,789,389</w:t>
            </w:r>
          </w:p>
        </w:tc>
        <w:tc>
          <w:tcPr>
            <w:tcW w:w="173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A25F8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7,113,952,411</w:t>
            </w:r>
          </w:p>
        </w:tc>
        <w:tc>
          <w:tcPr>
            <w:tcW w:w="173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666F82B8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22,648,976,659</w:t>
            </w:r>
          </w:p>
        </w:tc>
        <w:tc>
          <w:tcPr>
            <w:tcW w:w="1737" w:type="dxa"/>
            <w:tcBorders>
              <w:bottom w:val="nil"/>
            </w:tcBorders>
            <w:shd w:val="clear" w:color="auto" w:fill="auto"/>
            <w:vAlign w:val="center"/>
          </w:tcPr>
          <w:p w14:paraId="24E71C60" w14:textId="08631688" w:rsidR="004459EE" w:rsidRPr="00F31906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F31906">
              <w:rPr>
                <w:rFonts w:hAnsi="細明體"/>
                <w:b/>
                <w:noProof/>
                <w:sz w:val="22"/>
                <w:szCs w:val="22"/>
              </w:rPr>
              <w:t>6,535,181,922</w:t>
            </w:r>
          </w:p>
        </w:tc>
        <w:tc>
          <w:tcPr>
            <w:tcW w:w="1738" w:type="dxa"/>
            <w:tcBorders>
              <w:bottom w:val="nil"/>
            </w:tcBorders>
            <w:vAlign w:val="center"/>
          </w:tcPr>
          <w:p w14:paraId="4A9A07FD" w14:textId="1454318C" w:rsidR="004459EE" w:rsidRPr="00F31906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F31906">
              <w:rPr>
                <w:rFonts w:hAnsi="細明體"/>
                <w:b/>
                <w:noProof/>
                <w:sz w:val="22"/>
                <w:szCs w:val="22"/>
              </w:rPr>
              <w:t>1,756,798,830</w:t>
            </w:r>
          </w:p>
        </w:tc>
      </w:tr>
      <w:tr w:rsidR="004459EE" w:rsidRPr="00D93C75" w14:paraId="00E3D958" w14:textId="493666BA" w:rsidTr="004459E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BE193" w14:textId="77777777" w:rsidR="004459EE" w:rsidRPr="00D93C75" w:rsidRDefault="004459EE" w:rsidP="003928F8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D93C75">
              <w:rPr>
                <w:rFonts w:ascii="標楷體" w:hAnsi="標楷體" w:hint="eastAsia"/>
                <w:b/>
                <w:noProof/>
                <w:sz w:val="22"/>
                <w:szCs w:val="22"/>
              </w:rPr>
              <w:t>經常支出小計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59BAB6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293,026,550,381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CD10D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37,479,034,965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CC001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57,105,494,435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EECFDC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32,338,029,355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92188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286,362,398,282</w:t>
            </w:r>
          </w:p>
        </w:tc>
        <w:tc>
          <w:tcPr>
            <w:tcW w:w="17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91725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141,075,620,892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9B903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318,938,887,490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B885F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4,816,466,196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DB8E04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19,338,011,942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6C8FF" w14:textId="5C641F18" w:rsidR="004459EE" w:rsidRPr="00F31906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F31906">
              <w:rPr>
                <w:rFonts w:hAnsi="細明體"/>
                <w:b/>
                <w:noProof/>
                <w:sz w:val="22"/>
                <w:szCs w:val="22"/>
              </w:rPr>
              <w:t>5,760,706,973</w:t>
            </w:r>
          </w:p>
        </w:tc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067C2663" w14:textId="7CFD7DA8" w:rsidR="004459EE" w:rsidRPr="00F31906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F31906">
              <w:rPr>
                <w:rFonts w:hAnsi="細明體"/>
                <w:b/>
                <w:noProof/>
                <w:sz w:val="22"/>
                <w:szCs w:val="22"/>
              </w:rPr>
              <w:t>1,735,217,052</w:t>
            </w:r>
          </w:p>
        </w:tc>
      </w:tr>
      <w:tr w:rsidR="004459EE" w:rsidRPr="008F0AD3" w14:paraId="28AB69D9" w14:textId="42FA5D79" w:rsidTr="004459E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15A6B0" w14:textId="77777777" w:rsidR="004459EE" w:rsidRPr="008F0AD3" w:rsidRDefault="004459EE" w:rsidP="004459E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A87DBD" w14:textId="77777777" w:rsidR="004459EE" w:rsidRPr="008F0AD3" w:rsidRDefault="004459EE" w:rsidP="004459E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人事費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C8BC2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14,435,777,985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A71FC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26,823,797,897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B3A896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6,721,434,269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576CBD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16,923,744,427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37E61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4,105,357,333</w:t>
            </w:r>
          </w:p>
        </w:tc>
        <w:tc>
          <w:tcPr>
            <w:tcW w:w="17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8E172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8,235,682,248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DC14F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6,053,662,108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DC6F3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1,174,576,831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160430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1,747,559,463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614E38" w14:textId="678C8586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725,006,188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vAlign w:val="center"/>
          </w:tcPr>
          <w:p w14:paraId="185C5ACB" w14:textId="5E379CB2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330,592,700</w:t>
            </w:r>
          </w:p>
        </w:tc>
      </w:tr>
      <w:tr w:rsidR="004459EE" w:rsidRPr="008F0AD3" w14:paraId="6BD499BF" w14:textId="5E15E15A" w:rsidTr="004459E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087D73" w14:textId="77777777" w:rsidR="004459EE" w:rsidRPr="008F0AD3" w:rsidRDefault="004459EE" w:rsidP="004459E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C199E5" w14:textId="77777777" w:rsidR="004459EE" w:rsidRPr="008F0AD3" w:rsidRDefault="004459EE" w:rsidP="004459E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995FF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9,186,858,104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3C2D22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7,113,473,514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C2E7F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14,285,429,789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07A01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6,853,942,819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55739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1,904,612,196</w:t>
            </w:r>
          </w:p>
        </w:tc>
        <w:tc>
          <w:tcPr>
            <w:tcW w:w="17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C3261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9,599,297,339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957433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16,843,281,754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7B4DF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2,137,325,130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02C1E1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4,676,576,372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3E6BD0" w14:textId="14EB5673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3,387,165,760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vAlign w:val="center"/>
          </w:tcPr>
          <w:p w14:paraId="545CD43E" w14:textId="4BB3F82B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665,309,157</w:t>
            </w:r>
          </w:p>
        </w:tc>
      </w:tr>
      <w:tr w:rsidR="004459EE" w:rsidRPr="008F0AD3" w14:paraId="63AB9A67" w14:textId="41654494" w:rsidTr="004459E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1B1964" w14:textId="77777777" w:rsidR="004459EE" w:rsidRPr="008F0AD3" w:rsidRDefault="004459EE" w:rsidP="004459E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A9E578" w14:textId="77777777" w:rsidR="004459EE" w:rsidRPr="008F0AD3" w:rsidRDefault="004459EE" w:rsidP="004459E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52C1F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269,403,914,292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0A80F3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3,541,763,554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19C07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36,098,630,377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BA9C2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8,560,342,109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3C6300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280,352,428,753</w:t>
            </w:r>
          </w:p>
        </w:tc>
        <w:tc>
          <w:tcPr>
            <w:tcW w:w="17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4B089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123,240,641,305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573ED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296,041,943,628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7D2431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1,504,564,235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E21E28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12,913,876,107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778500" w14:textId="23603B6B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1,648,535,025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vAlign w:val="center"/>
          </w:tcPr>
          <w:p w14:paraId="2CF588AF" w14:textId="159F7135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739,315,195</w:t>
            </w:r>
          </w:p>
        </w:tc>
      </w:tr>
      <w:tr w:rsidR="004459EE" w:rsidRPr="008F0AD3" w14:paraId="753E8DF9" w14:textId="04109ECB" w:rsidTr="004459E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94F5242" w14:textId="77777777" w:rsidR="004459EE" w:rsidRPr="008F0AD3" w:rsidRDefault="004459EE" w:rsidP="004459E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139CF3" w14:textId="77777777" w:rsidR="004459EE" w:rsidRPr="008F0AD3" w:rsidRDefault="004459EE" w:rsidP="004459E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債務費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78CA21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EF2225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FD9ADE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AFDAE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2DD8A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A934D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1A5F3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81EDC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E4D7FB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EA0AD" w14:textId="3DD42FD8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vAlign w:val="center"/>
          </w:tcPr>
          <w:p w14:paraId="4B8A8EA2" w14:textId="6E2C15FC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4459EE" w:rsidRPr="00D93C75" w14:paraId="77F3E9E2" w14:textId="359349D5" w:rsidTr="004459E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34B7D" w14:textId="77777777" w:rsidR="004459EE" w:rsidRPr="00D93C75" w:rsidRDefault="004459EE" w:rsidP="003928F8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D93C75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資本支出小計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3DAD7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28,534,121,047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FF618A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4,148,552,068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DD9A7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123,630,205,165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A3B283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80,691,367,479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41312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387,905,311</w:t>
            </w:r>
          </w:p>
        </w:tc>
        <w:tc>
          <w:tcPr>
            <w:tcW w:w="17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6CF08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16,440,056,317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12511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2,977,901,899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80219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2,297,486,215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955BEA" w14:textId="77777777" w:rsidR="004459EE" w:rsidRPr="00D93C75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3C75">
              <w:rPr>
                <w:rFonts w:hAnsi="細明體"/>
                <w:b/>
                <w:noProof/>
                <w:sz w:val="22"/>
                <w:szCs w:val="22"/>
              </w:rPr>
              <w:t>3,310,964,717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C308B" w14:textId="31430277" w:rsidR="004459EE" w:rsidRPr="00F31906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F31906">
              <w:rPr>
                <w:rFonts w:hAnsi="細明體"/>
                <w:b/>
                <w:noProof/>
                <w:sz w:val="22"/>
                <w:szCs w:val="22"/>
              </w:rPr>
              <w:t>774,474,949</w:t>
            </w:r>
          </w:p>
        </w:tc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72FCE6DE" w14:textId="2CBCB5ED" w:rsidR="004459EE" w:rsidRPr="00F31906" w:rsidRDefault="004459EE" w:rsidP="004459EE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F31906">
              <w:rPr>
                <w:rFonts w:hAnsi="細明體"/>
                <w:b/>
                <w:noProof/>
                <w:sz w:val="22"/>
                <w:szCs w:val="22"/>
              </w:rPr>
              <w:t>21,581,778</w:t>
            </w:r>
          </w:p>
        </w:tc>
      </w:tr>
      <w:tr w:rsidR="004459EE" w:rsidRPr="008F0AD3" w14:paraId="2B2183E4" w14:textId="61F2711A" w:rsidTr="004459E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60870C" w14:textId="77777777" w:rsidR="004459EE" w:rsidRPr="008F0AD3" w:rsidRDefault="004459EE" w:rsidP="004459E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29D29F" w14:textId="77777777" w:rsidR="004459EE" w:rsidRPr="008F0AD3" w:rsidRDefault="004459EE" w:rsidP="004459E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1C986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158,703,964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CD028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A4408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122,065,920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C0B4E7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34,284,522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9057D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1,992,849</w:t>
            </w:r>
          </w:p>
        </w:tc>
        <w:tc>
          <w:tcPr>
            <w:tcW w:w="17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9B75F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260,805,228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C7734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25,870,215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5C881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15,960,000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F9D9B3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16,879,804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71D97F" w14:textId="0F1B2B27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272,913,285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vAlign w:val="center"/>
          </w:tcPr>
          <w:p w14:paraId="53193D93" w14:textId="0CBD5B05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4459EE" w:rsidRPr="008F0AD3" w14:paraId="034CB148" w14:textId="2511A75C" w:rsidTr="004459E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CD8FD4" w14:textId="77777777" w:rsidR="004459EE" w:rsidRPr="008F0AD3" w:rsidRDefault="004459EE" w:rsidP="004459E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13953A" w14:textId="77777777" w:rsidR="004459EE" w:rsidRPr="008F0AD3" w:rsidRDefault="004459EE" w:rsidP="004459E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設備及投資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0AA6A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13,522,435,082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A65DE6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4,108,003,068</w:t>
            </w:r>
          </w:p>
        </w:tc>
        <w:tc>
          <w:tcPr>
            <w:tcW w:w="173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D4601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118,664,613,811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35B2B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69,756,460,159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D736A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385,533,761</w:t>
            </w:r>
          </w:p>
        </w:tc>
        <w:tc>
          <w:tcPr>
            <w:tcW w:w="17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B6F1D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10,685,285,025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2836D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2,234,903,972</w:t>
            </w:r>
          </w:p>
        </w:tc>
        <w:tc>
          <w:tcPr>
            <w:tcW w:w="17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8C8E8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496,298,049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406418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2,022,440,054</w:t>
            </w:r>
          </w:p>
        </w:tc>
        <w:tc>
          <w:tcPr>
            <w:tcW w:w="1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76F082" w14:textId="20533F07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360,992,571</w:t>
            </w:r>
          </w:p>
        </w:tc>
        <w:tc>
          <w:tcPr>
            <w:tcW w:w="1738" w:type="dxa"/>
            <w:tcBorders>
              <w:top w:val="nil"/>
              <w:bottom w:val="nil"/>
              <w:right w:val="nil"/>
            </w:tcBorders>
            <w:vAlign w:val="center"/>
          </w:tcPr>
          <w:p w14:paraId="06BA0CF1" w14:textId="668A76B9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20,906,778</w:t>
            </w:r>
          </w:p>
        </w:tc>
      </w:tr>
      <w:tr w:rsidR="004459EE" w:rsidRPr="008F0AD3" w14:paraId="1BD2A547" w14:textId="20E71700" w:rsidTr="004459EE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39D25A" w14:textId="77777777" w:rsidR="004459EE" w:rsidRPr="008F0AD3" w:rsidRDefault="004459EE" w:rsidP="004459EE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478D35" w14:textId="77777777" w:rsidR="004459EE" w:rsidRPr="008F0AD3" w:rsidRDefault="004459EE" w:rsidP="004459EE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00F1D0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14,852,982,001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497DF2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40,549,000</w:t>
            </w:r>
          </w:p>
        </w:tc>
        <w:tc>
          <w:tcPr>
            <w:tcW w:w="173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718E64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4,843,525,434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709E98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10,900,622,798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0842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378,701</w:t>
            </w:r>
          </w:p>
        </w:tc>
        <w:tc>
          <w:tcPr>
            <w:tcW w:w="17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C8E6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5,493,966,064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1A36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717,127,712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70CC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1,785,228,166</w:t>
            </w:r>
          </w:p>
        </w:tc>
        <w:tc>
          <w:tcPr>
            <w:tcW w:w="173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DDFA27" w14:textId="77777777" w:rsidR="004459EE" w:rsidRPr="008F0AD3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1,271,644,859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887D22" w14:textId="34A5AA70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140,569,093</w:t>
            </w:r>
          </w:p>
        </w:tc>
        <w:tc>
          <w:tcPr>
            <w:tcW w:w="173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31827B2" w14:textId="1B9048A4" w:rsidR="004459EE" w:rsidRPr="00F31906" w:rsidRDefault="004459EE" w:rsidP="004459EE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675,000</w:t>
            </w:r>
          </w:p>
        </w:tc>
      </w:tr>
    </w:tbl>
    <w:p w14:paraId="7B1B58F9" w14:textId="77777777" w:rsidR="008401A6" w:rsidRPr="009D37D9" w:rsidRDefault="008401A6" w:rsidP="008401A6">
      <w:pPr>
        <w:pStyle w:val="aa"/>
        <w:spacing w:line="240" w:lineRule="auto"/>
        <w:rPr>
          <w:sz w:val="16"/>
          <w:szCs w:val="16"/>
        </w:rPr>
      </w:pPr>
      <w:r w:rsidRPr="009D37D9">
        <w:rPr>
          <w:sz w:val="16"/>
          <w:szCs w:val="16"/>
        </w:rPr>
        <w:t xml:space="preserve"> </w:t>
      </w:r>
    </w:p>
    <w:p w14:paraId="13A93C53" w14:textId="77777777" w:rsidR="008401A6" w:rsidRDefault="008401A6" w:rsidP="008401A6">
      <w:pPr>
        <w:pStyle w:val="af2"/>
        <w:spacing w:line="340" w:lineRule="exact"/>
        <w:ind w:right="240"/>
      </w:pPr>
      <w:r>
        <w:br w:type="page"/>
      </w:r>
    </w:p>
    <w:p w14:paraId="5E7BED14" w14:textId="77777777" w:rsidR="008401A6" w:rsidRPr="00124891" w:rsidRDefault="008401A6" w:rsidP="00F31906">
      <w:pPr>
        <w:pStyle w:val="af2"/>
        <w:spacing w:line="320" w:lineRule="exact"/>
        <w:ind w:rightChars="35" w:right="84"/>
        <w:rPr>
          <w:sz w:val="22"/>
          <w:szCs w:val="22"/>
        </w:rPr>
      </w:pPr>
      <w:r w:rsidRPr="00124891">
        <w:rPr>
          <w:rFonts w:hint="eastAsia"/>
        </w:rPr>
        <w:t>單位</w:t>
      </w:r>
      <w:r w:rsidRPr="00124891">
        <w:t>：</w:t>
      </w:r>
      <w:r w:rsidRPr="00124891">
        <w:rPr>
          <w:rFonts w:hint="eastAsia"/>
        </w:rPr>
        <w:t>新臺幣元</w:t>
      </w:r>
    </w:p>
    <w:tbl>
      <w:tblPr>
        <w:tblW w:w="2072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897"/>
        <w:gridCol w:w="1897"/>
        <w:gridCol w:w="1897"/>
        <w:gridCol w:w="1897"/>
        <w:gridCol w:w="1897"/>
        <w:gridCol w:w="1897"/>
        <w:gridCol w:w="1897"/>
        <w:gridCol w:w="1897"/>
        <w:gridCol w:w="1897"/>
        <w:gridCol w:w="1897"/>
      </w:tblGrid>
      <w:tr w:rsidR="00311337" w:rsidRPr="008F26EA" w14:paraId="51AF2119" w14:textId="167219CE" w:rsidTr="00DB4319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343098E" w14:textId="77777777" w:rsidR="00311337" w:rsidRPr="00A865D5" w:rsidRDefault="00311337" w:rsidP="00311337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DD27F00" w14:textId="77777777" w:rsidR="00311337" w:rsidRPr="00A865D5" w:rsidRDefault="00311337" w:rsidP="00311337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14:paraId="1C301D99" w14:textId="77777777" w:rsidR="00311337" w:rsidRPr="005165F6" w:rsidRDefault="00311337" w:rsidP="00311337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國家科學及技術委員會主管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14:paraId="7CEC263C" w14:textId="77777777" w:rsidR="00311337" w:rsidRPr="00311337" w:rsidRDefault="00311337" w:rsidP="00311337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311337">
              <w:rPr>
                <w:rFonts w:ascii="標楷體" w:eastAsia="標楷體" w:hAnsi="標楷體" w:hint="eastAsia"/>
                <w:spacing w:val="-4"/>
                <w:sz w:val="20"/>
              </w:rPr>
              <w:t>金融監督管理委員會主管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83B9B8" w14:textId="77777777" w:rsidR="00311337" w:rsidRPr="005165F6" w:rsidRDefault="00311337" w:rsidP="00311337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海洋委員會主管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788D4D" w14:textId="77777777" w:rsidR="00311337" w:rsidRPr="005165F6" w:rsidRDefault="00311337" w:rsidP="00311337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國軍退除役官兵輔導委員會主管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D1AB6B" w14:textId="77777777" w:rsidR="00311337" w:rsidRPr="00BB7D74" w:rsidRDefault="00311337" w:rsidP="00311337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直轄市及縣市政府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AA302A" w14:textId="77777777" w:rsidR="00311337" w:rsidRPr="00311337" w:rsidRDefault="00311337" w:rsidP="00311337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311337">
              <w:rPr>
                <w:rFonts w:ascii="標楷體" w:eastAsia="標楷體" w:hAnsi="標楷體" w:hint="eastAsia"/>
                <w:spacing w:val="-4"/>
                <w:sz w:val="20"/>
              </w:rPr>
              <w:t>調整軍公教人員待遇準備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06A4AE" w14:textId="77777777" w:rsidR="00311337" w:rsidRPr="00BB7D74" w:rsidRDefault="00311337" w:rsidP="00311337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災害準備金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E896ED" w14:textId="77777777" w:rsidR="00311337" w:rsidRPr="00BB7D74" w:rsidRDefault="00311337" w:rsidP="00311337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小計</w:t>
            </w:r>
          </w:p>
        </w:tc>
        <w:tc>
          <w:tcPr>
            <w:tcW w:w="1897" w:type="dxa"/>
            <w:tcBorders>
              <w:bottom w:val="single" w:sz="4" w:space="0" w:color="auto"/>
              <w:right w:val="nil"/>
            </w:tcBorders>
            <w:vAlign w:val="center"/>
          </w:tcPr>
          <w:p w14:paraId="31F2FBB5" w14:textId="77777777" w:rsidR="00311337" w:rsidRPr="00BB7D74" w:rsidRDefault="00311337" w:rsidP="00311337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保留數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14:paraId="3254B0FB" w14:textId="6B2BCDA7" w:rsidR="00311337" w:rsidRPr="00F31906" w:rsidRDefault="00DC0D2A" w:rsidP="00311337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合</w:t>
            </w:r>
            <w:r w:rsidR="00311337" w:rsidRPr="00F31906">
              <w:rPr>
                <w:rFonts w:ascii="標楷體" w:eastAsia="標楷體" w:hAnsi="標楷體" w:hint="eastAsia"/>
                <w:spacing w:val="-10"/>
                <w:sz w:val="20"/>
              </w:rPr>
              <w:t>計</w:t>
            </w:r>
          </w:p>
        </w:tc>
      </w:tr>
      <w:tr w:rsidR="00311337" w:rsidRPr="0060420B" w14:paraId="3EA99626" w14:textId="7616490C" w:rsidTr="001F527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3A4726" w14:textId="77777777" w:rsidR="00311337" w:rsidRPr="0060420B" w:rsidRDefault="00311337" w:rsidP="003928F8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60420B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51D579E4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56,413,034,239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05B20715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1,589,671,854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19C66FA5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27,867,209,731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5DD90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126,853,141,259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1C83D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226,368,777,205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B876E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13,230,498,849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75471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1,100,000,000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F1F7C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2,695,055,346,627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557A6DE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89,124,107,512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14:paraId="4FFD5695" w14:textId="3015E547" w:rsidR="00311337" w:rsidRPr="00F31906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F31906">
              <w:rPr>
                <w:rFonts w:hAnsi="細明體"/>
                <w:b/>
                <w:noProof/>
                <w:sz w:val="22"/>
                <w:szCs w:val="22"/>
              </w:rPr>
              <w:t>2,784,179,454,139</w:t>
            </w:r>
          </w:p>
        </w:tc>
      </w:tr>
      <w:tr w:rsidR="00311337" w:rsidRPr="0060420B" w14:paraId="031CEB23" w14:textId="44EF6A78" w:rsidTr="001F527C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6DF1A" w14:textId="77777777" w:rsidR="00311337" w:rsidRPr="0060420B" w:rsidRDefault="00311337" w:rsidP="003928F8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60420B">
              <w:rPr>
                <w:rFonts w:ascii="標楷體" w:hAnsi="標楷體" w:hint="eastAsia"/>
                <w:b/>
                <w:noProof/>
                <w:sz w:val="22"/>
                <w:szCs w:val="22"/>
              </w:rPr>
              <w:t>經常支出小計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0C3D1D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10,746,849,473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91638C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1,563,511,328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A49574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17,297,712,216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64154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126,288,030,612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52A93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175,228,086,955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F3B5F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13,230,498,849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5698E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340,625,000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F2F59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2,257,008,808,226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083D1B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57,550,821,258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45D5A" w14:textId="53098FD6" w:rsidR="00311337" w:rsidRPr="00F31906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F31906">
              <w:rPr>
                <w:rFonts w:hAnsi="細明體"/>
                <w:b/>
                <w:noProof/>
                <w:sz w:val="22"/>
                <w:szCs w:val="22"/>
              </w:rPr>
              <w:t>2,314,559,629,484</w:t>
            </w:r>
          </w:p>
        </w:tc>
      </w:tr>
      <w:tr w:rsidR="00311337" w:rsidRPr="008F0AD3" w14:paraId="34A6D066" w14:textId="010E24C9" w:rsidTr="00FE7AD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754548" w14:textId="77777777" w:rsidR="00311337" w:rsidRPr="008F0AD3" w:rsidRDefault="00311337" w:rsidP="00311337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EF8B0A" w14:textId="77777777" w:rsidR="00311337" w:rsidRPr="008F0AD3" w:rsidRDefault="00311337" w:rsidP="00311337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人事費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5659A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1,003,119,475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7A647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1,325,542,660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22C9C3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13,579,411,623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2FAC2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76,849,205,834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AB1CE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3F0B1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13,230,498,849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5B3BC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CE978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470,420,670,844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D586F2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28,453,417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5D364" w14:textId="0712F70D" w:rsidR="00311337" w:rsidRPr="00F31906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470,449,124,261</w:t>
            </w:r>
          </w:p>
        </w:tc>
      </w:tr>
      <w:tr w:rsidR="00311337" w:rsidRPr="008F0AD3" w14:paraId="443728D8" w14:textId="72AB68C9" w:rsidTr="00FE7AD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95B4C3" w14:textId="77777777" w:rsidR="00311337" w:rsidRPr="008F0AD3" w:rsidRDefault="00311337" w:rsidP="00311337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44A9A1" w14:textId="77777777" w:rsidR="00311337" w:rsidRPr="008F0AD3" w:rsidRDefault="00311337" w:rsidP="00311337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25703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445,350,808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0F0EC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237,718,168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47579D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3,272,781,143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8FF9E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2,169,612,428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34B95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75E49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58D11E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B2106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318,190,341,657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0EB4B3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46,162,524,049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DFDAF9" w14:textId="7D9C71FB" w:rsidR="00311337" w:rsidRPr="00F31906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364,352,865,706</w:t>
            </w:r>
          </w:p>
        </w:tc>
      </w:tr>
      <w:tr w:rsidR="00311337" w:rsidRPr="008F0AD3" w14:paraId="5C9F6E61" w14:textId="0AE04C91" w:rsidTr="00FE7AD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26BD04" w14:textId="77777777" w:rsidR="00311337" w:rsidRPr="008F0AD3" w:rsidRDefault="00311337" w:rsidP="00311337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2DEE10" w14:textId="77777777" w:rsidR="00311337" w:rsidRPr="008F0AD3" w:rsidRDefault="00311337" w:rsidP="00311337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BEC39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9,298,379,190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213F5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250,500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48242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445,519,450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5F92A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47,269,212,350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49C45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175,228,086,955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BDF00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6FE54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340,625,000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7DBF7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1,379,646,224,320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2E91E2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11,359,843,792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5FC70" w14:textId="75CD963A" w:rsidR="00311337" w:rsidRPr="00F31906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1,391,006,068,112</w:t>
            </w:r>
          </w:p>
        </w:tc>
      </w:tr>
      <w:tr w:rsidR="00311337" w:rsidRPr="008F0AD3" w14:paraId="7B5E1389" w14:textId="67124381" w:rsidTr="00FE7AD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5A7300" w14:textId="77777777" w:rsidR="00311337" w:rsidRPr="008F0AD3" w:rsidRDefault="00311337" w:rsidP="00311337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FAB932" w14:textId="77777777" w:rsidR="00311337" w:rsidRPr="008F0AD3" w:rsidRDefault="00311337" w:rsidP="00311337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債務費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8FF26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129B3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398A27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5B0A5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065F71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8400C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E0FEF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61C2A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88,751,571,405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F35703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49E81" w14:textId="6B092C93" w:rsidR="00311337" w:rsidRPr="00F31906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88,751,571,405</w:t>
            </w:r>
          </w:p>
        </w:tc>
      </w:tr>
      <w:tr w:rsidR="00311337" w:rsidRPr="0060420B" w14:paraId="7DF98C7A" w14:textId="26319142" w:rsidTr="008E412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73F90D" w14:textId="77777777" w:rsidR="00311337" w:rsidRPr="0060420B" w:rsidRDefault="00311337" w:rsidP="003928F8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60420B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資本支出小計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BC4D9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45,666,184,766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CBB776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26,160,526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4A02A8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10,569,497,515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4CA3C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565,110,647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F4C84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51,140,690,250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7535E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6412C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759,375,000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F10EB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438,046,538,401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4902B5" w14:textId="77777777" w:rsidR="00311337" w:rsidRPr="0060420B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60420B">
              <w:rPr>
                <w:rFonts w:hAnsi="細明體"/>
                <w:b/>
                <w:noProof/>
                <w:sz w:val="22"/>
                <w:szCs w:val="22"/>
              </w:rPr>
              <w:t>31,573,286,254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E5503" w14:textId="3EFB1539" w:rsidR="00311337" w:rsidRPr="00F31906" w:rsidRDefault="00311337" w:rsidP="00311337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F31906">
              <w:rPr>
                <w:rFonts w:hAnsi="細明體"/>
                <w:b/>
                <w:noProof/>
                <w:sz w:val="22"/>
                <w:szCs w:val="22"/>
              </w:rPr>
              <w:t>469,619,824,655</w:t>
            </w:r>
          </w:p>
        </w:tc>
      </w:tr>
      <w:tr w:rsidR="00311337" w:rsidRPr="008F0AD3" w14:paraId="6CA62708" w14:textId="13302B3C" w:rsidTr="00F506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8F2365" w14:textId="77777777" w:rsidR="00311337" w:rsidRPr="008F0AD3" w:rsidRDefault="00311337" w:rsidP="00311337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4DDC4B" w14:textId="77777777" w:rsidR="00311337" w:rsidRPr="008F0AD3" w:rsidRDefault="00311337" w:rsidP="00311337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7AEF2C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66B8F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C94176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5,560,426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E13704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2,100,000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8648E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655BC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3BEF9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257B6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1,171,050,265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A3BA141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180,241,871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F759CA" w14:textId="59015B77" w:rsidR="00311337" w:rsidRPr="00F31906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1,351,292,136</w:t>
            </w:r>
          </w:p>
        </w:tc>
      </w:tr>
      <w:tr w:rsidR="00311337" w:rsidRPr="008F0AD3" w14:paraId="50FB161D" w14:textId="613C6EAD" w:rsidTr="00F506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3457BD" w14:textId="77777777" w:rsidR="00311337" w:rsidRPr="008F0AD3" w:rsidRDefault="00311337" w:rsidP="00311337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16D4FD" w14:textId="77777777" w:rsidR="00311337" w:rsidRPr="008F0AD3" w:rsidRDefault="00311337" w:rsidP="00311337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設備及投資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0324B2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41,752,168,569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38598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26,160,526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91C9F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10,521,129,753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BB1BE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559,730,408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E7F6C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B0AF5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01FBC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432,000,000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5E5B1E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318,686,184,919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DA7659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23,714,995,591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6EC9F2" w14:textId="241EC2A4" w:rsidR="00311337" w:rsidRPr="00F31906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342,401,180,510</w:t>
            </w:r>
          </w:p>
        </w:tc>
      </w:tr>
      <w:tr w:rsidR="00311337" w:rsidRPr="008F0AD3" w14:paraId="2710DD07" w14:textId="434646B8" w:rsidTr="00F5066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C31F3" w14:textId="77777777" w:rsidR="00311337" w:rsidRPr="008F0AD3" w:rsidRDefault="00311337" w:rsidP="00311337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C6501D4" w14:textId="77777777" w:rsidR="00311337" w:rsidRPr="008F0AD3" w:rsidRDefault="00311337" w:rsidP="00311337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B84F71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17C1BB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3,914,016,197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7017D2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4EBAE9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42,807,336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84F1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3,280,239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D49E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51,140,690,250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5451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73A0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327,375,000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B6EB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118,189,303,217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2F72A" w14:textId="77777777" w:rsidR="00311337" w:rsidRPr="008F0AD3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84F71">
              <w:rPr>
                <w:rFonts w:hAnsi="細明體"/>
                <w:noProof/>
                <w:sz w:val="22"/>
                <w:szCs w:val="22"/>
              </w:rPr>
              <w:t>7,678,048,792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13D9B5" w14:textId="4B1DE252" w:rsidR="00311337" w:rsidRPr="00F31906" w:rsidRDefault="00311337" w:rsidP="00311337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F31906">
              <w:rPr>
                <w:rFonts w:hAnsi="細明體"/>
                <w:noProof/>
                <w:sz w:val="22"/>
                <w:szCs w:val="22"/>
              </w:rPr>
              <w:t>125,867,352,009</w:t>
            </w:r>
          </w:p>
        </w:tc>
      </w:tr>
    </w:tbl>
    <w:p w14:paraId="47AAD329" w14:textId="23A1A1AE" w:rsidR="008401A6" w:rsidRPr="009D37D9" w:rsidRDefault="008401A6" w:rsidP="00311337">
      <w:pPr>
        <w:pStyle w:val="aa"/>
        <w:spacing w:line="240" w:lineRule="auto"/>
        <w:rPr>
          <w:sz w:val="16"/>
          <w:szCs w:val="16"/>
        </w:rPr>
      </w:pPr>
      <w:r w:rsidRPr="009D37D9">
        <w:rPr>
          <w:sz w:val="16"/>
          <w:szCs w:val="16"/>
        </w:rPr>
        <w:t xml:space="preserve"> </w:t>
      </w:r>
    </w:p>
    <w:sectPr w:rsidR="008401A6" w:rsidRPr="009D37D9" w:rsidSect="002C2A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18" w:bottom="567" w:left="1418" w:header="1021" w:footer="737" w:gutter="284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652F7" w14:textId="77777777" w:rsidR="008401A6" w:rsidRDefault="008401A6">
      <w:r>
        <w:separator/>
      </w:r>
    </w:p>
  </w:endnote>
  <w:endnote w:type="continuationSeparator" w:id="0">
    <w:p w14:paraId="38BD1416" w14:textId="77777777" w:rsidR="008401A6" w:rsidRDefault="0084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C185B" w14:textId="77777777" w:rsidR="003C31DB" w:rsidRPr="00E90D0E" w:rsidRDefault="003C31DB" w:rsidP="000973CB">
    <w:pPr>
      <w:pStyle w:val="30"/>
      <w:ind w:right="360" w:firstLine="360"/>
      <w:jc w:val="center"/>
      <w:rPr>
        <w:sz w:val="20"/>
      </w:rPr>
    </w:pPr>
    <w:r w:rsidRPr="00E90D0E">
      <w:rPr>
        <w:rFonts w:ascii="標楷體" w:eastAsia="標楷體" w:hAnsi="標楷體" w:hint="eastAsia"/>
        <w:sz w:val="20"/>
      </w:rPr>
      <w:t>丙－</w:t>
    </w:r>
    <w:r w:rsidRPr="00E90D0E">
      <w:rPr>
        <w:rFonts w:ascii="標楷體" w:eastAsia="標楷體" w:hAnsi="標楷體"/>
        <w:sz w:val="20"/>
      </w:rPr>
      <w:fldChar w:fldCharType="begin"/>
    </w:r>
    <w:r w:rsidRPr="00E90D0E">
      <w:rPr>
        <w:rFonts w:ascii="標楷體" w:eastAsia="標楷體" w:hAnsi="標楷體"/>
        <w:sz w:val="20"/>
      </w:rPr>
      <w:instrText xml:space="preserve"> PAGE </w:instrText>
    </w:r>
    <w:r w:rsidRPr="00E90D0E">
      <w:rPr>
        <w:rFonts w:ascii="標楷體" w:eastAsia="標楷體" w:hAnsi="標楷體"/>
        <w:sz w:val="20"/>
      </w:rPr>
      <w:fldChar w:fldCharType="separate"/>
    </w:r>
    <w:r w:rsidR="008F0AD3">
      <w:rPr>
        <w:rFonts w:ascii="標楷體" w:eastAsia="標楷體" w:hAnsi="標楷體"/>
        <w:noProof/>
        <w:sz w:val="20"/>
      </w:rPr>
      <w:t>34</w:t>
    </w:r>
    <w:r w:rsidRPr="00E90D0E">
      <w:rPr>
        <w:rFonts w:ascii="標楷體" w:eastAsia="標楷體" w:hAnsi="標楷體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FC6A" w14:textId="35160350" w:rsidR="002C2A9C" w:rsidRPr="002C2A9C" w:rsidRDefault="002C2A9C">
    <w:pPr>
      <w:pStyle w:val="a5"/>
      <w:ind w:firstLine="200"/>
      <w:jc w:val="center"/>
      <w:rPr>
        <w:rFonts w:ascii="標楷體" w:eastAsia="標楷體" w:hAnsi="標楷體"/>
      </w:rPr>
    </w:pPr>
    <w:r w:rsidRPr="002C2A9C">
      <w:rPr>
        <w:rFonts w:ascii="標楷體" w:eastAsia="標楷體" w:hAnsi="標楷體" w:hint="eastAsia"/>
      </w:rPr>
      <w:t>8-</w:t>
    </w:r>
    <w:r w:rsidRPr="002C2A9C">
      <w:rPr>
        <w:rFonts w:ascii="標楷體" w:eastAsia="標楷體" w:hAnsi="標楷體"/>
      </w:rPr>
      <w:fldChar w:fldCharType="begin"/>
    </w:r>
    <w:r w:rsidRPr="002C2A9C">
      <w:rPr>
        <w:rFonts w:ascii="標楷體" w:eastAsia="標楷體" w:hAnsi="標楷體"/>
      </w:rPr>
      <w:instrText>PAGE   \* MERGEFORMAT</w:instrText>
    </w:r>
    <w:r w:rsidRPr="002C2A9C">
      <w:rPr>
        <w:rFonts w:ascii="標楷體" w:eastAsia="標楷體" w:hAnsi="標楷體"/>
      </w:rPr>
      <w:fldChar w:fldCharType="separate"/>
    </w:r>
    <w:r w:rsidRPr="002C2A9C">
      <w:rPr>
        <w:rFonts w:ascii="標楷體" w:eastAsia="標楷體" w:hAnsi="標楷體"/>
        <w:lang w:val="zh-TW"/>
      </w:rPr>
      <w:t>2</w:t>
    </w:r>
    <w:r w:rsidRPr="002C2A9C">
      <w:rPr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274FC" w14:textId="2459292A" w:rsidR="002C2A9C" w:rsidRPr="002C2A9C" w:rsidRDefault="002C2A9C">
    <w:pPr>
      <w:pStyle w:val="a5"/>
      <w:ind w:firstLine="200"/>
      <w:jc w:val="center"/>
      <w:rPr>
        <w:rFonts w:ascii="標楷體" w:eastAsia="標楷體" w:hAnsi="標楷體"/>
      </w:rPr>
    </w:pPr>
    <w:r w:rsidRPr="002C2A9C">
      <w:rPr>
        <w:rFonts w:ascii="標楷體" w:eastAsia="標楷體" w:hAnsi="標楷體" w:hint="eastAsia"/>
      </w:rPr>
      <w:t>8-</w:t>
    </w:r>
    <w:r w:rsidRPr="002C2A9C">
      <w:rPr>
        <w:rFonts w:ascii="標楷體" w:eastAsia="標楷體" w:hAnsi="標楷體"/>
      </w:rPr>
      <w:fldChar w:fldCharType="begin"/>
    </w:r>
    <w:r w:rsidRPr="002C2A9C">
      <w:rPr>
        <w:rFonts w:ascii="標楷體" w:eastAsia="標楷體" w:hAnsi="標楷體"/>
      </w:rPr>
      <w:instrText>PAGE   \* MERGEFORMAT</w:instrText>
    </w:r>
    <w:r w:rsidRPr="002C2A9C">
      <w:rPr>
        <w:rFonts w:ascii="標楷體" w:eastAsia="標楷體" w:hAnsi="標楷體"/>
      </w:rPr>
      <w:fldChar w:fldCharType="separate"/>
    </w:r>
    <w:r w:rsidRPr="002C2A9C">
      <w:rPr>
        <w:rFonts w:ascii="標楷體" w:eastAsia="標楷體" w:hAnsi="標楷體"/>
        <w:lang w:val="zh-TW"/>
      </w:rPr>
      <w:t>2</w:t>
    </w:r>
    <w:r w:rsidRPr="002C2A9C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477FB" w14:textId="77777777" w:rsidR="008401A6" w:rsidRDefault="008401A6">
      <w:r>
        <w:separator/>
      </w:r>
    </w:p>
  </w:footnote>
  <w:footnote w:type="continuationSeparator" w:id="0">
    <w:p w14:paraId="1C99E28F" w14:textId="77777777" w:rsidR="008401A6" w:rsidRDefault="00840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159A" w14:textId="77777777" w:rsidR="00311337" w:rsidRDefault="003113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B5E5F" w14:textId="25A34604" w:rsidR="00684E86" w:rsidRPr="00311337" w:rsidRDefault="00684E86" w:rsidP="00684E86">
    <w:pPr>
      <w:pStyle w:val="a3"/>
      <w:ind w:left="72" w:right="72"/>
      <w:jc w:val="center"/>
      <w:rPr>
        <w:rFonts w:ascii="標楷體" w:eastAsia="標楷體" w:hAnsi="標楷體"/>
        <w:sz w:val="36"/>
        <w:szCs w:val="36"/>
      </w:rPr>
    </w:pPr>
    <w:r w:rsidRPr="00311337">
      <w:rPr>
        <w:rFonts w:ascii="標楷體" w:eastAsia="標楷體" w:hAnsi="標楷體" w:hint="eastAsia"/>
        <w:b/>
        <w:bCs/>
        <w:sz w:val="36"/>
        <w:szCs w:val="36"/>
        <w:u w:val="single"/>
      </w:rPr>
      <w:t>中華民國</w:t>
    </w:r>
    <w:proofErr w:type="gramStart"/>
    <w:r w:rsidR="00690BA7" w:rsidRPr="00311337">
      <w:rPr>
        <w:rFonts w:ascii="標楷體" w:eastAsia="標楷體" w:hAnsi="標楷體" w:hint="eastAsia"/>
        <w:b/>
        <w:bCs/>
        <w:sz w:val="36"/>
        <w:szCs w:val="36"/>
        <w:u w:val="single"/>
      </w:rPr>
      <w:t>113</w:t>
    </w:r>
    <w:proofErr w:type="gramEnd"/>
    <w:r w:rsidRPr="00311337">
      <w:rPr>
        <w:rFonts w:ascii="標楷體" w:eastAsia="標楷體" w:hAnsi="標楷體" w:hint="eastAsia"/>
        <w:b/>
        <w:bCs/>
        <w:sz w:val="36"/>
        <w:szCs w:val="36"/>
        <w:u w:val="single"/>
      </w:rPr>
      <w:t>年度中央政府總決算各主管機關歲出用途別科目決算</w:t>
    </w:r>
    <w:proofErr w:type="gramStart"/>
    <w:r w:rsidRPr="00311337">
      <w:rPr>
        <w:rFonts w:ascii="標楷體" w:eastAsia="標楷體" w:hAnsi="標楷體" w:hint="eastAsia"/>
        <w:b/>
        <w:bCs/>
        <w:sz w:val="36"/>
        <w:szCs w:val="36"/>
        <w:u w:val="single"/>
      </w:rPr>
      <w:t>審定數綜計</w:t>
    </w:r>
    <w:proofErr w:type="gramEnd"/>
    <w:r w:rsidRPr="00311337">
      <w:rPr>
        <w:rFonts w:ascii="標楷體" w:eastAsia="標楷體" w:hAnsi="標楷體" w:hint="eastAsia"/>
        <w:b/>
        <w:bCs/>
        <w:sz w:val="36"/>
        <w:szCs w:val="36"/>
        <w:u w:val="single"/>
      </w:rPr>
      <w:t>表</w:t>
    </w:r>
    <w:r w:rsidRPr="00311337">
      <w:rPr>
        <w:rFonts w:ascii="標楷體" w:eastAsia="標楷體" w:hAnsi="標楷體" w:hint="eastAsia"/>
        <w:sz w:val="24"/>
        <w:szCs w:val="24"/>
      </w:rPr>
      <w:t>（續）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A8B9" w14:textId="7CB87DEC" w:rsidR="00684E86" w:rsidRPr="00311337" w:rsidRDefault="00684E86" w:rsidP="00684E86">
    <w:pPr>
      <w:pStyle w:val="a3"/>
      <w:ind w:left="72" w:right="72"/>
      <w:jc w:val="center"/>
      <w:rPr>
        <w:rFonts w:ascii="標楷體" w:eastAsia="標楷體" w:hAnsi="標楷體"/>
        <w:b/>
        <w:bCs/>
        <w:sz w:val="36"/>
        <w:szCs w:val="36"/>
      </w:rPr>
    </w:pPr>
    <w:r w:rsidRPr="00311337">
      <w:rPr>
        <w:rFonts w:ascii="標楷體" w:eastAsia="標楷體" w:hAnsi="標楷體" w:hint="eastAsia"/>
        <w:b/>
        <w:bCs/>
        <w:sz w:val="36"/>
        <w:szCs w:val="36"/>
        <w:u w:val="single"/>
      </w:rPr>
      <w:t>中華民國</w:t>
    </w:r>
    <w:proofErr w:type="gramStart"/>
    <w:r w:rsidR="00690BA7" w:rsidRPr="00311337">
      <w:rPr>
        <w:rFonts w:ascii="標楷體" w:eastAsia="標楷體" w:hAnsi="標楷體" w:hint="eastAsia"/>
        <w:b/>
        <w:bCs/>
        <w:sz w:val="36"/>
        <w:szCs w:val="36"/>
        <w:u w:val="single"/>
      </w:rPr>
      <w:t>113</w:t>
    </w:r>
    <w:proofErr w:type="gramEnd"/>
    <w:r w:rsidRPr="00311337">
      <w:rPr>
        <w:rFonts w:ascii="標楷體" w:eastAsia="標楷體" w:hAnsi="標楷體" w:hint="eastAsia"/>
        <w:b/>
        <w:bCs/>
        <w:sz w:val="36"/>
        <w:szCs w:val="36"/>
        <w:u w:val="single"/>
      </w:rPr>
      <w:t>年度中央政府總決算各主管機關歲出用途別科目決算</w:t>
    </w:r>
    <w:proofErr w:type="gramStart"/>
    <w:r w:rsidRPr="00311337">
      <w:rPr>
        <w:rFonts w:ascii="標楷體" w:eastAsia="標楷體" w:hAnsi="標楷體" w:hint="eastAsia"/>
        <w:b/>
        <w:bCs/>
        <w:sz w:val="36"/>
        <w:szCs w:val="36"/>
        <w:u w:val="single"/>
      </w:rPr>
      <w:t>審定數綜計</w:t>
    </w:r>
    <w:proofErr w:type="gramEnd"/>
    <w:r w:rsidRPr="00311337">
      <w:rPr>
        <w:rFonts w:ascii="標楷體" w:eastAsia="標楷體" w:hAnsi="標楷體" w:hint="eastAsia"/>
        <w:b/>
        <w:bCs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各主管機關歲出用途別科目決算審定數綜計表\各主管機關歲出用途別科目決算審定數綜計表.doc"/>
    <w:odso/>
  </w:mailMerge>
  <w:doNotTrackMoves/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1A6"/>
    <w:rsid w:val="00011ED9"/>
    <w:rsid w:val="00012AA1"/>
    <w:rsid w:val="00023163"/>
    <w:rsid w:val="00030A62"/>
    <w:rsid w:val="00037D32"/>
    <w:rsid w:val="00040276"/>
    <w:rsid w:val="0004052A"/>
    <w:rsid w:val="00041A25"/>
    <w:rsid w:val="00042290"/>
    <w:rsid w:val="00050592"/>
    <w:rsid w:val="00057A5D"/>
    <w:rsid w:val="00061A38"/>
    <w:rsid w:val="000645D0"/>
    <w:rsid w:val="00065A6D"/>
    <w:rsid w:val="000673E7"/>
    <w:rsid w:val="00067532"/>
    <w:rsid w:val="00070FFF"/>
    <w:rsid w:val="00073BD8"/>
    <w:rsid w:val="00091DBF"/>
    <w:rsid w:val="00091E4F"/>
    <w:rsid w:val="00096AB8"/>
    <w:rsid w:val="0009739A"/>
    <w:rsid w:val="000973CB"/>
    <w:rsid w:val="00097770"/>
    <w:rsid w:val="00097885"/>
    <w:rsid w:val="000A0F5C"/>
    <w:rsid w:val="000A1D94"/>
    <w:rsid w:val="000A4417"/>
    <w:rsid w:val="000A5C8C"/>
    <w:rsid w:val="000B0ABA"/>
    <w:rsid w:val="000B0E44"/>
    <w:rsid w:val="000C1AE5"/>
    <w:rsid w:val="000C3FE4"/>
    <w:rsid w:val="000D586A"/>
    <w:rsid w:val="000E033F"/>
    <w:rsid w:val="000E1389"/>
    <w:rsid w:val="000E283C"/>
    <w:rsid w:val="000E7A4F"/>
    <w:rsid w:val="000F6839"/>
    <w:rsid w:val="000F799A"/>
    <w:rsid w:val="0010106D"/>
    <w:rsid w:val="001019E2"/>
    <w:rsid w:val="00105A02"/>
    <w:rsid w:val="0011008E"/>
    <w:rsid w:val="00112E65"/>
    <w:rsid w:val="00113C64"/>
    <w:rsid w:val="001211AF"/>
    <w:rsid w:val="00124891"/>
    <w:rsid w:val="00125065"/>
    <w:rsid w:val="00130226"/>
    <w:rsid w:val="00133287"/>
    <w:rsid w:val="00135B2A"/>
    <w:rsid w:val="001426C8"/>
    <w:rsid w:val="001448B9"/>
    <w:rsid w:val="00150BF5"/>
    <w:rsid w:val="00162CDE"/>
    <w:rsid w:val="00163616"/>
    <w:rsid w:val="00164C69"/>
    <w:rsid w:val="00166324"/>
    <w:rsid w:val="00170E15"/>
    <w:rsid w:val="001722F4"/>
    <w:rsid w:val="00177AF9"/>
    <w:rsid w:val="001878B4"/>
    <w:rsid w:val="0019177A"/>
    <w:rsid w:val="00195CE6"/>
    <w:rsid w:val="001A12FB"/>
    <w:rsid w:val="001A33A8"/>
    <w:rsid w:val="001A33AF"/>
    <w:rsid w:val="001A3CDE"/>
    <w:rsid w:val="001A3CF9"/>
    <w:rsid w:val="001B1A9D"/>
    <w:rsid w:val="001B393E"/>
    <w:rsid w:val="001B684E"/>
    <w:rsid w:val="001B6A55"/>
    <w:rsid w:val="001C7AB2"/>
    <w:rsid w:val="001D1DFD"/>
    <w:rsid w:val="001D2402"/>
    <w:rsid w:val="001F1605"/>
    <w:rsid w:val="001F2258"/>
    <w:rsid w:val="001F58CF"/>
    <w:rsid w:val="00200BFA"/>
    <w:rsid w:val="00202CB2"/>
    <w:rsid w:val="002049B6"/>
    <w:rsid w:val="00206FE6"/>
    <w:rsid w:val="0020713F"/>
    <w:rsid w:val="00214AA0"/>
    <w:rsid w:val="0023152E"/>
    <w:rsid w:val="002317B3"/>
    <w:rsid w:val="00233AB1"/>
    <w:rsid w:val="00237091"/>
    <w:rsid w:val="002400AB"/>
    <w:rsid w:val="00241627"/>
    <w:rsid w:val="00244302"/>
    <w:rsid w:val="00245CBC"/>
    <w:rsid w:val="002464DE"/>
    <w:rsid w:val="00253573"/>
    <w:rsid w:val="00253686"/>
    <w:rsid w:val="00262F3A"/>
    <w:rsid w:val="002750F0"/>
    <w:rsid w:val="00277F86"/>
    <w:rsid w:val="00284A1E"/>
    <w:rsid w:val="002A4C35"/>
    <w:rsid w:val="002A7B20"/>
    <w:rsid w:val="002B070D"/>
    <w:rsid w:val="002B24E4"/>
    <w:rsid w:val="002B267B"/>
    <w:rsid w:val="002B4256"/>
    <w:rsid w:val="002B56E2"/>
    <w:rsid w:val="002B7E12"/>
    <w:rsid w:val="002C2A9C"/>
    <w:rsid w:val="002C2F62"/>
    <w:rsid w:val="002C35DE"/>
    <w:rsid w:val="002C54EC"/>
    <w:rsid w:val="002D4217"/>
    <w:rsid w:val="002D523E"/>
    <w:rsid w:val="002F1644"/>
    <w:rsid w:val="002F3253"/>
    <w:rsid w:val="002F444C"/>
    <w:rsid w:val="0030397B"/>
    <w:rsid w:val="00304B53"/>
    <w:rsid w:val="00305A1D"/>
    <w:rsid w:val="00311337"/>
    <w:rsid w:val="00311901"/>
    <w:rsid w:val="00314FDB"/>
    <w:rsid w:val="00326C4F"/>
    <w:rsid w:val="003277D9"/>
    <w:rsid w:val="00340FF2"/>
    <w:rsid w:val="00341698"/>
    <w:rsid w:val="00342240"/>
    <w:rsid w:val="00345A2A"/>
    <w:rsid w:val="00353111"/>
    <w:rsid w:val="00354BC4"/>
    <w:rsid w:val="003552FB"/>
    <w:rsid w:val="00355FA5"/>
    <w:rsid w:val="00356D3E"/>
    <w:rsid w:val="00371378"/>
    <w:rsid w:val="00375032"/>
    <w:rsid w:val="0037557B"/>
    <w:rsid w:val="00383AC0"/>
    <w:rsid w:val="00386BA2"/>
    <w:rsid w:val="0039095A"/>
    <w:rsid w:val="003928F8"/>
    <w:rsid w:val="00395EDF"/>
    <w:rsid w:val="003A0434"/>
    <w:rsid w:val="003A2DA9"/>
    <w:rsid w:val="003A495B"/>
    <w:rsid w:val="003B402F"/>
    <w:rsid w:val="003B652E"/>
    <w:rsid w:val="003C1E6B"/>
    <w:rsid w:val="003C235A"/>
    <w:rsid w:val="003C31DB"/>
    <w:rsid w:val="003C6F68"/>
    <w:rsid w:val="003D5790"/>
    <w:rsid w:val="003D6C3F"/>
    <w:rsid w:val="003E0A76"/>
    <w:rsid w:val="003E2C8F"/>
    <w:rsid w:val="003E3991"/>
    <w:rsid w:val="003E4351"/>
    <w:rsid w:val="003F2D6B"/>
    <w:rsid w:val="00405BBE"/>
    <w:rsid w:val="0041314D"/>
    <w:rsid w:val="00415E06"/>
    <w:rsid w:val="00421485"/>
    <w:rsid w:val="00427419"/>
    <w:rsid w:val="00431636"/>
    <w:rsid w:val="00441655"/>
    <w:rsid w:val="004459EE"/>
    <w:rsid w:val="00450146"/>
    <w:rsid w:val="004533A0"/>
    <w:rsid w:val="00460436"/>
    <w:rsid w:val="00462A1C"/>
    <w:rsid w:val="00466D60"/>
    <w:rsid w:val="00474094"/>
    <w:rsid w:val="0047618F"/>
    <w:rsid w:val="00477129"/>
    <w:rsid w:val="00480240"/>
    <w:rsid w:val="004807BC"/>
    <w:rsid w:val="00481D92"/>
    <w:rsid w:val="004848F6"/>
    <w:rsid w:val="00486559"/>
    <w:rsid w:val="004A505A"/>
    <w:rsid w:val="004B1B55"/>
    <w:rsid w:val="004B32F5"/>
    <w:rsid w:val="004D260E"/>
    <w:rsid w:val="004D70BA"/>
    <w:rsid w:val="004D7426"/>
    <w:rsid w:val="004E0BF6"/>
    <w:rsid w:val="004E2604"/>
    <w:rsid w:val="004E548C"/>
    <w:rsid w:val="004E5CEA"/>
    <w:rsid w:val="004E7AD4"/>
    <w:rsid w:val="004F00B9"/>
    <w:rsid w:val="004F14D4"/>
    <w:rsid w:val="004F1AEC"/>
    <w:rsid w:val="005015C6"/>
    <w:rsid w:val="005059BE"/>
    <w:rsid w:val="0051061E"/>
    <w:rsid w:val="00513A40"/>
    <w:rsid w:val="00513DA0"/>
    <w:rsid w:val="005165F6"/>
    <w:rsid w:val="00524652"/>
    <w:rsid w:val="00525015"/>
    <w:rsid w:val="0052522E"/>
    <w:rsid w:val="00532608"/>
    <w:rsid w:val="00533AE8"/>
    <w:rsid w:val="00550733"/>
    <w:rsid w:val="005563F9"/>
    <w:rsid w:val="00560239"/>
    <w:rsid w:val="00560AC2"/>
    <w:rsid w:val="00570442"/>
    <w:rsid w:val="00571183"/>
    <w:rsid w:val="00571C09"/>
    <w:rsid w:val="00573760"/>
    <w:rsid w:val="00574A2E"/>
    <w:rsid w:val="00576D11"/>
    <w:rsid w:val="0058080A"/>
    <w:rsid w:val="0058139F"/>
    <w:rsid w:val="005864C9"/>
    <w:rsid w:val="0058692E"/>
    <w:rsid w:val="00587DBF"/>
    <w:rsid w:val="005909B1"/>
    <w:rsid w:val="005914A1"/>
    <w:rsid w:val="005A067B"/>
    <w:rsid w:val="005B260C"/>
    <w:rsid w:val="005B4B67"/>
    <w:rsid w:val="005C0402"/>
    <w:rsid w:val="005C725F"/>
    <w:rsid w:val="005D0632"/>
    <w:rsid w:val="005D209A"/>
    <w:rsid w:val="005D6F2D"/>
    <w:rsid w:val="005D6FB5"/>
    <w:rsid w:val="005E63EE"/>
    <w:rsid w:val="005F4A50"/>
    <w:rsid w:val="005F7327"/>
    <w:rsid w:val="005F7401"/>
    <w:rsid w:val="006002BD"/>
    <w:rsid w:val="006047DA"/>
    <w:rsid w:val="00605E95"/>
    <w:rsid w:val="006250E6"/>
    <w:rsid w:val="00633514"/>
    <w:rsid w:val="006349E4"/>
    <w:rsid w:val="006355BA"/>
    <w:rsid w:val="00645056"/>
    <w:rsid w:val="0065531C"/>
    <w:rsid w:val="006617EA"/>
    <w:rsid w:val="00662ADD"/>
    <w:rsid w:val="0066509C"/>
    <w:rsid w:val="00672F43"/>
    <w:rsid w:val="006738A3"/>
    <w:rsid w:val="006779FF"/>
    <w:rsid w:val="00682927"/>
    <w:rsid w:val="00682D1F"/>
    <w:rsid w:val="00684DCB"/>
    <w:rsid w:val="00684E86"/>
    <w:rsid w:val="00690BA7"/>
    <w:rsid w:val="006A18E1"/>
    <w:rsid w:val="006A2A9B"/>
    <w:rsid w:val="006A59FA"/>
    <w:rsid w:val="006C08C3"/>
    <w:rsid w:val="006C6872"/>
    <w:rsid w:val="006C77B9"/>
    <w:rsid w:val="006D75E7"/>
    <w:rsid w:val="006D7B23"/>
    <w:rsid w:val="006F56FB"/>
    <w:rsid w:val="006F71EE"/>
    <w:rsid w:val="0070061C"/>
    <w:rsid w:val="00711225"/>
    <w:rsid w:val="00711DC3"/>
    <w:rsid w:val="00712831"/>
    <w:rsid w:val="00716191"/>
    <w:rsid w:val="00721C1A"/>
    <w:rsid w:val="00723D2B"/>
    <w:rsid w:val="00724B4C"/>
    <w:rsid w:val="0074216D"/>
    <w:rsid w:val="007532BE"/>
    <w:rsid w:val="00761C5A"/>
    <w:rsid w:val="0076701B"/>
    <w:rsid w:val="007723E5"/>
    <w:rsid w:val="00780309"/>
    <w:rsid w:val="007817EE"/>
    <w:rsid w:val="00781D02"/>
    <w:rsid w:val="00785AF6"/>
    <w:rsid w:val="00796570"/>
    <w:rsid w:val="007965DA"/>
    <w:rsid w:val="00797D58"/>
    <w:rsid w:val="007A0EB6"/>
    <w:rsid w:val="007A40A5"/>
    <w:rsid w:val="007A4B57"/>
    <w:rsid w:val="007B654F"/>
    <w:rsid w:val="007C55EE"/>
    <w:rsid w:val="007D03C1"/>
    <w:rsid w:val="007D2310"/>
    <w:rsid w:val="007E73D2"/>
    <w:rsid w:val="007F0E87"/>
    <w:rsid w:val="007F6363"/>
    <w:rsid w:val="007F7603"/>
    <w:rsid w:val="0082286A"/>
    <w:rsid w:val="00822ADC"/>
    <w:rsid w:val="00833797"/>
    <w:rsid w:val="00833D31"/>
    <w:rsid w:val="00834EBF"/>
    <w:rsid w:val="0083635C"/>
    <w:rsid w:val="008401A6"/>
    <w:rsid w:val="008408AC"/>
    <w:rsid w:val="008477C3"/>
    <w:rsid w:val="008552E1"/>
    <w:rsid w:val="0085762D"/>
    <w:rsid w:val="00862C5E"/>
    <w:rsid w:val="00865ECD"/>
    <w:rsid w:val="00865FB8"/>
    <w:rsid w:val="0087039C"/>
    <w:rsid w:val="00873EEE"/>
    <w:rsid w:val="008777FC"/>
    <w:rsid w:val="00882340"/>
    <w:rsid w:val="00886A55"/>
    <w:rsid w:val="00896447"/>
    <w:rsid w:val="008D0285"/>
    <w:rsid w:val="008D3132"/>
    <w:rsid w:val="008D3346"/>
    <w:rsid w:val="008D3A51"/>
    <w:rsid w:val="008D3EE6"/>
    <w:rsid w:val="008D6727"/>
    <w:rsid w:val="008E5AF7"/>
    <w:rsid w:val="008F02AF"/>
    <w:rsid w:val="008F0AD3"/>
    <w:rsid w:val="008F1206"/>
    <w:rsid w:val="008F67B1"/>
    <w:rsid w:val="00902DB3"/>
    <w:rsid w:val="00904D84"/>
    <w:rsid w:val="00913E0E"/>
    <w:rsid w:val="0091460F"/>
    <w:rsid w:val="0092143D"/>
    <w:rsid w:val="00922BC5"/>
    <w:rsid w:val="00922DC3"/>
    <w:rsid w:val="00925ED4"/>
    <w:rsid w:val="009360B5"/>
    <w:rsid w:val="009430B5"/>
    <w:rsid w:val="00951841"/>
    <w:rsid w:val="00952874"/>
    <w:rsid w:val="009547C4"/>
    <w:rsid w:val="00956DB5"/>
    <w:rsid w:val="009606A5"/>
    <w:rsid w:val="00971936"/>
    <w:rsid w:val="009736E4"/>
    <w:rsid w:val="00973F68"/>
    <w:rsid w:val="00977CE0"/>
    <w:rsid w:val="00991310"/>
    <w:rsid w:val="009946FD"/>
    <w:rsid w:val="009A5A48"/>
    <w:rsid w:val="009B09B7"/>
    <w:rsid w:val="009B3628"/>
    <w:rsid w:val="009B4786"/>
    <w:rsid w:val="009B6372"/>
    <w:rsid w:val="009B6D71"/>
    <w:rsid w:val="009C01CE"/>
    <w:rsid w:val="009C416E"/>
    <w:rsid w:val="009C6B16"/>
    <w:rsid w:val="009D37D9"/>
    <w:rsid w:val="009D69F7"/>
    <w:rsid w:val="009E150E"/>
    <w:rsid w:val="009E4238"/>
    <w:rsid w:val="009E4C83"/>
    <w:rsid w:val="009E5734"/>
    <w:rsid w:val="009F00ED"/>
    <w:rsid w:val="009F0B3A"/>
    <w:rsid w:val="009F1290"/>
    <w:rsid w:val="009F34BF"/>
    <w:rsid w:val="009F6830"/>
    <w:rsid w:val="00A112FB"/>
    <w:rsid w:val="00A1426D"/>
    <w:rsid w:val="00A2467C"/>
    <w:rsid w:val="00A251CD"/>
    <w:rsid w:val="00A26434"/>
    <w:rsid w:val="00A278A0"/>
    <w:rsid w:val="00A317EE"/>
    <w:rsid w:val="00A35B87"/>
    <w:rsid w:val="00A44E73"/>
    <w:rsid w:val="00A45C6D"/>
    <w:rsid w:val="00A45F87"/>
    <w:rsid w:val="00A4643B"/>
    <w:rsid w:val="00A46B9C"/>
    <w:rsid w:val="00A477A4"/>
    <w:rsid w:val="00A57BD1"/>
    <w:rsid w:val="00A66529"/>
    <w:rsid w:val="00A75DF9"/>
    <w:rsid w:val="00A778AF"/>
    <w:rsid w:val="00A83825"/>
    <w:rsid w:val="00AB28D1"/>
    <w:rsid w:val="00AB2C52"/>
    <w:rsid w:val="00AB4216"/>
    <w:rsid w:val="00AB6B6C"/>
    <w:rsid w:val="00AC55BF"/>
    <w:rsid w:val="00AC6717"/>
    <w:rsid w:val="00AC6C28"/>
    <w:rsid w:val="00AD29CD"/>
    <w:rsid w:val="00AD74C3"/>
    <w:rsid w:val="00AE1B3E"/>
    <w:rsid w:val="00AE50DE"/>
    <w:rsid w:val="00B01440"/>
    <w:rsid w:val="00B02925"/>
    <w:rsid w:val="00B07AE8"/>
    <w:rsid w:val="00B07B5D"/>
    <w:rsid w:val="00B101E5"/>
    <w:rsid w:val="00B12D60"/>
    <w:rsid w:val="00B136BA"/>
    <w:rsid w:val="00B305E6"/>
    <w:rsid w:val="00B3130A"/>
    <w:rsid w:val="00B32778"/>
    <w:rsid w:val="00B37096"/>
    <w:rsid w:val="00B42F5F"/>
    <w:rsid w:val="00B43DCC"/>
    <w:rsid w:val="00B45C4A"/>
    <w:rsid w:val="00B53DA9"/>
    <w:rsid w:val="00B542DE"/>
    <w:rsid w:val="00B56791"/>
    <w:rsid w:val="00B57A97"/>
    <w:rsid w:val="00B63917"/>
    <w:rsid w:val="00B7135E"/>
    <w:rsid w:val="00B71B75"/>
    <w:rsid w:val="00B8247B"/>
    <w:rsid w:val="00B828E7"/>
    <w:rsid w:val="00B92321"/>
    <w:rsid w:val="00B95364"/>
    <w:rsid w:val="00B972A1"/>
    <w:rsid w:val="00B97A87"/>
    <w:rsid w:val="00BA46E0"/>
    <w:rsid w:val="00BA7040"/>
    <w:rsid w:val="00BA79FE"/>
    <w:rsid w:val="00BB00CF"/>
    <w:rsid w:val="00BB1337"/>
    <w:rsid w:val="00BB7D74"/>
    <w:rsid w:val="00BB7E2D"/>
    <w:rsid w:val="00BC6D34"/>
    <w:rsid w:val="00BC7E01"/>
    <w:rsid w:val="00BD1E96"/>
    <w:rsid w:val="00BD20D8"/>
    <w:rsid w:val="00BD4EAE"/>
    <w:rsid w:val="00BE2C77"/>
    <w:rsid w:val="00BF2B1D"/>
    <w:rsid w:val="00BF628D"/>
    <w:rsid w:val="00BF64AB"/>
    <w:rsid w:val="00C00490"/>
    <w:rsid w:val="00C0085B"/>
    <w:rsid w:val="00C03936"/>
    <w:rsid w:val="00C14C55"/>
    <w:rsid w:val="00C23DB6"/>
    <w:rsid w:val="00C2522A"/>
    <w:rsid w:val="00C25732"/>
    <w:rsid w:val="00C306E1"/>
    <w:rsid w:val="00C334E9"/>
    <w:rsid w:val="00C33982"/>
    <w:rsid w:val="00C369D3"/>
    <w:rsid w:val="00C41E93"/>
    <w:rsid w:val="00C43A3C"/>
    <w:rsid w:val="00C46DD7"/>
    <w:rsid w:val="00C50578"/>
    <w:rsid w:val="00C531D3"/>
    <w:rsid w:val="00C54CD6"/>
    <w:rsid w:val="00C6242E"/>
    <w:rsid w:val="00C6624A"/>
    <w:rsid w:val="00C663E5"/>
    <w:rsid w:val="00C66FA6"/>
    <w:rsid w:val="00C7001B"/>
    <w:rsid w:val="00C826BE"/>
    <w:rsid w:val="00C82825"/>
    <w:rsid w:val="00C90E90"/>
    <w:rsid w:val="00C92809"/>
    <w:rsid w:val="00C92834"/>
    <w:rsid w:val="00C947B3"/>
    <w:rsid w:val="00CA2EB1"/>
    <w:rsid w:val="00CB5DAF"/>
    <w:rsid w:val="00CB5F2D"/>
    <w:rsid w:val="00CC4829"/>
    <w:rsid w:val="00CC79D0"/>
    <w:rsid w:val="00CD16EA"/>
    <w:rsid w:val="00CD1D8D"/>
    <w:rsid w:val="00CE06A2"/>
    <w:rsid w:val="00CE12D8"/>
    <w:rsid w:val="00CE23E7"/>
    <w:rsid w:val="00CE6E02"/>
    <w:rsid w:val="00CE79B4"/>
    <w:rsid w:val="00CF1913"/>
    <w:rsid w:val="00CF54DE"/>
    <w:rsid w:val="00D02160"/>
    <w:rsid w:val="00D1207C"/>
    <w:rsid w:val="00D12190"/>
    <w:rsid w:val="00D15A9F"/>
    <w:rsid w:val="00D17CDE"/>
    <w:rsid w:val="00D21477"/>
    <w:rsid w:val="00D30C90"/>
    <w:rsid w:val="00D457A9"/>
    <w:rsid w:val="00D6120E"/>
    <w:rsid w:val="00D61D63"/>
    <w:rsid w:val="00D622D0"/>
    <w:rsid w:val="00D62A1C"/>
    <w:rsid w:val="00D62ECC"/>
    <w:rsid w:val="00D63BE5"/>
    <w:rsid w:val="00D674E9"/>
    <w:rsid w:val="00D83CEB"/>
    <w:rsid w:val="00D84687"/>
    <w:rsid w:val="00DA4CAC"/>
    <w:rsid w:val="00DA63C3"/>
    <w:rsid w:val="00DB1143"/>
    <w:rsid w:val="00DB6FB8"/>
    <w:rsid w:val="00DC0D2A"/>
    <w:rsid w:val="00DC609B"/>
    <w:rsid w:val="00DD014A"/>
    <w:rsid w:val="00DD059B"/>
    <w:rsid w:val="00DD11CF"/>
    <w:rsid w:val="00DD7026"/>
    <w:rsid w:val="00DE2B8A"/>
    <w:rsid w:val="00DE3186"/>
    <w:rsid w:val="00DF00C6"/>
    <w:rsid w:val="00DF2951"/>
    <w:rsid w:val="00DF45E9"/>
    <w:rsid w:val="00DF4634"/>
    <w:rsid w:val="00DF6C79"/>
    <w:rsid w:val="00E03374"/>
    <w:rsid w:val="00E0420C"/>
    <w:rsid w:val="00E10F9A"/>
    <w:rsid w:val="00E3029B"/>
    <w:rsid w:val="00E33BD1"/>
    <w:rsid w:val="00E350AD"/>
    <w:rsid w:val="00E45A7C"/>
    <w:rsid w:val="00E47C4D"/>
    <w:rsid w:val="00E50050"/>
    <w:rsid w:val="00E51E8F"/>
    <w:rsid w:val="00E52DD0"/>
    <w:rsid w:val="00E53F97"/>
    <w:rsid w:val="00E544B1"/>
    <w:rsid w:val="00E54BE7"/>
    <w:rsid w:val="00E62F99"/>
    <w:rsid w:val="00E71EFB"/>
    <w:rsid w:val="00E76EB5"/>
    <w:rsid w:val="00E77246"/>
    <w:rsid w:val="00E830F8"/>
    <w:rsid w:val="00E83BFB"/>
    <w:rsid w:val="00E90D0E"/>
    <w:rsid w:val="00EA2AC5"/>
    <w:rsid w:val="00EB1B6B"/>
    <w:rsid w:val="00EB4430"/>
    <w:rsid w:val="00EC0008"/>
    <w:rsid w:val="00EC01C3"/>
    <w:rsid w:val="00EC5BD6"/>
    <w:rsid w:val="00EC68EE"/>
    <w:rsid w:val="00ED0418"/>
    <w:rsid w:val="00ED1D3E"/>
    <w:rsid w:val="00ED46B8"/>
    <w:rsid w:val="00ED7D47"/>
    <w:rsid w:val="00EE4F9D"/>
    <w:rsid w:val="00F05AF4"/>
    <w:rsid w:val="00F12165"/>
    <w:rsid w:val="00F17C47"/>
    <w:rsid w:val="00F22F65"/>
    <w:rsid w:val="00F2510F"/>
    <w:rsid w:val="00F31906"/>
    <w:rsid w:val="00F33BA0"/>
    <w:rsid w:val="00F357B7"/>
    <w:rsid w:val="00F36069"/>
    <w:rsid w:val="00F5310A"/>
    <w:rsid w:val="00F540A1"/>
    <w:rsid w:val="00F550BE"/>
    <w:rsid w:val="00F57443"/>
    <w:rsid w:val="00F64D3F"/>
    <w:rsid w:val="00F73D17"/>
    <w:rsid w:val="00F75881"/>
    <w:rsid w:val="00F80CFC"/>
    <w:rsid w:val="00F81650"/>
    <w:rsid w:val="00F84FE4"/>
    <w:rsid w:val="00F85DEA"/>
    <w:rsid w:val="00F97BB4"/>
    <w:rsid w:val="00FB3F14"/>
    <w:rsid w:val="00FB45C1"/>
    <w:rsid w:val="00FB6285"/>
    <w:rsid w:val="00FB7087"/>
    <w:rsid w:val="00FD1BF3"/>
    <w:rsid w:val="00FD34E2"/>
    <w:rsid w:val="00FE7647"/>
    <w:rsid w:val="00FF475D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2DEE64A9"/>
  <w15:chartTrackingRefBased/>
  <w15:docId w15:val="{71A6E8C3-208A-49BE-BB0A-072969A25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 字元"/>
    <w:basedOn w:val="ab"/>
    <w:link w:val="ac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 字元"/>
    <w:link w:val="aa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character" w:customStyle="1" w:styleId="a4">
    <w:name w:val="頁首 字元"/>
    <w:link w:val="a3"/>
    <w:uiPriority w:val="99"/>
    <w:rsid w:val="006C08C3"/>
    <w:rPr>
      <w:kern w:val="2"/>
    </w:rPr>
  </w:style>
  <w:style w:type="character" w:customStyle="1" w:styleId="a6">
    <w:name w:val="頁尾 字元"/>
    <w:link w:val="a5"/>
    <w:uiPriority w:val="99"/>
    <w:rsid w:val="006C08C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zRskH0Dp5wdENL&#21508;&#20027;&#31649;&#27231;&#38364;&#27506;&#20986;&#29992;&#36884;&#21029;&#31185;&#30446;&#27770;&#31639;&#23529;&#23450;&#25976;&#32156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7DE85-4C4C-403C-A2E4-BB0834BD4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zRskH0Dp5wdENL各主管機關歲出用途別科目決算審定數綜計表A3.dot</Template>
  <TotalTime>9</TotalTime>
  <Pages>3</Pages>
  <Words>625</Words>
  <Characters>3564</Characters>
  <Application>Microsoft Office Word</Application>
  <DocSecurity>0</DocSecurity>
  <Lines>29</Lines>
  <Paragraphs>8</Paragraphs>
  <ScaleCrop>false</ScaleCrop>
  <Company>nao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林于媺</dc:creator>
  <cp:keywords/>
  <cp:lastModifiedBy>林于媺</cp:lastModifiedBy>
  <cp:revision>6</cp:revision>
  <cp:lastPrinted>2013-07-14T08:56:00Z</cp:lastPrinted>
  <dcterms:created xsi:type="dcterms:W3CDTF">2025-06-18T06:17:00Z</dcterms:created>
  <dcterms:modified xsi:type="dcterms:W3CDTF">2025-06-18T09:00:00Z</dcterms:modified>
</cp:coreProperties>
</file>