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2151"/>
        <w:gridCol w:w="2007"/>
        <w:gridCol w:w="2007"/>
        <w:gridCol w:w="2008"/>
        <w:gridCol w:w="1890"/>
        <w:gridCol w:w="117"/>
        <w:gridCol w:w="2008"/>
        <w:gridCol w:w="2007"/>
        <w:gridCol w:w="2008"/>
        <w:gridCol w:w="2007"/>
        <w:gridCol w:w="2008"/>
      </w:tblGrid>
      <w:tr w:rsidR="00C15839" w14:paraId="1090938D" w14:textId="77777777" w:rsidTr="00E94AC4">
        <w:trPr>
          <w:trHeight w:hRule="exact" w:val="578"/>
        </w:trPr>
        <w:tc>
          <w:tcPr>
            <w:tcW w:w="10569" w:type="dxa"/>
            <w:gridSpan w:val="6"/>
            <w:tcBorders>
              <w:top w:val="nil"/>
              <w:bottom w:val="single" w:sz="4" w:space="0" w:color="auto"/>
              <w:right w:val="nil"/>
              <w:tl2br w:val="nil"/>
            </w:tcBorders>
            <w:vAlign w:val="center"/>
          </w:tcPr>
          <w:tbl>
            <w:tblPr>
              <w:tblpPr w:leftFromText="180" w:rightFromText="180" w:vertAnchor="text" w:horzAnchor="margin" w:tblpY="-18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C15839" w14:paraId="1B96D4D9" w14:textId="77777777" w:rsidTr="007D77E6">
              <w:tc>
                <w:tcPr>
                  <w:tcW w:w="534" w:type="dxa"/>
                  <w:hideMark/>
                </w:tcPr>
                <w:p w14:paraId="4B4D7EDB" w14:textId="77777777" w:rsidR="00C15839" w:rsidRDefault="00C15839" w:rsidP="007D77E6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77087C56" w14:textId="77777777" w:rsidR="00C15839" w:rsidRDefault="00C15839" w:rsidP="007D77E6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C15839" w14:paraId="6B53C0D8" w14:textId="77777777" w:rsidTr="007D77E6">
              <w:tc>
                <w:tcPr>
                  <w:tcW w:w="534" w:type="dxa"/>
                  <w:hideMark/>
                </w:tcPr>
                <w:p w14:paraId="04704800" w14:textId="77777777" w:rsidR="00C15839" w:rsidRDefault="00C15839" w:rsidP="007D77E6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6286E032" w14:textId="77777777" w:rsidR="00C15839" w:rsidRDefault="00C15839" w:rsidP="007D77E6">
                  <w:pPr>
                    <w:widowControl/>
                    <w:rPr>
                      <w:rFonts w:ascii="標楷體" w:eastAsia="標楷體" w:hAnsi="標楷體"/>
                      <w:sz w:val="20"/>
                      <w:szCs w:val="22"/>
                    </w:rPr>
                  </w:pPr>
                </w:p>
              </w:tc>
            </w:tr>
          </w:tbl>
          <w:p w14:paraId="071A00C7" w14:textId="77777777" w:rsidR="00C15839" w:rsidRPr="004E3D86" w:rsidRDefault="00C15839" w:rsidP="007D77E6">
            <w:pPr>
              <w:pStyle w:val="af9"/>
              <w:ind w:leftChars="59" w:left="142" w:rightChars="543" w:right="1303" w:firstLineChars="71" w:firstLine="142"/>
              <w:jc w:val="left"/>
              <w:rPr>
                <w:rFonts w:ascii="標楷體" w:hAnsi="標楷體"/>
              </w:rPr>
            </w:pPr>
          </w:p>
        </w:tc>
        <w:tc>
          <w:tcPr>
            <w:tcW w:w="1015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B9C91C3" w14:textId="77777777" w:rsidR="00C15839" w:rsidRPr="00BC50CA" w:rsidRDefault="00C15839" w:rsidP="007D77E6">
            <w:pPr>
              <w:pStyle w:val="af9"/>
              <w:ind w:left="72" w:right="72"/>
              <w:jc w:val="right"/>
              <w:rPr>
                <w:sz w:val="22"/>
                <w:szCs w:val="22"/>
              </w:rPr>
            </w:pPr>
            <w:r w:rsidRPr="00BC50CA">
              <w:rPr>
                <w:rFonts w:hint="eastAsia"/>
                <w:sz w:val="22"/>
                <w:szCs w:val="22"/>
              </w:rPr>
              <w:t>單位：新臺幣元</w:t>
            </w:r>
          </w:p>
        </w:tc>
      </w:tr>
      <w:tr w:rsidR="00C15839" w14:paraId="60855E2C" w14:textId="77777777" w:rsidTr="00E94AC4">
        <w:trPr>
          <w:trHeight w:hRule="exact" w:val="578"/>
        </w:trPr>
        <w:tc>
          <w:tcPr>
            <w:tcW w:w="2657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579340F" w14:textId="77777777" w:rsidR="00C15839" w:rsidRDefault="00C15839" w:rsidP="007D77E6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14:paraId="65CEE0E3" w14:textId="77777777" w:rsidR="00C15839" w:rsidRDefault="00C15839" w:rsidP="007D77E6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2007" w:type="dxa"/>
            <w:vAlign w:val="center"/>
          </w:tcPr>
          <w:p w14:paraId="4C966292" w14:textId="77777777" w:rsidR="00C15839" w:rsidRPr="004E3D86" w:rsidRDefault="00C15839" w:rsidP="007D77E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總統府主管</w:t>
            </w:r>
          </w:p>
        </w:tc>
        <w:tc>
          <w:tcPr>
            <w:tcW w:w="2007" w:type="dxa"/>
            <w:vAlign w:val="center"/>
          </w:tcPr>
          <w:p w14:paraId="4050496A" w14:textId="77777777" w:rsidR="00C15839" w:rsidRPr="004E3D86" w:rsidRDefault="00C15839" w:rsidP="007D77E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行政院主管</w:t>
            </w:r>
          </w:p>
        </w:tc>
        <w:tc>
          <w:tcPr>
            <w:tcW w:w="2008" w:type="dxa"/>
            <w:vAlign w:val="center"/>
          </w:tcPr>
          <w:p w14:paraId="631D4132" w14:textId="77777777" w:rsidR="00C15839" w:rsidRPr="004E3D86" w:rsidRDefault="00C15839" w:rsidP="007D77E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立法院主管</w:t>
            </w:r>
          </w:p>
        </w:tc>
        <w:tc>
          <w:tcPr>
            <w:tcW w:w="2007" w:type="dxa"/>
            <w:gridSpan w:val="2"/>
            <w:tcBorders>
              <w:right w:val="single" w:sz="4" w:space="0" w:color="auto"/>
            </w:tcBorders>
            <w:vAlign w:val="center"/>
          </w:tcPr>
          <w:p w14:paraId="745B0542" w14:textId="77777777" w:rsidR="00C15839" w:rsidRPr="004E3D86" w:rsidRDefault="00C15839" w:rsidP="007D77E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司法院主管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vAlign w:val="center"/>
          </w:tcPr>
          <w:p w14:paraId="62E5BCF8" w14:textId="77777777" w:rsidR="00C15839" w:rsidRPr="00550A18" w:rsidRDefault="00C15839" w:rsidP="007D77E6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考試院主管</w:t>
            </w:r>
          </w:p>
        </w:tc>
        <w:tc>
          <w:tcPr>
            <w:tcW w:w="2007" w:type="dxa"/>
            <w:tcBorders>
              <w:right w:val="single" w:sz="4" w:space="0" w:color="auto"/>
            </w:tcBorders>
            <w:vAlign w:val="center"/>
          </w:tcPr>
          <w:p w14:paraId="228F6A03" w14:textId="77777777" w:rsidR="00C15839" w:rsidRDefault="00C15839" w:rsidP="007D77E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監察院主管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vAlign w:val="center"/>
          </w:tcPr>
          <w:p w14:paraId="72E2A87D" w14:textId="77777777" w:rsidR="00C15839" w:rsidRDefault="00C15839" w:rsidP="007D77E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內政部主管</w:t>
            </w:r>
          </w:p>
        </w:tc>
        <w:tc>
          <w:tcPr>
            <w:tcW w:w="2007" w:type="dxa"/>
            <w:tcBorders>
              <w:right w:val="single" w:sz="4" w:space="0" w:color="auto"/>
            </w:tcBorders>
            <w:vAlign w:val="center"/>
          </w:tcPr>
          <w:p w14:paraId="7C66B479" w14:textId="77777777" w:rsidR="00C15839" w:rsidRDefault="00C15839" w:rsidP="007D77E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外交部主管</w:t>
            </w:r>
          </w:p>
        </w:tc>
        <w:tc>
          <w:tcPr>
            <w:tcW w:w="2008" w:type="dxa"/>
            <w:tcBorders>
              <w:right w:val="nil"/>
            </w:tcBorders>
            <w:vAlign w:val="center"/>
          </w:tcPr>
          <w:p w14:paraId="0B2689E9" w14:textId="77777777" w:rsidR="00C15839" w:rsidRDefault="00C15839" w:rsidP="007D77E6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國防部主管</w:t>
            </w:r>
          </w:p>
        </w:tc>
      </w:tr>
      <w:tr w:rsidR="00C15839" w:rsidRPr="000E6378" w14:paraId="5F2A0C74" w14:textId="77777777" w:rsidTr="00E94AC4">
        <w:trPr>
          <w:trHeight w:val="340"/>
        </w:trPr>
        <w:tc>
          <w:tcPr>
            <w:tcW w:w="50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7AB677" w14:textId="77777777" w:rsidR="00C15839" w:rsidRPr="000E6378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b/>
                <w:sz w:val="22"/>
                <w:szCs w:val="22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9B6F66E" w14:textId="77777777" w:rsidR="00C15839" w:rsidRPr="000E6378" w:rsidRDefault="00C15839" w:rsidP="007D77E6">
            <w:pPr>
              <w:pStyle w:val="1-31"/>
              <w:ind w:firstLineChars="0" w:firstLine="0"/>
              <w:rPr>
                <w:rFonts w:ascii="標楷體" w:hAnsi="標楷體"/>
                <w:b/>
                <w:sz w:val="22"/>
                <w:szCs w:val="22"/>
              </w:rPr>
            </w:pPr>
            <w:r w:rsidRPr="000E6378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8B5E6" w14:textId="77777777" w:rsidR="00C15839" w:rsidRPr="000E6378" w:rsidRDefault="00C15839" w:rsidP="007D77E6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14,822,542,560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70D86" w14:textId="77777777" w:rsidR="00C15839" w:rsidRPr="000E6378" w:rsidRDefault="00C15839" w:rsidP="007D77E6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33,295,420,956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EA6C5" w14:textId="77777777" w:rsidR="00C15839" w:rsidRPr="000E6378" w:rsidRDefault="00C15839" w:rsidP="007D77E6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3,583,136,050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0AC47" w14:textId="77777777" w:rsidR="00C15839" w:rsidRPr="000E6378" w:rsidRDefault="00C15839" w:rsidP="007D77E6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26,353,571,316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E2265" w14:textId="77777777" w:rsidR="00C15839" w:rsidRPr="000E6378" w:rsidRDefault="00C15839" w:rsidP="007D77E6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32,168,045,380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A473E" w14:textId="77777777" w:rsidR="00C15839" w:rsidRPr="000E6378" w:rsidRDefault="00C15839" w:rsidP="007D77E6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2,722,111,995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C0B76" w14:textId="77777777" w:rsidR="00C15839" w:rsidRPr="000E6378" w:rsidRDefault="00C15839" w:rsidP="007D77E6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106,362,719,574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083F6" w14:textId="77777777" w:rsidR="00C15839" w:rsidRPr="000E6378" w:rsidRDefault="00C15839" w:rsidP="007D77E6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28,551,734,186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0342E4" w14:textId="77777777" w:rsidR="00C15839" w:rsidRPr="000E6378" w:rsidRDefault="00C15839" w:rsidP="007D77E6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0E6378">
              <w:rPr>
                <w:rFonts w:hAnsi="細明體"/>
                <w:b/>
                <w:noProof/>
                <w:sz w:val="22"/>
                <w:szCs w:val="22"/>
              </w:rPr>
              <w:t>426,008,842,993</w:t>
            </w:r>
          </w:p>
        </w:tc>
      </w:tr>
      <w:tr w:rsidR="00C15839" w14:paraId="2D0F5A16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2CA012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05BBE4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05DC4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1,293,753,256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0E125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A0F4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7D6A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38F2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8939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2739F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A995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E88A5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3F20DE9C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FFBFDB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700170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3E71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599E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6,488,514,913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D008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98F2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4FA9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F757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AFA1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8978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BABE3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1D6E8CBA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08E634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74496F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1FA92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66855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5127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3,583,136,050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27F9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51F8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6F81F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9B02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6A6FF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F169A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07FCA2E5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196E5F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AC1232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2E04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2F50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E392E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44FF6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24,405,785,401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C575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EF10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1113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EB1B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D3A20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7176AA98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01DA53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215F4C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1A27B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3182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53923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C812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45C3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1,906,962,741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34F2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141F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CB20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76250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47249D10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7B867F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E3AAF3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20D0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59F2AC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F8E5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59CD8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EC52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DB22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2,722,111,995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90F6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014C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6A82B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5DEFD18C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AA43B4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F448E0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C963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B717B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6,637,677,550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D49B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09BC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5465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9172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B1EC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18,512,514,937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93ED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5CA9E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1C499E2A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46E0A5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24EC4A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99E4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93FD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2EA3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0AC1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6629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1273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9C26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26,075,320,594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361A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45152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29EB7B74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4563AF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0E13C8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9A60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2B06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7690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49E5C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C1C7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BFFF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80D5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55FB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28,551,734,186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D5821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1907EDE4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EBCA3C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BA495E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D98BB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901E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A7E5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E9D42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3E75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E997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2788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65DA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74D47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618AFE5A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3E05B0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6D242D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11BA1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E270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D1E3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D5E41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5ACA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DF9C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4497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2617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E133BF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0B75A537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4CA5FA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883526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BB7A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1CBD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53A31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629C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E08D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7086F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B77B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CAF2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B9296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411,289,974,529</w:t>
            </w:r>
          </w:p>
        </w:tc>
      </w:tr>
      <w:tr w:rsidR="00C15839" w14:paraId="48068B45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4FF830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F10EAD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CB008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9EAB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2,607,603,470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D3C3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C5231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9E27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1BFB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4396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A01A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FF0F9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15E563CB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19A75D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3677B1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ACA7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13,204,593,564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73418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2,797,948,091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63AE8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ECD58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88B8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C81DF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F0FB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284,335,310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AD92A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F9F97F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9,827,113,678</w:t>
            </w:r>
          </w:p>
        </w:tc>
      </w:tr>
      <w:tr w:rsidR="00C15839" w14:paraId="71EE1040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321061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AB2477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A2D12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324,195,740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EC2E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6,444,981,830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7C375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2011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0062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85B3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0E39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6F25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8BC41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7E534059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F2510C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1C257A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6BDA5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6346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4A4D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39A2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D94C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22CA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7D4A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13,207,947,336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5667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2493A6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3AADA178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D88958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19EE47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6F68E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D7A7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092CE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CC5AC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8335A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6AB5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7B91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21,231,883,118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47FB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43AF6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51D7E227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184D44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58E6EB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9FAE9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8F1C8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686,922,443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037DB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BC13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07A8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875B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7BE1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8,962,234,190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3B04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8E517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272BE2BF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0BCB2E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7E9BD1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CA7A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8559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2,804,676,608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7290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D3EAB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9F32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1C82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867B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FD8B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3A647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0D0D68A4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A68CDB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7694BC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4CEB6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ACA8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754B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8A2A6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4BBC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253,599,090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4BCB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7FF1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1C39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192E2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6AE55509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740B75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E863F7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FDA1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F6D25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AD96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3A175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5D93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A4F3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EF5F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DA7C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39F12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264CF619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FC1B60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B31B4D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B225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0C3A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3,267,703,507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0023E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2CD0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1,415,691,000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1655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3,375,200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9402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EDCB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33,852,395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6AD3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1F715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5DAF1AC1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89D37A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82EA94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6E01F6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4E1E2C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855B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D8EF2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1B3C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9C4CA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F2C6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7865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7AB643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64839AFE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A2460A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65C4FF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4362E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5D97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5524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222B1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9C34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578FA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EBDC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4370A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90651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197EE6CD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DDE87A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2C60DF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D089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FE19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66,787,042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F7D41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5276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5F0A4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D82F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6313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18,054,631,694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A217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834F1E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2,096,515,071</w:t>
            </w:r>
          </w:p>
        </w:tc>
      </w:tr>
      <w:tr w:rsidR="00C15839" w14:paraId="5430FDF5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691176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CFBE5C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退休撫卹給付支出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6B37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09F5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10,240,270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CEF9E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170A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532,094,915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B212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29,688,545,367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41D2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F335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25A9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AA2A9A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1,538,926,793</w:t>
            </w:r>
          </w:p>
        </w:tc>
      </w:tr>
      <w:tr w:rsidR="00C15839" w14:paraId="5285D4EF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8B79B1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C86566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6DBB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6BC6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F7014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9DC2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FEE0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315,562,982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B7A4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ED9A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17A3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599A6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649AF5F6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46BB66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902B71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債務付息支出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F83C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EB77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13217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B5885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FE10C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9776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78A4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0C56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519A58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4BDD467E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DACFF6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68D1EF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還本付息事務支出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A6ED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8A8CE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CB4F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6436A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5067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5A54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14D9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9417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E135E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32FF13FC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E62160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9B0BEF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專案補助支出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5A22C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B545D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06094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6041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745E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1E2E5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A509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1C1A9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1F5B5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39FE3C6B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AE710D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33FD02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平衡預算補助支出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DDDD0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35539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92B53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FCACB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F3BE1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F507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DD6CB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5F831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7F76D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C15839" w14:paraId="17C0360F" w14:textId="77777777" w:rsidTr="00E94AC4">
        <w:trPr>
          <w:trHeight w:val="340"/>
        </w:trPr>
        <w:tc>
          <w:tcPr>
            <w:tcW w:w="50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609E73" w14:textId="77777777" w:rsidR="00C15839" w:rsidRPr="00671C8A" w:rsidRDefault="00C15839" w:rsidP="007D77E6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32.</w:t>
            </w:r>
          </w:p>
        </w:tc>
        <w:tc>
          <w:tcPr>
            <w:tcW w:w="215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AAB89DA" w14:textId="77777777" w:rsidR="00C15839" w:rsidRPr="00671C8A" w:rsidRDefault="00C15839" w:rsidP="007D77E6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2007" w:type="dxa"/>
            <w:tcBorders>
              <w:top w:val="nil"/>
            </w:tcBorders>
            <w:shd w:val="clear" w:color="auto" w:fill="auto"/>
            <w:vAlign w:val="center"/>
          </w:tcPr>
          <w:p w14:paraId="61D4557F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</w:tcBorders>
            <w:shd w:val="clear" w:color="auto" w:fill="auto"/>
            <w:vAlign w:val="center"/>
          </w:tcPr>
          <w:p w14:paraId="29E0D928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1,482,365,232</w:t>
            </w:r>
          </w:p>
        </w:tc>
        <w:tc>
          <w:tcPr>
            <w:tcW w:w="2008" w:type="dxa"/>
            <w:tcBorders>
              <w:top w:val="nil"/>
            </w:tcBorders>
            <w:shd w:val="clear" w:color="auto" w:fill="auto"/>
            <w:vAlign w:val="center"/>
          </w:tcPr>
          <w:p w14:paraId="31F79C36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0330A4CE" w14:textId="77777777" w:rsidR="00C15839" w:rsidRPr="00671C8A" w:rsidRDefault="00C15839" w:rsidP="007D77E6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C2F1680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57F1807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7C981C2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883D8AD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51C3F96" w14:textId="77777777" w:rsidR="00C15839" w:rsidRPr="00671C8A" w:rsidRDefault="00C15839" w:rsidP="007D77E6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1,256,312,922</w:t>
            </w:r>
          </w:p>
        </w:tc>
      </w:tr>
    </w:tbl>
    <w:p w14:paraId="43E6ABC0" w14:textId="77777777" w:rsidR="00C15839" w:rsidRPr="0018286D" w:rsidRDefault="00C15839" w:rsidP="00C15839">
      <w:pPr>
        <w:spacing w:afterLines="50" w:after="180"/>
        <w:jc w:val="both"/>
        <w:rPr>
          <w:sz w:val="16"/>
          <w:szCs w:val="16"/>
        </w:rPr>
      </w:pPr>
      <w:r w:rsidRPr="0018286D">
        <w:rPr>
          <w:sz w:val="16"/>
          <w:szCs w:val="16"/>
        </w:rPr>
        <w:t xml:space="preserve"> </w:t>
      </w:r>
    </w:p>
    <w:p w14:paraId="11A414E5" w14:textId="392CC563" w:rsidR="00C15839" w:rsidRDefault="00646A34" w:rsidP="00C15839">
      <w:r w:rsidRPr="00C15839">
        <w:t xml:space="preserve"> </w:t>
      </w:r>
    </w:p>
    <w:p w14:paraId="5A8FA045" w14:textId="77777777" w:rsidR="00C15839" w:rsidRPr="00C15839" w:rsidRDefault="00C15839" w:rsidP="00C15839">
      <w:r>
        <w:br w:type="page"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2151"/>
        <w:gridCol w:w="2007"/>
        <w:gridCol w:w="2007"/>
        <w:gridCol w:w="2008"/>
        <w:gridCol w:w="1890"/>
        <w:gridCol w:w="117"/>
        <w:gridCol w:w="2008"/>
        <w:gridCol w:w="2007"/>
        <w:gridCol w:w="2008"/>
        <w:gridCol w:w="2007"/>
        <w:gridCol w:w="2008"/>
      </w:tblGrid>
      <w:tr w:rsidR="00C15839" w14:paraId="7F89F3AA" w14:textId="77777777" w:rsidTr="00E94AC4">
        <w:trPr>
          <w:trHeight w:hRule="exact" w:val="578"/>
        </w:trPr>
        <w:tc>
          <w:tcPr>
            <w:tcW w:w="10569" w:type="dxa"/>
            <w:gridSpan w:val="6"/>
            <w:tcBorders>
              <w:top w:val="nil"/>
              <w:bottom w:val="single" w:sz="4" w:space="0" w:color="auto"/>
              <w:right w:val="nil"/>
              <w:tl2br w:val="nil"/>
            </w:tcBorders>
            <w:vAlign w:val="center"/>
          </w:tcPr>
          <w:tbl>
            <w:tblPr>
              <w:tblpPr w:leftFromText="180" w:rightFromText="180" w:vertAnchor="text" w:horzAnchor="margin" w:tblpY="-18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C15839" w14:paraId="3C5F6A24" w14:textId="77777777" w:rsidTr="007D77E6">
              <w:tc>
                <w:tcPr>
                  <w:tcW w:w="534" w:type="dxa"/>
                  <w:hideMark/>
                </w:tcPr>
                <w:p w14:paraId="530455A0" w14:textId="77777777" w:rsidR="00C15839" w:rsidRDefault="00C15839" w:rsidP="007D77E6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6855BDCE" w14:textId="77777777" w:rsidR="00C15839" w:rsidRDefault="00C15839" w:rsidP="007D77E6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C15839" w14:paraId="1A9FB2E5" w14:textId="77777777" w:rsidTr="007D77E6">
              <w:tc>
                <w:tcPr>
                  <w:tcW w:w="534" w:type="dxa"/>
                  <w:hideMark/>
                </w:tcPr>
                <w:p w14:paraId="3377CCE8" w14:textId="77777777" w:rsidR="00C15839" w:rsidRDefault="00C15839" w:rsidP="007D77E6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15FCB45B" w14:textId="77777777" w:rsidR="00C15839" w:rsidRDefault="00C15839" w:rsidP="007D77E6">
                  <w:pPr>
                    <w:widowControl/>
                    <w:rPr>
                      <w:rFonts w:ascii="標楷體" w:eastAsia="標楷體" w:hAnsi="標楷體"/>
                      <w:sz w:val="20"/>
                      <w:szCs w:val="22"/>
                    </w:rPr>
                  </w:pPr>
                </w:p>
              </w:tc>
            </w:tr>
          </w:tbl>
          <w:p w14:paraId="7B9EB8A1" w14:textId="77777777" w:rsidR="00C15839" w:rsidRPr="004E3D86" w:rsidRDefault="00C15839" w:rsidP="007D77E6">
            <w:pPr>
              <w:pStyle w:val="af9"/>
              <w:ind w:leftChars="59" w:left="142" w:rightChars="543" w:right="1303" w:firstLineChars="71" w:firstLine="142"/>
              <w:jc w:val="left"/>
              <w:rPr>
                <w:rFonts w:ascii="標楷體" w:hAnsi="標楷體"/>
              </w:rPr>
            </w:pPr>
          </w:p>
        </w:tc>
        <w:tc>
          <w:tcPr>
            <w:tcW w:w="1015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31DF698" w14:textId="77777777" w:rsidR="00C15839" w:rsidRPr="00BC50CA" w:rsidRDefault="00C15839" w:rsidP="007D77E6">
            <w:pPr>
              <w:pStyle w:val="af9"/>
              <w:ind w:left="72" w:right="72"/>
              <w:jc w:val="right"/>
              <w:rPr>
                <w:sz w:val="22"/>
                <w:szCs w:val="22"/>
              </w:rPr>
            </w:pPr>
            <w:r w:rsidRPr="00BC50CA">
              <w:rPr>
                <w:rFonts w:hint="eastAsia"/>
                <w:sz w:val="22"/>
                <w:szCs w:val="22"/>
              </w:rPr>
              <w:t>單位：新臺幣元</w:t>
            </w:r>
          </w:p>
        </w:tc>
      </w:tr>
      <w:tr w:rsidR="00B0164B" w14:paraId="5878014A" w14:textId="77777777" w:rsidTr="00E94AC4">
        <w:trPr>
          <w:trHeight w:hRule="exact" w:val="578"/>
        </w:trPr>
        <w:tc>
          <w:tcPr>
            <w:tcW w:w="2657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A55C7C7" w14:textId="77777777" w:rsidR="00B0164B" w:rsidRDefault="00B0164B" w:rsidP="00B0164B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14:paraId="77DE036B" w14:textId="77777777" w:rsidR="00B0164B" w:rsidRDefault="00B0164B" w:rsidP="00B0164B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2007" w:type="dxa"/>
            <w:vAlign w:val="center"/>
          </w:tcPr>
          <w:p w14:paraId="1B360FD1" w14:textId="77777777" w:rsidR="00B0164B" w:rsidRPr="004E3D86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財政部主管</w:t>
            </w:r>
          </w:p>
        </w:tc>
        <w:tc>
          <w:tcPr>
            <w:tcW w:w="2007" w:type="dxa"/>
            <w:vAlign w:val="center"/>
          </w:tcPr>
          <w:p w14:paraId="040986CB" w14:textId="77777777" w:rsidR="00B0164B" w:rsidRPr="004E3D86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教育部主管</w:t>
            </w:r>
          </w:p>
        </w:tc>
        <w:tc>
          <w:tcPr>
            <w:tcW w:w="2008" w:type="dxa"/>
            <w:vAlign w:val="center"/>
          </w:tcPr>
          <w:p w14:paraId="7C84C042" w14:textId="77777777" w:rsidR="00B0164B" w:rsidRPr="004E3D86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法務部主管</w:t>
            </w:r>
          </w:p>
        </w:tc>
        <w:tc>
          <w:tcPr>
            <w:tcW w:w="2007" w:type="dxa"/>
            <w:gridSpan w:val="2"/>
            <w:tcBorders>
              <w:right w:val="single" w:sz="4" w:space="0" w:color="auto"/>
            </w:tcBorders>
            <w:vAlign w:val="center"/>
          </w:tcPr>
          <w:p w14:paraId="0BD08BC1" w14:textId="77777777" w:rsidR="00B0164B" w:rsidRPr="004E3D86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經濟部主管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vAlign w:val="center"/>
          </w:tcPr>
          <w:p w14:paraId="5A8E349E" w14:textId="77777777" w:rsidR="00B0164B" w:rsidRPr="00550A18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交通部主管</w:t>
            </w:r>
          </w:p>
        </w:tc>
        <w:tc>
          <w:tcPr>
            <w:tcW w:w="2007" w:type="dxa"/>
            <w:tcBorders>
              <w:right w:val="single" w:sz="4" w:space="0" w:color="auto"/>
            </w:tcBorders>
            <w:vAlign w:val="center"/>
          </w:tcPr>
          <w:p w14:paraId="1C857282" w14:textId="77777777" w:rsidR="00B0164B" w:rsidRDefault="00B0164B" w:rsidP="00B0164B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勞動部主管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vAlign w:val="center"/>
          </w:tcPr>
          <w:p w14:paraId="4686A84A" w14:textId="4D06C9E0" w:rsidR="00B0164B" w:rsidRDefault="00B0164B" w:rsidP="00B0164B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農業部主管</w:t>
            </w:r>
          </w:p>
        </w:tc>
        <w:tc>
          <w:tcPr>
            <w:tcW w:w="2007" w:type="dxa"/>
            <w:tcBorders>
              <w:right w:val="single" w:sz="4" w:space="0" w:color="auto"/>
            </w:tcBorders>
            <w:vAlign w:val="center"/>
          </w:tcPr>
          <w:p w14:paraId="36F2E82A" w14:textId="331E6FEF" w:rsidR="00B0164B" w:rsidRDefault="00B0164B" w:rsidP="00B0164B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衛生福利部主管</w:t>
            </w:r>
          </w:p>
        </w:tc>
        <w:tc>
          <w:tcPr>
            <w:tcW w:w="2008" w:type="dxa"/>
            <w:tcBorders>
              <w:right w:val="nil"/>
            </w:tcBorders>
            <w:vAlign w:val="center"/>
          </w:tcPr>
          <w:p w14:paraId="1FC15F76" w14:textId="6395AB99" w:rsidR="00B0164B" w:rsidRDefault="00B0164B" w:rsidP="00B0164B">
            <w:pPr>
              <w:pStyle w:val="af9"/>
              <w:ind w:left="72" w:right="72"/>
            </w:pPr>
            <w:r>
              <w:rPr>
                <w:rFonts w:hint="eastAsia"/>
              </w:rPr>
              <w:t>環境部主管</w:t>
            </w:r>
          </w:p>
        </w:tc>
      </w:tr>
      <w:tr w:rsidR="00B0164B" w:rsidRPr="008A48FD" w14:paraId="06DFE5A9" w14:textId="77777777" w:rsidTr="00E94AC4">
        <w:trPr>
          <w:trHeight w:val="340"/>
        </w:trPr>
        <w:tc>
          <w:tcPr>
            <w:tcW w:w="50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D66268" w14:textId="77777777" w:rsidR="00B0164B" w:rsidRPr="008A48FD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b/>
                <w:sz w:val="22"/>
                <w:szCs w:val="22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189E02F" w14:textId="77777777" w:rsidR="00B0164B" w:rsidRPr="008A48FD" w:rsidRDefault="00B0164B" w:rsidP="00B0164B">
            <w:pPr>
              <w:pStyle w:val="1-31"/>
              <w:ind w:firstLineChars="0" w:firstLine="0"/>
              <w:rPr>
                <w:rFonts w:ascii="標楷體" w:hAnsi="標楷體"/>
                <w:b/>
                <w:sz w:val="22"/>
                <w:szCs w:val="22"/>
              </w:rPr>
            </w:pPr>
            <w:r w:rsidRPr="008A48FD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A51F4" w14:textId="77777777" w:rsidR="00B0164B" w:rsidRPr="008A48FD" w:rsidRDefault="00B0164B" w:rsidP="00B0164B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157,442,629,130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6C02D" w14:textId="77777777" w:rsidR="00B0164B" w:rsidRPr="008A48FD" w:rsidRDefault="00B0164B" w:rsidP="00B0164B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325,714,197,733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76394" w14:textId="77777777" w:rsidR="00B0164B" w:rsidRPr="008A48FD" w:rsidRDefault="00B0164B" w:rsidP="00B0164B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42,720,684,416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3E773" w14:textId="77777777" w:rsidR="00B0164B" w:rsidRPr="008A48FD" w:rsidRDefault="00B0164B" w:rsidP="00B0164B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181,793,919,012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319F1" w14:textId="77777777" w:rsidR="00B0164B" w:rsidRPr="008A48FD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121,318,399,928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7135C" w14:textId="77777777" w:rsidR="00B0164B" w:rsidRPr="008A48FD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286,788,488,403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E7DF9" w14:textId="018BC2A0" w:rsidR="00B0164B" w:rsidRPr="008A48FD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163,405,479,254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39339" w14:textId="187D06B8" w:rsidR="00B0164B" w:rsidRPr="008A48FD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331,806,002,246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83BC6A" w14:textId="4F94D814" w:rsidR="00B0164B" w:rsidRPr="008A48FD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7,609,426,166</w:t>
            </w:r>
          </w:p>
        </w:tc>
      </w:tr>
      <w:tr w:rsidR="00B0164B" w14:paraId="117470FA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7A2BE1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F24C61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8DF7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16A83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009B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1A18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D742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EE9E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FC039" w14:textId="69B623C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E0FDF" w14:textId="0F77709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83843A" w14:textId="1C324C2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588125DB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1EDA5F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AC4727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2787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32F4A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9F21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A204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4D9D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5369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B1418" w14:textId="0B877738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EB823" w14:textId="742685ED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1ABAE7" w14:textId="50A0930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599A79D0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9618CC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424CEF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E4C5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42F9A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2FA0A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F3C5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A558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0154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D1A97" w14:textId="66F549D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1C581" w14:textId="04ECBCBA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D2DDF9" w14:textId="3B34DD4A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32AA472E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401108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DA2C09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81DB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934D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D3F6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42,337,770,242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517D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0AEB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C370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8652E" w14:textId="6B1E237A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E7ACB" w14:textId="0910E72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F9727F" w14:textId="761A3BB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788B58EE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798FC5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8D4D29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5FA8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8142F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B297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189C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F53D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0099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CBF51" w14:textId="7E43FAE0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481FB" w14:textId="68801310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6B6842" w14:textId="6772DC6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39330256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DFA211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59268A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8571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2213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016BE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5248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64C8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2541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1FFE0" w14:textId="10FC517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233AD" w14:textId="1468357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F56511" w14:textId="3C7D9F40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428E3BBB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ED69D1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016931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D56C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762F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4D7B6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4AD4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8953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08A89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F8EC5" w14:textId="3ACD55CF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51612" w14:textId="7CD8CCBB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CCB025" w14:textId="3A53398F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4DAB5194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9648ED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789DB0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650DE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9905A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AA99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7E7AF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FED6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3778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DAAFF" w14:textId="7261C668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5C584" w14:textId="2433175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A71A5E" w14:textId="25D3FE9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47BEC406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6574E8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42AF77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2312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33DB7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63BB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DC82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35BF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D46D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27919" w14:textId="2C056650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C7E42" w14:textId="57137D15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C4A370" w14:textId="50DA9FF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746A7896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72E6D4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0E4C3F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0093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41,625,187,264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D83C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44C9E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C2A8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78049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31602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2F79C" w14:textId="6632DF81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1F908" w14:textId="21B280F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5B8E30" w14:textId="6E3716D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69CB4E7C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A118B1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3CFE11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B9BC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3233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9CDBF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6BBAF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ACAE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66E0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73E95" w14:textId="48B54CE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8BDA2" w14:textId="580A8AFA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1FD216" w14:textId="5274806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701EB2C2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8EE99A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A48AC5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C688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2EF6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6A74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CCB8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8C77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82C3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161978" w14:textId="6E54091D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BED5B" w14:textId="27826D5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2D90F3" w14:textId="5A6F26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0107DEF0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BCBFAD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122BC9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692F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1CD0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296,207,862,988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8251B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5B5B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91E5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D1EE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7926E" w14:textId="28EE9D8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9723B" w14:textId="51A9783F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267,245,958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F02D56" w14:textId="752399C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13737B70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00547D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B5F4D5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E884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ED57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F657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119,498,462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41AD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36,576,065,569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65BB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1,685,117,222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9120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297,623,197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5B099" w14:textId="651D8DB8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4,577,522,312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4A270" w14:textId="6D76FA5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6,512,986,744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88A01F" w14:textId="71CEDBAD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785,980,387</w:t>
            </w:r>
          </w:p>
        </w:tc>
      </w:tr>
      <w:tr w:rsidR="00B0164B" w14:paraId="68BF5A67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5337AD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8BC656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4869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C354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5,323,753,167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4F09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F684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FB92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E7C0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84214" w14:textId="39D2B19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BBB94" w14:textId="086E4282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27ED16" w14:textId="27CE7635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4B27D4C2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FC1389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863ABF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88924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0359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49123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0B6C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20,468,759,074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163B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C02E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84F6E" w14:textId="62F407A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83,123,164,757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BFDEF" w14:textId="08FA2E8D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A9A4E6" w14:textId="36999A8F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4D8CB72C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1A0213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CE6672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D118E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7753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97A5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7BCB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7,657,151,992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E9EA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94A0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9D4D1" w14:textId="46D79AE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653CE" w14:textId="00D888FB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19E5AC" w14:textId="3DCB287B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361530F0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5BFBF6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DDD234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5D37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DFCAF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37C7F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BF37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7380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105,227,182,705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E2A2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51049" w14:textId="585E0042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E97BD" w14:textId="0E0BA9AD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EFF19E" w14:textId="35DCC9E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198F9C12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03284C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2DE5E5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94673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2,362,545,461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095D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3096A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00D5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117,085,388,572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D5EF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7,120,253,958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0C35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358B1" w14:textId="293CBF3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E67F3" w14:textId="707916E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36B376" w14:textId="723B81BB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3E9AB908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632F17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1242F3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9F239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9,018,866,000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5445A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C0B2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3FA6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A469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1F9E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282,959,224,260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CC27F" w14:textId="1A816A25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27,345,028,783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E6917" w14:textId="70719FE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217,359,137,973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9260DC" w14:textId="6FECCDB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4DFE6A66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B92AF7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B2355F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6701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F67EB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7147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8A34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C74F1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F2A7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C6302" w14:textId="71D1BEE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F067D" w14:textId="5211729C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1,051,226,839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78BD2E" w14:textId="6A9C6C72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2033C4BE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4498FB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22.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ADAB6D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6511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08BD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14CF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33AE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594,800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6DA0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7F891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1,922,900,046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7B655" w14:textId="16952C8A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48,359,763,402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AA4AF" w14:textId="02669BF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36,053,331,203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FCA431" w14:textId="0DF94D9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557D735D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0F77CC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23.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73D7F3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0757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66D0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1A4D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DE39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1BC2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BEDF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1,608,740,900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54013" w14:textId="73DA5969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7F1D8" w14:textId="357A5601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95B63F" w14:textId="3021B30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750D7D9B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BFA6E1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24.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71D562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14140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11B1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95DA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ACC4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B75E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68B3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77939" w14:textId="1AA5029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25B0B" w14:textId="31424732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70,562,073,529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FB9EF1" w14:textId="17DEF1D6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3AD411BD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989F64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25.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27915F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0E5BE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A8A2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2FC1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DFD5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D87B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B5FE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AE926" w14:textId="47610EA1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F348A" w14:textId="56B22A0C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1F74E3" w14:textId="5EF058BC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6,823,445,779</w:t>
            </w:r>
          </w:p>
        </w:tc>
      </w:tr>
      <w:tr w:rsidR="00B0164B" w14:paraId="2758B83F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B96170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26.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DC0778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退休撫卹給付支出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72AC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1309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24,182,581,578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20D5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229,658,502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05849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5,959,005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C561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7,285,846,043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09EC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7347E" w14:textId="717B2408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5B2A6" w14:textId="0C03E2E2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E33AF0" w14:textId="458914C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0486D338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A0FF10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27.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65C8CD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D53EF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D18B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A0AE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14BB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342E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9E54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D43A2" w14:textId="1C22362D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88734" w14:textId="0C23A76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A79834" w14:textId="36EE6F55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7F3A2003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61B408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28.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446296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債務付息支出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6D98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88,416,783,177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52E88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E710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232E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7348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65DB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5B39B" w14:textId="67852C25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82CC2" w14:textId="4ED925A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A9D416" w14:textId="7431D855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256D5E68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EB12FD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29.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447683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還本付息事務支出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34A2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334,788,228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03D0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1988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60162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FF43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936E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D047A" w14:textId="7AFB7270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1A91E" w14:textId="7B875E32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51B3D9" w14:textId="37452785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7CDF64F8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CB75B3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30.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6F3D86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專案補助支出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8344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15,684,459,000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AE96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8EB3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350F3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5632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A9A9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8E275" w14:textId="1B621B3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448F2" w14:textId="1335AA2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2F265D" w14:textId="7309EFDB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61CA7EDB" w14:textId="77777777" w:rsidTr="00E94AC4">
        <w:trPr>
          <w:trHeight w:val="340"/>
        </w:trPr>
        <w:tc>
          <w:tcPr>
            <w:tcW w:w="5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3189B8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31.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7D2998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平衡預算補助支出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1663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AB1616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B161E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C6BB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D3E3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7E18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3B7F4" w14:textId="1DBACF72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50986" w14:textId="0CCCD1D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6B1326" w14:textId="5F439CE4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0164B" w14:paraId="51B035D1" w14:textId="77777777" w:rsidTr="00E94AC4">
        <w:trPr>
          <w:trHeight w:val="340"/>
        </w:trPr>
        <w:tc>
          <w:tcPr>
            <w:tcW w:w="50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07180AF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32.</w:t>
            </w:r>
          </w:p>
        </w:tc>
        <w:tc>
          <w:tcPr>
            <w:tcW w:w="215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D628D59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2007" w:type="dxa"/>
            <w:tcBorders>
              <w:top w:val="nil"/>
            </w:tcBorders>
            <w:shd w:val="clear" w:color="auto" w:fill="auto"/>
            <w:vAlign w:val="center"/>
          </w:tcPr>
          <w:p w14:paraId="18D545A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</w:tcBorders>
            <w:shd w:val="clear" w:color="auto" w:fill="auto"/>
            <w:vAlign w:val="center"/>
          </w:tcPr>
          <w:p w14:paraId="48DE0BF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</w:tcBorders>
            <w:shd w:val="clear" w:color="auto" w:fill="auto"/>
            <w:vAlign w:val="center"/>
          </w:tcPr>
          <w:p w14:paraId="097D8C4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33,757,210</w:t>
            </w:r>
          </w:p>
        </w:tc>
        <w:tc>
          <w:tcPr>
            <w:tcW w:w="2007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07A295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59911AB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EBAC11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D8E4454" w14:textId="22B50050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5E03476" w14:textId="289BDA43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5498CEC" w14:textId="3FE6CC3E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700D64F8" w14:textId="77777777" w:rsidR="00C15839" w:rsidRPr="0018286D" w:rsidRDefault="00C15839" w:rsidP="00C15839">
      <w:pPr>
        <w:spacing w:afterLines="50" w:after="180"/>
        <w:jc w:val="both"/>
        <w:rPr>
          <w:sz w:val="16"/>
          <w:szCs w:val="16"/>
        </w:rPr>
      </w:pPr>
      <w:r w:rsidRPr="0018286D">
        <w:rPr>
          <w:sz w:val="16"/>
          <w:szCs w:val="16"/>
        </w:rPr>
        <w:t xml:space="preserve"> </w:t>
      </w:r>
    </w:p>
    <w:p w14:paraId="686F37E8" w14:textId="77777777" w:rsidR="00C15839" w:rsidRPr="00C15839" w:rsidRDefault="00C15839" w:rsidP="00C15839">
      <w:r>
        <w:br w:type="page"/>
      </w:r>
    </w:p>
    <w:tbl>
      <w:tblPr>
        <w:tblpPr w:leftFromText="180" w:rightFromText="180" w:vertAnchor="text" w:tblpY="1"/>
        <w:tblOverlap w:val="never"/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05"/>
        <w:gridCol w:w="737"/>
        <w:gridCol w:w="1701"/>
        <w:gridCol w:w="1701"/>
        <w:gridCol w:w="1701"/>
        <w:gridCol w:w="1701"/>
        <w:gridCol w:w="1276"/>
        <w:gridCol w:w="142"/>
        <w:gridCol w:w="1701"/>
        <w:gridCol w:w="1701"/>
        <w:gridCol w:w="1843"/>
        <w:gridCol w:w="1701"/>
        <w:gridCol w:w="1417"/>
        <w:gridCol w:w="1843"/>
      </w:tblGrid>
      <w:tr w:rsidR="00B0164B" w14:paraId="273A02AE" w14:textId="137DD8E3" w:rsidTr="00B0164B">
        <w:trPr>
          <w:trHeight w:hRule="exact" w:val="578"/>
        </w:trPr>
        <w:tc>
          <w:tcPr>
            <w:tcW w:w="1559" w:type="dxa"/>
            <w:gridSpan w:val="2"/>
            <w:tcBorders>
              <w:top w:val="nil"/>
              <w:bottom w:val="single" w:sz="4" w:space="0" w:color="auto"/>
              <w:right w:val="nil"/>
              <w:tl2br w:val="nil"/>
            </w:tcBorders>
          </w:tcPr>
          <w:tbl>
            <w:tblPr>
              <w:tblpPr w:leftFromText="180" w:rightFromText="180" w:vertAnchor="text" w:horzAnchor="page" w:tblpY="-51"/>
              <w:tblOverlap w:val="never"/>
              <w:tblW w:w="2127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93"/>
            </w:tblGrid>
            <w:tr w:rsidR="00B0164B" w14:paraId="70B2EDDF" w14:textId="77777777" w:rsidTr="00B0164B">
              <w:tc>
                <w:tcPr>
                  <w:tcW w:w="534" w:type="dxa"/>
                  <w:hideMark/>
                </w:tcPr>
                <w:p w14:paraId="0724C6B8" w14:textId="77777777" w:rsidR="00B0164B" w:rsidRDefault="00B0164B" w:rsidP="00B0164B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1593" w:type="dxa"/>
                  <w:vMerge w:val="restart"/>
                  <w:vAlign w:val="center"/>
                  <w:hideMark/>
                </w:tcPr>
                <w:p w14:paraId="28E83E83" w14:textId="77777777" w:rsidR="00B0164B" w:rsidRDefault="00B0164B" w:rsidP="00B0164B">
                  <w:pPr>
                    <w:snapToGrid w:val="0"/>
                    <w:spacing w:line="240" w:lineRule="exact"/>
                    <w:ind w:leftChars="-50" w:left="-120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B0164B" w14:paraId="5BA94DB2" w14:textId="77777777" w:rsidTr="00B0164B">
              <w:tc>
                <w:tcPr>
                  <w:tcW w:w="534" w:type="dxa"/>
                  <w:hideMark/>
                </w:tcPr>
                <w:p w14:paraId="1B5C6C64" w14:textId="77777777" w:rsidR="00B0164B" w:rsidRDefault="00B0164B" w:rsidP="00B0164B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1593" w:type="dxa"/>
                  <w:vMerge/>
                  <w:vAlign w:val="center"/>
                  <w:hideMark/>
                </w:tcPr>
                <w:p w14:paraId="43B6ECDA" w14:textId="77777777" w:rsidR="00B0164B" w:rsidRDefault="00B0164B" w:rsidP="00B0164B">
                  <w:pPr>
                    <w:widowControl/>
                    <w:rPr>
                      <w:rFonts w:ascii="標楷體" w:eastAsia="標楷體" w:hAnsi="標楷體"/>
                      <w:sz w:val="20"/>
                      <w:szCs w:val="22"/>
                    </w:rPr>
                  </w:pPr>
                </w:p>
              </w:tc>
            </w:tr>
          </w:tbl>
          <w:p w14:paraId="3B9660ED" w14:textId="77777777" w:rsidR="00B0164B" w:rsidRDefault="00B0164B" w:rsidP="007D77E6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17" w:type="dxa"/>
            <w:gridSpan w:val="6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750A56E" w14:textId="77777777" w:rsidR="00B0164B" w:rsidRPr="004E3D86" w:rsidRDefault="00B0164B" w:rsidP="007D77E6">
            <w:pPr>
              <w:pStyle w:val="af9"/>
              <w:ind w:leftChars="59" w:left="142" w:rightChars="543" w:right="1303" w:firstLineChars="71" w:firstLine="142"/>
              <w:jc w:val="left"/>
              <w:rPr>
                <w:rFonts w:ascii="標楷體" w:hAnsi="標楷體"/>
              </w:rPr>
            </w:pPr>
          </w:p>
        </w:tc>
        <w:tc>
          <w:tcPr>
            <w:tcW w:w="10348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DF6393B" w14:textId="07ECE616" w:rsidR="00B0164B" w:rsidRPr="00BC50CA" w:rsidRDefault="00B0164B" w:rsidP="007D77E6">
            <w:pPr>
              <w:pStyle w:val="af9"/>
              <w:ind w:left="72" w:right="72"/>
              <w:jc w:val="right"/>
              <w:rPr>
                <w:sz w:val="22"/>
                <w:szCs w:val="22"/>
              </w:rPr>
            </w:pPr>
            <w:r w:rsidRPr="00BC50CA">
              <w:rPr>
                <w:rFonts w:hint="eastAsia"/>
                <w:sz w:val="22"/>
                <w:szCs w:val="22"/>
              </w:rPr>
              <w:t>單位：新臺幣元</w:t>
            </w:r>
          </w:p>
        </w:tc>
      </w:tr>
      <w:tr w:rsidR="00B0164B" w14:paraId="55228BBD" w14:textId="49FE7230" w:rsidTr="00BC50CA">
        <w:trPr>
          <w:trHeight w:hRule="exact" w:val="578"/>
        </w:trPr>
        <w:tc>
          <w:tcPr>
            <w:tcW w:w="2296" w:type="dxa"/>
            <w:gridSpan w:val="3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7859B82" w14:textId="77777777" w:rsidR="00B0164B" w:rsidRDefault="00B0164B" w:rsidP="00B0164B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14:paraId="5BABC34F" w14:textId="77777777" w:rsidR="00B0164B" w:rsidRDefault="00B0164B" w:rsidP="00B0164B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1701" w:type="dxa"/>
            <w:vAlign w:val="center"/>
          </w:tcPr>
          <w:p w14:paraId="67709BEB" w14:textId="382C2372" w:rsidR="00B0164B" w:rsidRPr="004E3D86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文化部主管</w:t>
            </w:r>
          </w:p>
        </w:tc>
        <w:tc>
          <w:tcPr>
            <w:tcW w:w="1701" w:type="dxa"/>
            <w:vAlign w:val="center"/>
          </w:tcPr>
          <w:p w14:paraId="15B6068E" w14:textId="3F8703D4" w:rsidR="00B0164B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數位發展部主管</w:t>
            </w:r>
          </w:p>
        </w:tc>
        <w:tc>
          <w:tcPr>
            <w:tcW w:w="1701" w:type="dxa"/>
            <w:vAlign w:val="center"/>
          </w:tcPr>
          <w:p w14:paraId="661A67A0" w14:textId="1FE384F5" w:rsidR="00B0164B" w:rsidRPr="004E3D86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僑務委員會主管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516E872" w14:textId="77777777" w:rsidR="00B0164B" w:rsidRPr="004E3D86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國家科學及技術委員會主管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14:paraId="0AE050BB" w14:textId="77777777" w:rsidR="00B0164B" w:rsidRPr="00550A18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金融監督管理委員會主管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A85DE63" w14:textId="77777777" w:rsidR="00B0164B" w:rsidRDefault="00B0164B" w:rsidP="00B0164B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海洋委員會主管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CB16E9B" w14:textId="77777777" w:rsidR="00B0164B" w:rsidRDefault="00B0164B" w:rsidP="00B0164B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國軍退除役官兵輔導委員會主管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DED06B4" w14:textId="77777777" w:rsidR="00B0164B" w:rsidRDefault="00B0164B" w:rsidP="00B0164B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直轄市及縣市政府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14:paraId="2926EB6D" w14:textId="77777777" w:rsidR="00B0164B" w:rsidRDefault="00B0164B" w:rsidP="00B0164B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調整軍公教人員待遇準備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34810FA1" w14:textId="0B222ACC" w:rsidR="00B0164B" w:rsidRPr="00E94AC4" w:rsidRDefault="00B0164B" w:rsidP="00B0164B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災害準備金</w:t>
            </w: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14:paraId="416F688A" w14:textId="52E8461A" w:rsidR="00B0164B" w:rsidRPr="00E94AC4" w:rsidRDefault="00B0164B" w:rsidP="00B0164B">
            <w:pPr>
              <w:pStyle w:val="af9"/>
              <w:ind w:left="72" w:right="72"/>
              <w:rPr>
                <w:rFonts w:ascii="標楷體" w:hAnsi="標楷體"/>
                <w:b/>
                <w:bCs/>
              </w:rPr>
            </w:pPr>
            <w:r>
              <w:rPr>
                <w:rFonts w:ascii="標楷體" w:hAnsi="標楷體" w:hint="eastAsia"/>
              </w:rPr>
              <w:t>合計</w:t>
            </w:r>
          </w:p>
        </w:tc>
      </w:tr>
      <w:tr w:rsidR="00B0164B" w:rsidRPr="004D2A99" w14:paraId="54331652" w14:textId="6A0A4C73" w:rsidTr="00BC50CA">
        <w:trPr>
          <w:trHeight w:val="340"/>
        </w:trPr>
        <w:tc>
          <w:tcPr>
            <w:tcW w:w="45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57B504" w14:textId="77777777" w:rsidR="00B0164B" w:rsidRPr="004D2A99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4C82EC0" w14:textId="77777777" w:rsidR="00B0164B" w:rsidRPr="004D2A99" w:rsidRDefault="00B0164B" w:rsidP="00B0164B">
            <w:pPr>
              <w:pStyle w:val="1-31"/>
              <w:ind w:firstLineChars="0" w:firstLine="0"/>
              <w:rPr>
                <w:rFonts w:ascii="標楷體" w:hAnsi="標楷體"/>
                <w:b/>
                <w:sz w:val="22"/>
                <w:szCs w:val="22"/>
              </w:rPr>
            </w:pPr>
            <w:r w:rsidRPr="004D2A99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63C7D" w14:textId="46FA4403" w:rsidR="00B0164B" w:rsidRPr="004D2A99" w:rsidRDefault="00B0164B" w:rsidP="00B0164B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25,689,620,749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B04D0D8" w14:textId="701B3B09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6,794,119,821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B5EDB" w14:textId="56BDFE75" w:rsidR="00B0164B" w:rsidRPr="004D2A99" w:rsidRDefault="00B0164B" w:rsidP="00B0164B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8A48FD">
              <w:rPr>
                <w:rFonts w:hAnsi="細明體"/>
                <w:b/>
                <w:noProof/>
                <w:sz w:val="22"/>
                <w:szCs w:val="22"/>
              </w:rPr>
              <w:t>1,761,651,023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2EBA0" w14:textId="77777777" w:rsidR="00B0164B" w:rsidRPr="004D2A99" w:rsidRDefault="00B0164B" w:rsidP="00B0164B">
            <w:pPr>
              <w:pStyle w:val="31"/>
              <w:rPr>
                <w:rFonts w:hAnsi="細明體"/>
                <w:b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58,169,809,808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61B5D" w14:textId="77777777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1,609,291,004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48824" w14:textId="77777777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28,662,712,972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7ABC1" w14:textId="77777777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127,265,313,731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4BEAA" w14:textId="77777777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226,529,084,884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135865" w14:textId="77777777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4D2A99">
              <w:rPr>
                <w:rFonts w:hAnsi="細明體"/>
                <w:b/>
                <w:noProof/>
                <w:sz w:val="22"/>
                <w:szCs w:val="22"/>
              </w:rPr>
              <w:t>13,230,498,849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258232E8" w14:textId="2048D668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7A579C">
              <w:rPr>
                <w:rFonts w:hAnsi="細明體"/>
                <w:b/>
                <w:noProof/>
                <w:sz w:val="22"/>
                <w:szCs w:val="22"/>
              </w:rPr>
              <w:t>2,000,000,000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823BB35" w14:textId="14B297DD" w:rsidR="00B0164B" w:rsidRPr="004D2A99" w:rsidRDefault="00B0164B" w:rsidP="00B0164B">
            <w:pPr>
              <w:pStyle w:val="31"/>
              <w:rPr>
                <w:rFonts w:hAnsi="細明體"/>
                <w:b/>
                <w:noProof/>
                <w:sz w:val="22"/>
                <w:szCs w:val="22"/>
              </w:rPr>
            </w:pPr>
            <w:r w:rsidRPr="007A579C">
              <w:rPr>
                <w:rFonts w:hAnsi="細明體"/>
                <w:b/>
                <w:noProof/>
                <w:sz w:val="22"/>
                <w:szCs w:val="22"/>
              </w:rPr>
              <w:t>2,784,179,454,139</w:t>
            </w:r>
          </w:p>
        </w:tc>
      </w:tr>
      <w:tr w:rsidR="00B0164B" w14:paraId="2F5A180E" w14:textId="7DD1BB83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EC3CE7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E94015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C617C" w14:textId="0A0FFB63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704D229" w14:textId="5FB4B2E4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4B5A1" w14:textId="51D7B06F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4DEE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7A96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A55F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1C3F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8D57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13240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30,618,898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6B431276" w14:textId="2556180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721399EE" w14:textId="2278BC20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1,324,372,154</w:t>
            </w:r>
          </w:p>
        </w:tc>
      </w:tr>
      <w:tr w:rsidR="00B0164B" w14:paraId="70084FCD" w14:textId="75053DB6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59A010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F5E4A86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DBFD0" w14:textId="222BC5B4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91C3AD4" w14:textId="323FC0F3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44CD3" w14:textId="5A987BAC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F58FA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572F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963F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E12D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6915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925D0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113,170,912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28960DBD" w14:textId="72E523A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651D71DD" w14:textId="0CD5CC01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6,601,685,825</w:t>
            </w:r>
          </w:p>
        </w:tc>
      </w:tr>
      <w:tr w:rsidR="00B0164B" w14:paraId="30724AB5" w14:textId="35A62A24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EA5F64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5A32CD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BDA82" w14:textId="044C61D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1228D3A" w14:textId="52DA083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A86C4" w14:textId="26CD5E29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57EA8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8E61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10D19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0701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A087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D28CD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70,170,736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6D345A9C" w14:textId="5B96A134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42AB6E69" w14:textId="00FFF492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3,653,306,786</w:t>
            </w:r>
          </w:p>
        </w:tc>
      </w:tr>
      <w:tr w:rsidR="00B0164B" w14:paraId="0DB1E1AC" w14:textId="45B788FD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A8CE7B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061E87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CDCC5A" w14:textId="0152013F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187077A" w14:textId="117ADD76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57215" w14:textId="2FA21B38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B241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49F0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6E35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C086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B06B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7CCC2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1,235,911,850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6737D84C" w14:textId="3CB31D62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D0F1965" w14:textId="76562CF9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67,979,467,493</w:t>
            </w:r>
          </w:p>
        </w:tc>
      </w:tr>
      <w:tr w:rsidR="00B0164B" w14:paraId="297523E3" w14:textId="374DF61C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2B389B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5.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278A32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D6B9F" w14:textId="420691B2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E284BE4" w14:textId="318EAE6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662DE" w14:textId="78FB0264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83EB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9C9A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A75E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9A4A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FCD4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01FDD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47,303,787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7B365855" w14:textId="3E7B1C1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44E74F69" w14:textId="6308458A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1,954,266,528</w:t>
            </w:r>
          </w:p>
        </w:tc>
      </w:tr>
      <w:tr w:rsidR="00B0164B" w14:paraId="5C9FD130" w14:textId="78DE54AB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EE8712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6.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C07B95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1C5E3" w14:textId="11104245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0908FE" w14:textId="49C5FB57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18F99" w14:textId="5097A85E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58DB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B334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BC7D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D9BA1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84F3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9502F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79,639,642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7EA3185" w14:textId="13F21A0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463290C" w14:textId="4F60B8E4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2,801,751,637</w:t>
            </w:r>
          </w:p>
        </w:tc>
      </w:tr>
      <w:tr w:rsidR="00B0164B" w14:paraId="74844E55" w14:textId="6B2A6DD3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290A42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7.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7B6E6E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82D88" w14:textId="37CAFF8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6872374" w14:textId="4B48027C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77D64" w14:textId="652309AB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7582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D973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E60D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27,867,937,410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6AFE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67AC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3FBEB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520,247,047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3F5CF558" w14:textId="49DDD07E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55C427E5" w14:textId="4CA1E309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53,538,376,944</w:t>
            </w:r>
          </w:p>
        </w:tc>
      </w:tr>
      <w:tr w:rsidR="00B0164B" w14:paraId="49DCB8CF" w14:textId="613B59ED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BE1A81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8.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0B71A6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3BC48" w14:textId="01B982D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0F5FA7C" w14:textId="24942CA2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ADADE" w14:textId="0C36D811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A99EC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FCA6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498D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7B47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2FC9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C1120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23,179,338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798D1EA2" w14:textId="5D9449F6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3CF5BBDB" w14:textId="798FB2CC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26,098,499,932</w:t>
            </w:r>
          </w:p>
        </w:tc>
      </w:tr>
      <w:tr w:rsidR="00B0164B" w14:paraId="58519CF7" w14:textId="3A348378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AAAE1F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9.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E6BBB2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B6CBC" w14:textId="44DD065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A689DC8" w14:textId="638117A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756AC" w14:textId="2F0BA9B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88744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A1FB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0359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4572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FDAE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8D3C5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175,298,576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7D676E40" w14:textId="1CE65A8E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BA4744E" w14:textId="18CB36D8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28,727,032,762</w:t>
            </w:r>
          </w:p>
        </w:tc>
      </w:tr>
      <w:tr w:rsidR="00B0164B" w14:paraId="589C46E4" w14:textId="3F0E826B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FFA01F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10.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AEB0C8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0DB98" w14:textId="6E48ECBB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480F3DC" w14:textId="6A75ECA3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5487D" w14:textId="6D7AAB64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E340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E05F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1,609,291,004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8D66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56A3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84FB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F6FED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653,611,540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2DBBB468" w14:textId="4C2CBA8C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AAE118C" w14:textId="4703C453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43,888,089,808</w:t>
            </w:r>
          </w:p>
        </w:tc>
      </w:tr>
      <w:tr w:rsidR="00B0164B" w14:paraId="53BB4DD5" w14:textId="72E3F70E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58742A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11.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6D7036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69252" w14:textId="7EAEAA74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2359A1C" w14:textId="49040A2C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8314C" w14:textId="160E1A5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1,761,651,023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9820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D21A1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FD8F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3F79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D3C1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47CE1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15,545,874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75E0E4CD" w14:textId="6AFD7934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E89D411" w14:textId="768F8568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1,777,196,897</w:t>
            </w:r>
          </w:p>
        </w:tc>
      </w:tr>
      <w:tr w:rsidR="00B0164B" w14:paraId="01D8AD86" w14:textId="78994CF1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A5C4D0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12.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7C30A3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2A538" w14:textId="0DCE3355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71A4C76" w14:textId="3B071579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94489" w14:textId="36150439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52EB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D092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5EB2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9F40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4973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7A5341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4,880,414,373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273D11AC" w14:textId="191FB2C2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C299F4E" w14:textId="7AFDDE24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416,170,388,902</w:t>
            </w:r>
          </w:p>
        </w:tc>
      </w:tr>
      <w:tr w:rsidR="00B0164B" w14:paraId="6A09B010" w14:textId="53D14096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85970A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13.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003EAA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0DD0B" w14:textId="3A93FBDA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CAD2264" w14:textId="19CF947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CCE4D" w14:textId="5F4FD44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26CE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1,353,884,000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936B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5891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8F31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1,092,343,449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1F0D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58,091,079,682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C0AF1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57,583,394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2E00EAF" w14:textId="7019817C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1DA79EC0" w14:textId="783FF28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359,677,602,941</w:t>
            </w:r>
          </w:p>
        </w:tc>
      </w:tr>
      <w:tr w:rsidR="00B0164B" w14:paraId="2FB51A38" w14:textId="4281E093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B4442F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14.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A887E7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29809" w14:textId="5A31A7F8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0082DCB" w14:textId="4B7FFE23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6,794,119,821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F797F" w14:textId="148F6BE8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6BCD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56,815,925,808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85A1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48B6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4DBF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275BA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F34BF1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232,736,737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23C354C9" w14:textId="1D89570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B91436B" w14:textId="48490595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140,511,566,902</w:t>
            </w:r>
          </w:p>
        </w:tc>
      </w:tr>
      <w:tr w:rsidR="00B0164B" w14:paraId="0F74AF57" w14:textId="5ED41571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BB9CA0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15.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748E81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B9F51" w14:textId="3E05C3C3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25,689,620,749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528BB6C" w14:textId="08455B30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B9F99" w14:textId="5D2B5B0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05DF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0848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8D55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CF0C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8CCB8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696C8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117,935,283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C298190" w14:textId="38DD61DE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9478B63" w14:textId="3467F06F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37,900,486,769</w:t>
            </w:r>
          </w:p>
        </w:tc>
      </w:tr>
      <w:tr w:rsidR="00B0164B" w14:paraId="3B3CB4CA" w14:textId="18BB07B2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77569B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16.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421C0D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3AEADA" w14:textId="7E33F48A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3B773B9" w14:textId="67C7E513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5075A6" w14:textId="634FFAC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7414F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137C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6DE4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B5BE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92B49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260939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368,577,331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5AD06F5" w14:textId="20005AD1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5A22EA04" w14:textId="127F9ADC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117,168,448,498</w:t>
            </w:r>
          </w:p>
        </w:tc>
      </w:tr>
      <w:tr w:rsidR="00B0164B" w14:paraId="370FA3E4" w14:textId="087877B2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F07523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17.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CA8BB0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DE62E" w14:textId="2A395722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FB4DEEC" w14:textId="7AAC0348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46DAB" w14:textId="0E5478F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E944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A5BF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761E9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3E43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5D64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0A87F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72,694,614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2F0407D" w14:textId="48A8BD3F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10948BC8" w14:textId="446496CE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28,961,729,724</w:t>
            </w:r>
          </w:p>
        </w:tc>
      </w:tr>
      <w:tr w:rsidR="00B0164B" w14:paraId="2ACDFC76" w14:textId="2DC34043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0F3765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18.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CD082A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F1171" w14:textId="74D076B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FF04226" w14:textId="3406EB40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0D0240" w14:textId="59B158F2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930D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3DA8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299B9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028A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4250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11,000,000,000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FC296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252,861,547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5128A599" w14:textId="0C70F202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3685248E" w14:textId="61FA2F1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126,129,200,885</w:t>
            </w:r>
          </w:p>
        </w:tc>
      </w:tr>
      <w:tr w:rsidR="00B0164B" w14:paraId="3EF40E18" w14:textId="2CD829BD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5B07D2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19.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47CBAC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5D4ACC" w14:textId="7C670944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1C574EC" w14:textId="087BC71A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B2842" w14:textId="03AE251E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418BE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E33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AF65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A6D3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D5EA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32,304,802,590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050DE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177,080,204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1C3E5A76" w14:textId="6400DB37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7BC5FC71" w14:textId="55EE0995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161,854,747,393</w:t>
            </w:r>
          </w:p>
        </w:tc>
      </w:tr>
      <w:tr w:rsidR="00B0164B" w14:paraId="04DBDAB1" w14:textId="75727182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CD961F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20.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04F036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0365C" w14:textId="17DB7E4D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14AD9C7" w14:textId="0F91E38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2533F" w14:textId="4AD2A446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8873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9219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9EC5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C29E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8,941,891,000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F94F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1,190,280,000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13E8E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171,279,518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54AE7346" w14:textId="0FE6B86E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42798F2C" w14:textId="27F26CC0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547,239,306,624</w:t>
            </w:r>
          </w:p>
        </w:tc>
      </w:tr>
      <w:tr w:rsidR="00B0164B" w14:paraId="3E6B77EE" w14:textId="4C766A11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615ED1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21.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7F3957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7880A" w14:textId="5A89088B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C7E223D" w14:textId="6AD3470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BAA6E8" w14:textId="0DF4EA00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2279A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60B4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C3FF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EF36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615,705,253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B5B0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7,880,419,000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4FFB6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0293DE1E" w14:textId="213E1992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75CFFB45" w14:textId="1A42D081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9,547,351,092</w:t>
            </w:r>
          </w:p>
        </w:tc>
      </w:tr>
      <w:tr w:rsidR="00B0164B" w14:paraId="5FD478C0" w14:textId="46E771E3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E4A813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22.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10A6BC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95F39" w14:textId="56199BA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1F4E8C4" w14:textId="4659ABB8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70140" w14:textId="07C1A9F1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45609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5762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1A82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DBE9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14,284,281,533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62EA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46,722,752,000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29920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110,105,461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E758731" w14:textId="6667C60F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3808F9FE" w14:textId="104594AC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152,174,350,547</w:t>
            </w:r>
          </w:p>
        </w:tc>
      </w:tr>
      <w:tr w:rsidR="00B0164B" w14:paraId="16864324" w14:textId="4B6B47A9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2945E6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23.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6B74D3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DAE9F" w14:textId="2F7549BC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FC92504" w14:textId="791D7E31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0026" w14:textId="2BA12EE9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18B2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935AD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19D0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155E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A5D3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A69A9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30,142,102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071543E0" w14:textId="36262D5A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6DA8F5AF" w14:textId="5865399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1,638,883,002</w:t>
            </w:r>
          </w:p>
        </w:tc>
      </w:tr>
      <w:tr w:rsidR="00B0164B" w14:paraId="20AC58E6" w14:textId="05E62BDF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CA8835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24.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D821B5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20F65" w14:textId="419A72A2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400214B" w14:textId="7B7F2185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56C3B" w14:textId="61916880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E539D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AA01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BE46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6F62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EE84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60B92A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102,420,846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1ADD6D9C" w14:textId="71A6B1D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6A2DAFB3" w14:textId="3E601F8A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70,664,494,375</w:t>
            </w:r>
          </w:p>
        </w:tc>
      </w:tr>
      <w:tr w:rsidR="00B0164B" w14:paraId="5C76FD98" w14:textId="75BA4DE0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DB44D4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25.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EC2141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482D8" w14:textId="5D2C99AD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523D9F6" w14:textId="5735F81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C7634" w14:textId="2262D7C2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D2237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679B1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7296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794,775,562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B634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C69F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FB0EE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41,560,237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359EE64E" w14:textId="2302086F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74A8124" w14:textId="08A6D35E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27,877,715,385</w:t>
            </w:r>
          </w:p>
        </w:tc>
      </w:tr>
      <w:tr w:rsidR="00B0164B" w14:paraId="313215D6" w14:textId="5048F1CF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EB95F8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26.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E53E8E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退休撫卹給付支出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DCA45" w14:textId="1310601C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4B6FE47" w14:textId="4C7C0956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57622" w14:textId="44FBFE79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3570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E0C4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98869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2F9B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102,324,974,660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2A59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17700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3,645,172,697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1BEA7DEF" w14:textId="200A5721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197160BA" w14:textId="030775A6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169,443,999,830</w:t>
            </w:r>
          </w:p>
        </w:tc>
      </w:tr>
      <w:tr w:rsidR="00B0164B" w14:paraId="0096EB40" w14:textId="2D9880D6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7C8ECA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27.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7ECDFC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1229A" w14:textId="7643D8FA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106F1CD" w14:textId="4D7F06C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9308F" w14:textId="125E4F5C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0149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28BA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4FC8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9C0D5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6,117,836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77EC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77522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4,525,894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7F364C4B" w14:textId="47BD476F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4E934D3C" w14:textId="50391322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326,206,712</w:t>
            </w:r>
          </w:p>
        </w:tc>
      </w:tr>
      <w:tr w:rsidR="00B0164B" w14:paraId="11C61700" w14:textId="0406D92F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CBA442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28.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693FAE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債務付息支出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CFB5C" w14:textId="23E7E19D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C4FD062" w14:textId="1D34C928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3C9B8" w14:textId="47174960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1F2F1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1F7D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EE43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56FB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C7F1F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D5C3D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34AFC571" w14:textId="436A3AE0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15C68025" w14:textId="389FD12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88,416,783,177</w:t>
            </w:r>
          </w:p>
        </w:tc>
      </w:tr>
      <w:tr w:rsidR="00B0164B" w14:paraId="4ACCC2EE" w14:textId="7B2EDB63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6D07F4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29.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D71B3F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還本付息事務支出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D0040" w14:textId="11C70201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443F7FB" w14:textId="0D15BF7A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F7236" w14:textId="6366B041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B874B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21C1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C820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476E6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205C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75AF23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7F2325FD" w14:textId="5D617D23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4FA35DE6" w14:textId="66288350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334,788,228</w:t>
            </w:r>
          </w:p>
        </w:tc>
      </w:tr>
      <w:tr w:rsidR="00B0164B" w14:paraId="1042DC40" w14:textId="495620FD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5F0FFC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30.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F5031F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專案補助支出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5AE87" w14:textId="1AA49C29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5A31171" w14:textId="165F6ACA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54AF5" w14:textId="75849948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99C35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A923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8369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28324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DB88C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17,398,204,612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0D9CB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67EAFF3F" w14:textId="000A98C9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83C5AFC" w14:textId="3B427758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33,082,663,612</w:t>
            </w:r>
          </w:p>
        </w:tc>
      </w:tr>
      <w:tr w:rsidR="00B0164B" w14:paraId="5EA1084C" w14:textId="0E7B3D8E" w:rsidTr="00BC50CA">
        <w:trPr>
          <w:trHeight w:val="340"/>
        </w:trPr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0831B4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31.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67B7E9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平衡預算補助支出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7204F" w14:textId="3807826C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3429B19" w14:textId="65907516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F7F84" w14:textId="7AF96008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1C46A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8E13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4B220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269D8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32C6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51,941,547,000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7A65D2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1CC2CA8B" w14:textId="31940E2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8F5396B" w14:textId="7FE9384B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51,941,547,000</w:t>
            </w:r>
          </w:p>
        </w:tc>
      </w:tr>
      <w:tr w:rsidR="00B0164B" w14:paraId="4AA607B2" w14:textId="62A886A0" w:rsidTr="00BC50CA">
        <w:trPr>
          <w:trHeight w:val="340"/>
        </w:trPr>
        <w:tc>
          <w:tcPr>
            <w:tcW w:w="45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2C831BC" w14:textId="77777777" w:rsidR="00B0164B" w:rsidRPr="00671C8A" w:rsidRDefault="00B0164B" w:rsidP="00B0164B">
            <w:pPr>
              <w:pStyle w:val="1-31"/>
              <w:ind w:firstLineChars="0" w:firstLine="0"/>
              <w:jc w:val="left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/>
                <w:noProof/>
                <w:sz w:val="22"/>
                <w:szCs w:val="22"/>
              </w:rPr>
              <w:t>32.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3528E93E" w14:textId="77777777" w:rsidR="00B0164B" w:rsidRPr="00671C8A" w:rsidRDefault="00B0164B" w:rsidP="00B0164B">
            <w:pPr>
              <w:pStyle w:val="1-31"/>
              <w:ind w:firstLineChars="0" w:firstLine="0"/>
              <w:rPr>
                <w:rFonts w:ascii="標楷體" w:hAnsi="標楷體"/>
                <w:sz w:val="22"/>
                <w:szCs w:val="22"/>
              </w:rPr>
            </w:pPr>
            <w:r w:rsidRPr="00EB5BEA">
              <w:rPr>
                <w:rFonts w:ascii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7D88B13B" w14:textId="1323458D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09E37EFE" w14:textId="71E8C58D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0004301B" w14:textId="4BE5FCEE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54D3F120" w14:textId="77777777" w:rsidR="00B0164B" w:rsidRPr="00671C8A" w:rsidRDefault="00B0164B" w:rsidP="00B0164B">
            <w:pPr>
              <w:pStyle w:val="31"/>
              <w:rPr>
                <w:rFonts w:hAnsi="細明體"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1D647AB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4884C4D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BE4165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83AD94E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4AF7847" w14:textId="77777777" w:rsidR="00B0164B" w:rsidRPr="00671C8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710,411</w:t>
            </w:r>
          </w:p>
        </w:tc>
        <w:tc>
          <w:tcPr>
            <w:tcW w:w="1417" w:type="dxa"/>
            <w:tcBorders>
              <w:top w:val="nil"/>
              <w:right w:val="nil"/>
            </w:tcBorders>
            <w:vAlign w:val="center"/>
          </w:tcPr>
          <w:p w14:paraId="0C48B271" w14:textId="17F0557A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2,000,000,000</w:t>
            </w:r>
          </w:p>
        </w:tc>
        <w:tc>
          <w:tcPr>
            <w:tcW w:w="1843" w:type="dxa"/>
            <w:tcBorders>
              <w:top w:val="nil"/>
              <w:right w:val="nil"/>
            </w:tcBorders>
            <w:vAlign w:val="center"/>
          </w:tcPr>
          <w:p w14:paraId="76419046" w14:textId="31218078" w:rsidR="00B0164B" w:rsidRPr="00EB5BEA" w:rsidRDefault="00B0164B" w:rsidP="00B0164B">
            <w:pPr>
              <w:pStyle w:val="31"/>
              <w:rPr>
                <w:rFonts w:hAnsi="細明體"/>
                <w:noProof/>
                <w:sz w:val="22"/>
                <w:szCs w:val="22"/>
              </w:rPr>
            </w:pPr>
            <w:r w:rsidRPr="00EB5BEA">
              <w:rPr>
                <w:rFonts w:hAnsi="細明體"/>
                <w:noProof/>
                <w:sz w:val="22"/>
                <w:szCs w:val="22"/>
              </w:rPr>
              <w:t>4,773,145,775</w:t>
            </w:r>
          </w:p>
        </w:tc>
      </w:tr>
    </w:tbl>
    <w:p w14:paraId="10620FF2" w14:textId="2AE28295" w:rsidR="00C15839" w:rsidRPr="00C15839" w:rsidRDefault="00C15839" w:rsidP="00E94AC4">
      <w:pPr>
        <w:spacing w:afterLines="50" w:after="180"/>
        <w:jc w:val="both"/>
      </w:pPr>
      <w:r w:rsidRPr="0018286D">
        <w:rPr>
          <w:sz w:val="16"/>
          <w:szCs w:val="16"/>
        </w:rPr>
        <w:t xml:space="preserve"> </w:t>
      </w:r>
    </w:p>
    <w:p w14:paraId="72C0226E" w14:textId="77777777" w:rsidR="00C15839" w:rsidRPr="0018286D" w:rsidRDefault="00C15839" w:rsidP="00C15839">
      <w:pPr>
        <w:spacing w:afterLines="50" w:after="180"/>
        <w:jc w:val="both"/>
        <w:rPr>
          <w:sz w:val="16"/>
          <w:szCs w:val="16"/>
        </w:rPr>
      </w:pPr>
      <w:r w:rsidRPr="0018286D">
        <w:rPr>
          <w:sz w:val="16"/>
          <w:szCs w:val="16"/>
        </w:rPr>
        <w:t xml:space="preserve"> </w:t>
      </w:r>
    </w:p>
    <w:sectPr w:rsidR="00C15839" w:rsidRPr="0018286D" w:rsidSect="007564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567" w:right="1418" w:bottom="567" w:left="1418" w:header="1021" w:footer="737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B11A" w14:textId="77777777" w:rsidR="00C15839" w:rsidRDefault="00C15839">
      <w:r>
        <w:separator/>
      </w:r>
    </w:p>
  </w:endnote>
  <w:endnote w:type="continuationSeparator" w:id="0">
    <w:p w14:paraId="74E70FB4" w14:textId="77777777" w:rsidR="00C15839" w:rsidRDefault="00C1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Arial Unicode MS"/>
    <w:panose1 w:val="020B0604020202020204"/>
    <w:charset w:val="88"/>
    <w:family w:val="script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3526" w14:textId="77777777" w:rsidR="00361815" w:rsidRPr="00136BDC" w:rsidRDefault="00361815" w:rsidP="003E4351">
    <w:pPr>
      <w:pStyle w:val="a5"/>
      <w:ind w:right="360" w:firstLine="360"/>
      <w:jc w:val="center"/>
      <w:rPr>
        <w:rFonts w:ascii="標楷體" w:eastAsia="標楷體" w:hAnsi="標楷體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CA248" w14:textId="4764F376" w:rsidR="00946DB6" w:rsidRDefault="00946DB6">
    <w:pPr>
      <w:pStyle w:val="a5"/>
      <w:jc w:val="center"/>
    </w:pPr>
    <w:r>
      <w:rPr>
        <w:rFonts w:hint="eastAsia"/>
      </w:rPr>
      <w:t>7-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</w:p>
  <w:p w14:paraId="3B514A71" w14:textId="77777777" w:rsidR="00946DB6" w:rsidRDefault="00946DB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A9D51" w14:textId="77777777" w:rsidR="00946DB6" w:rsidRPr="00F67037" w:rsidRDefault="00946DB6" w:rsidP="00946DB6">
    <w:pPr>
      <w:pStyle w:val="a5"/>
      <w:jc w:val="center"/>
      <w:rPr>
        <w:rFonts w:ascii="標楷體" w:eastAsia="標楷體" w:hAnsi="標楷體"/>
      </w:rPr>
    </w:pPr>
    <w:r w:rsidRPr="00F67037">
      <w:rPr>
        <w:rFonts w:ascii="標楷體" w:eastAsia="標楷體" w:hAnsi="標楷體"/>
      </w:rPr>
      <w:t>7-</w:t>
    </w:r>
    <w:r w:rsidRPr="00F67037">
      <w:rPr>
        <w:rFonts w:ascii="標楷體" w:eastAsia="標楷體" w:hAnsi="標楷體"/>
      </w:rPr>
      <w:fldChar w:fldCharType="begin"/>
    </w:r>
    <w:r w:rsidRPr="00F67037">
      <w:rPr>
        <w:rFonts w:ascii="標楷體" w:eastAsia="標楷體" w:hAnsi="標楷體"/>
      </w:rPr>
      <w:instrText>PAGE   \* MERGEFORMAT</w:instrText>
    </w:r>
    <w:r w:rsidRPr="00F67037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1</w:t>
    </w:r>
    <w:r w:rsidRPr="00F67037">
      <w:rPr>
        <w:rFonts w:ascii="標楷體" w:eastAsia="標楷體" w:hAnsi="標楷體"/>
      </w:rPr>
      <w:fldChar w:fldCharType="end"/>
    </w:r>
  </w:p>
  <w:p w14:paraId="2B7C5D1B" w14:textId="77777777" w:rsidR="00946DB6" w:rsidRPr="00946DB6" w:rsidRDefault="00946DB6" w:rsidP="00946D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257A7" w14:textId="77777777" w:rsidR="00C15839" w:rsidRDefault="00C15839">
      <w:r>
        <w:separator/>
      </w:r>
    </w:p>
  </w:footnote>
  <w:footnote w:type="continuationSeparator" w:id="0">
    <w:p w14:paraId="619D9444" w14:textId="77777777" w:rsidR="00C15839" w:rsidRDefault="00C15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97CF" w14:textId="77777777" w:rsidR="00361815" w:rsidRPr="00F05AF4" w:rsidRDefault="00B20106" w:rsidP="005923B8">
    <w:pPr>
      <w:pStyle w:val="a3"/>
      <w:jc w:val="both"/>
    </w:pPr>
    <w:r w:rsidRPr="00253573">
      <w:rPr>
        <w:rFonts w:ascii="標楷體" w:eastAsia="標楷體" w:hint="eastAsia"/>
        <w:b/>
        <w:sz w:val="36"/>
        <w:szCs w:val="36"/>
        <w:u w:val="single"/>
      </w:rPr>
      <w:t>中華民國</w:t>
    </w:r>
    <w:proofErr w:type="spellStart"/>
    <w:r>
      <w:rPr>
        <w:rFonts w:ascii="標楷體" w:eastAsia="標楷體" w:hint="eastAsia"/>
        <w:b/>
        <w:sz w:val="36"/>
        <w:szCs w:val="36"/>
        <w:u w:val="single"/>
      </w:rPr>
      <w:t>fyy</w:t>
    </w:r>
    <w:proofErr w:type="spellEnd"/>
    <w:r w:rsidRPr="00253573">
      <w:rPr>
        <w:rFonts w:ascii="標楷體" w:eastAsia="標楷體" w:hint="eastAsia"/>
        <w:b/>
        <w:sz w:val="36"/>
        <w:szCs w:val="36"/>
        <w:u w:val="single"/>
      </w:rPr>
      <w:t>年度中央政府總決算</w:t>
    </w:r>
    <w:r w:rsidRPr="007865EF">
      <w:rPr>
        <w:rFonts w:ascii="標楷體" w:eastAsia="標楷體" w:hint="eastAsia"/>
        <w:b/>
        <w:sz w:val="36"/>
        <w:szCs w:val="36"/>
        <w:u w:val="single"/>
      </w:rPr>
      <w:t>各主管機關歲出政事別科目決算審定數綜計表</w:t>
    </w:r>
    <w:r w:rsidRPr="00671C8A">
      <w:rPr>
        <w:rFonts w:ascii="標楷體" w:eastAsia="標楷體" w:hint="eastAsia"/>
        <w:szCs w:val="24"/>
      </w:rPr>
      <w:t>Continue</w:t>
    </w:r>
    <w:r w:rsidR="00361815">
      <w:tab/>
    </w:r>
    <w:r w:rsidR="00361815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9FFF" w14:textId="0688FC11" w:rsidR="00361815" w:rsidRPr="00E94AC4" w:rsidRDefault="00B20106" w:rsidP="00B20106">
    <w:pPr>
      <w:pStyle w:val="a3"/>
      <w:ind w:right="360" w:firstLine="360"/>
      <w:jc w:val="center"/>
    </w:pPr>
    <w:r w:rsidRPr="00E94AC4">
      <w:rPr>
        <w:rFonts w:ascii="標楷體" w:eastAsia="標楷體" w:hint="eastAsia"/>
        <w:b/>
        <w:sz w:val="36"/>
        <w:szCs w:val="36"/>
        <w:u w:val="single"/>
      </w:rPr>
      <w:t>中華民國</w:t>
    </w:r>
    <w:r w:rsidR="00E94AC4" w:rsidRPr="00E94AC4">
      <w:rPr>
        <w:rFonts w:ascii="標楷體" w:eastAsia="標楷體" w:hAnsi="標楷體" w:hint="eastAsia"/>
        <w:b/>
        <w:sz w:val="36"/>
        <w:szCs w:val="36"/>
        <w:u w:val="single"/>
      </w:rPr>
      <w:t>113</w:t>
    </w:r>
    <w:r w:rsidRPr="00E94AC4">
      <w:rPr>
        <w:rFonts w:ascii="標楷體" w:eastAsia="標楷體" w:hint="eastAsia"/>
        <w:b/>
        <w:sz w:val="36"/>
        <w:szCs w:val="36"/>
        <w:u w:val="single"/>
      </w:rPr>
      <w:t>年度中央政府總決算各主管機關歲出政事別科目決算審定數綜計表</w:t>
    </w:r>
    <w:r w:rsidRPr="00E94AC4">
      <w:rPr>
        <w:rFonts w:ascii="標楷體" w:eastAsia="標楷體" w:hAnsi="標楷體"/>
        <w:sz w:val="24"/>
        <w:szCs w:val="24"/>
      </w:rPr>
      <w:t>(</w:t>
    </w:r>
    <w:r w:rsidRPr="00E94AC4">
      <w:rPr>
        <w:rFonts w:ascii="標楷體" w:eastAsia="標楷體" w:hAnsi="標楷體" w:hint="eastAsia"/>
        <w:sz w:val="24"/>
        <w:szCs w:val="24"/>
        <w:lang w:eastAsia="zh-HK"/>
      </w:rPr>
      <w:t>續</w:t>
    </w:r>
    <w:r w:rsidRPr="00E94AC4">
      <w:rPr>
        <w:rFonts w:ascii="標楷體" w:eastAsia="標楷體" w:hAnsi="標楷體"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B8" w14:textId="0390E2E2" w:rsidR="00B20106" w:rsidRPr="00E94AC4" w:rsidRDefault="00B20106" w:rsidP="00B20106">
    <w:pPr>
      <w:pStyle w:val="a3"/>
      <w:jc w:val="center"/>
    </w:pPr>
    <w:r w:rsidRPr="00E94AC4">
      <w:rPr>
        <w:rFonts w:ascii="標楷體" w:eastAsia="標楷體" w:hint="eastAsia"/>
        <w:b/>
        <w:sz w:val="36"/>
        <w:szCs w:val="36"/>
        <w:u w:val="single"/>
      </w:rPr>
      <w:t>中華民國</w:t>
    </w:r>
    <w:r w:rsidR="00E94AC4" w:rsidRPr="00E94AC4">
      <w:rPr>
        <w:rFonts w:ascii="標楷體" w:eastAsia="標楷體" w:hAnsi="標楷體" w:hint="eastAsia"/>
        <w:b/>
        <w:sz w:val="36"/>
        <w:szCs w:val="36"/>
        <w:u w:val="single"/>
      </w:rPr>
      <w:t>113</w:t>
    </w:r>
    <w:r w:rsidRPr="00E94AC4">
      <w:rPr>
        <w:rFonts w:ascii="標楷體" w:eastAsia="標楷體" w:hint="eastAsia"/>
        <w:b/>
        <w:sz w:val="36"/>
        <w:szCs w:val="36"/>
        <w:u w:val="single"/>
      </w:rPr>
      <w:t>年度中央政府總決算各主管機關歲出政事別科目決算審定數綜計表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6741"/>
    <w:multiLevelType w:val="hybridMultilevel"/>
    <w:tmpl w:val="C69ABDFC"/>
    <w:lvl w:ilvl="0" w:tplc="E1061E92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19EF12D1"/>
    <w:multiLevelType w:val="multilevel"/>
    <w:tmpl w:val="435A5B1E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2C7F2EA5"/>
    <w:multiLevelType w:val="multilevel"/>
    <w:tmpl w:val="8468214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9318ED"/>
    <w:multiLevelType w:val="multilevel"/>
    <w:tmpl w:val="8138B798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352C0BE1"/>
    <w:multiLevelType w:val="multilevel"/>
    <w:tmpl w:val="E18C5212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 w15:restartNumberingAfterBreak="0">
    <w:nsid w:val="362733F7"/>
    <w:multiLevelType w:val="multilevel"/>
    <w:tmpl w:val="C69ABDFC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43B82CB1"/>
    <w:multiLevelType w:val="hybridMultilevel"/>
    <w:tmpl w:val="8138B798"/>
    <w:lvl w:ilvl="0" w:tplc="E1061E92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593F1003"/>
    <w:multiLevelType w:val="hybridMultilevel"/>
    <w:tmpl w:val="E18C5212"/>
    <w:lvl w:ilvl="0" w:tplc="DCEAAB9C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5AD201FF"/>
    <w:multiLevelType w:val="hybridMultilevel"/>
    <w:tmpl w:val="7AF8F536"/>
    <w:lvl w:ilvl="0" w:tplc="348EB2D0"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5FE63B79"/>
    <w:multiLevelType w:val="hybridMultilevel"/>
    <w:tmpl w:val="BC187F8A"/>
    <w:lvl w:ilvl="0" w:tplc="BE9E334C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760C0728"/>
    <w:multiLevelType w:val="multilevel"/>
    <w:tmpl w:val="8468214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7AA278EF"/>
    <w:multiLevelType w:val="hybridMultilevel"/>
    <w:tmpl w:val="8468214A"/>
    <w:lvl w:ilvl="0" w:tplc="D1BA64BE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375542359">
    <w:abstractNumId w:val="8"/>
  </w:num>
  <w:num w:numId="2" w16cid:durableId="104009061">
    <w:abstractNumId w:val="0"/>
  </w:num>
  <w:num w:numId="3" w16cid:durableId="1729576255">
    <w:abstractNumId w:val="7"/>
  </w:num>
  <w:num w:numId="4" w16cid:durableId="1332247560">
    <w:abstractNumId w:val="5"/>
  </w:num>
  <w:num w:numId="5" w16cid:durableId="72897114">
    <w:abstractNumId w:val="6"/>
  </w:num>
  <w:num w:numId="6" w16cid:durableId="1703939627">
    <w:abstractNumId w:val="3"/>
  </w:num>
  <w:num w:numId="7" w16cid:durableId="644092277">
    <w:abstractNumId w:val="9"/>
  </w:num>
  <w:num w:numId="8" w16cid:durableId="948507330">
    <w:abstractNumId w:val="4"/>
  </w:num>
  <w:num w:numId="9" w16cid:durableId="1635789462">
    <w:abstractNumId w:val="11"/>
  </w:num>
  <w:num w:numId="10" w16cid:durableId="921111358">
    <w:abstractNumId w:val="2"/>
  </w:num>
  <w:num w:numId="11" w16cid:durableId="805004011">
    <w:abstractNumId w:val="1"/>
  </w:num>
  <w:num w:numId="12" w16cid:durableId="45711408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各主管機關歲出政事別科目決算審定數綜計表A3.doc"/>
  </w:mailMerge>
  <w:doNotTrackMoves/>
  <w:defaultTabStop w:val="36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5839"/>
    <w:rsid w:val="0000037D"/>
    <w:rsid w:val="00002693"/>
    <w:rsid w:val="00011995"/>
    <w:rsid w:val="00011ED9"/>
    <w:rsid w:val="00012AA1"/>
    <w:rsid w:val="00022655"/>
    <w:rsid w:val="000239FB"/>
    <w:rsid w:val="00030A62"/>
    <w:rsid w:val="00040276"/>
    <w:rsid w:val="0004052A"/>
    <w:rsid w:val="00050592"/>
    <w:rsid w:val="00057A5D"/>
    <w:rsid w:val="00061A38"/>
    <w:rsid w:val="00061FBB"/>
    <w:rsid w:val="00065674"/>
    <w:rsid w:val="000673E7"/>
    <w:rsid w:val="000925FD"/>
    <w:rsid w:val="00096AB8"/>
    <w:rsid w:val="000972F1"/>
    <w:rsid w:val="0009739A"/>
    <w:rsid w:val="00097885"/>
    <w:rsid w:val="000A0F5C"/>
    <w:rsid w:val="000A2DE6"/>
    <w:rsid w:val="000A4417"/>
    <w:rsid w:val="000A5DF8"/>
    <w:rsid w:val="000B0E44"/>
    <w:rsid w:val="000B5323"/>
    <w:rsid w:val="000C3FE4"/>
    <w:rsid w:val="000D6204"/>
    <w:rsid w:val="000D7493"/>
    <w:rsid w:val="000E033F"/>
    <w:rsid w:val="000E1389"/>
    <w:rsid w:val="000E60B1"/>
    <w:rsid w:val="000E7A4F"/>
    <w:rsid w:val="000E7FB1"/>
    <w:rsid w:val="00100004"/>
    <w:rsid w:val="001059F8"/>
    <w:rsid w:val="00105A02"/>
    <w:rsid w:val="0011008E"/>
    <w:rsid w:val="00112E65"/>
    <w:rsid w:val="00113C64"/>
    <w:rsid w:val="001250FF"/>
    <w:rsid w:val="00126BF9"/>
    <w:rsid w:val="00135B2A"/>
    <w:rsid w:val="00136BDC"/>
    <w:rsid w:val="001426C8"/>
    <w:rsid w:val="00142E68"/>
    <w:rsid w:val="00143EAE"/>
    <w:rsid w:val="001448B9"/>
    <w:rsid w:val="001469A9"/>
    <w:rsid w:val="001638D6"/>
    <w:rsid w:val="00164548"/>
    <w:rsid w:val="00170E15"/>
    <w:rsid w:val="00171A72"/>
    <w:rsid w:val="00171D1E"/>
    <w:rsid w:val="001722F4"/>
    <w:rsid w:val="00172FCC"/>
    <w:rsid w:val="0017606C"/>
    <w:rsid w:val="00177AF9"/>
    <w:rsid w:val="001810C8"/>
    <w:rsid w:val="0018286D"/>
    <w:rsid w:val="00182FD9"/>
    <w:rsid w:val="001833B4"/>
    <w:rsid w:val="00190DC1"/>
    <w:rsid w:val="00195CE6"/>
    <w:rsid w:val="001A12FB"/>
    <w:rsid w:val="001A33A8"/>
    <w:rsid w:val="001A33AF"/>
    <w:rsid w:val="001B1A9D"/>
    <w:rsid w:val="001B393E"/>
    <w:rsid w:val="001B5D9C"/>
    <w:rsid w:val="001B684E"/>
    <w:rsid w:val="001B6A55"/>
    <w:rsid w:val="001B6A64"/>
    <w:rsid w:val="001C5E33"/>
    <w:rsid w:val="001D2402"/>
    <w:rsid w:val="001D381D"/>
    <w:rsid w:val="001D5019"/>
    <w:rsid w:val="001E101A"/>
    <w:rsid w:val="001E3582"/>
    <w:rsid w:val="001F0CEB"/>
    <w:rsid w:val="001F1605"/>
    <w:rsid w:val="001F2258"/>
    <w:rsid w:val="001F2B2E"/>
    <w:rsid w:val="001F4B22"/>
    <w:rsid w:val="001F58CF"/>
    <w:rsid w:val="001F6A44"/>
    <w:rsid w:val="00202C6B"/>
    <w:rsid w:val="00202CB2"/>
    <w:rsid w:val="002049B6"/>
    <w:rsid w:val="00206FE6"/>
    <w:rsid w:val="00211AFA"/>
    <w:rsid w:val="002253C2"/>
    <w:rsid w:val="002317B3"/>
    <w:rsid w:val="00233AB1"/>
    <w:rsid w:val="00234650"/>
    <w:rsid w:val="00237091"/>
    <w:rsid w:val="00243A0B"/>
    <w:rsid w:val="00245CBC"/>
    <w:rsid w:val="00246A05"/>
    <w:rsid w:val="00251964"/>
    <w:rsid w:val="00253573"/>
    <w:rsid w:val="00253686"/>
    <w:rsid w:val="002541B2"/>
    <w:rsid w:val="00256775"/>
    <w:rsid w:val="00260671"/>
    <w:rsid w:val="00261BF0"/>
    <w:rsid w:val="00264384"/>
    <w:rsid w:val="00277F86"/>
    <w:rsid w:val="002858B9"/>
    <w:rsid w:val="002A404B"/>
    <w:rsid w:val="002A4C35"/>
    <w:rsid w:val="002A5669"/>
    <w:rsid w:val="002A5C6D"/>
    <w:rsid w:val="002B0113"/>
    <w:rsid w:val="002B070D"/>
    <w:rsid w:val="002B267B"/>
    <w:rsid w:val="002B38B0"/>
    <w:rsid w:val="002B4256"/>
    <w:rsid w:val="002B56E2"/>
    <w:rsid w:val="002C54EC"/>
    <w:rsid w:val="002D523E"/>
    <w:rsid w:val="002E6FD9"/>
    <w:rsid w:val="002F3253"/>
    <w:rsid w:val="002F444C"/>
    <w:rsid w:val="0030397B"/>
    <w:rsid w:val="00304B53"/>
    <w:rsid w:val="00310B4C"/>
    <w:rsid w:val="00311901"/>
    <w:rsid w:val="00332CDD"/>
    <w:rsid w:val="003405CA"/>
    <w:rsid w:val="003406C5"/>
    <w:rsid w:val="00340FF2"/>
    <w:rsid w:val="00345A2A"/>
    <w:rsid w:val="0034724E"/>
    <w:rsid w:val="00353111"/>
    <w:rsid w:val="003552FB"/>
    <w:rsid w:val="00355FA5"/>
    <w:rsid w:val="00356D3E"/>
    <w:rsid w:val="00361815"/>
    <w:rsid w:val="00361B04"/>
    <w:rsid w:val="00370AFA"/>
    <w:rsid w:val="00372BF0"/>
    <w:rsid w:val="00375032"/>
    <w:rsid w:val="00383AC0"/>
    <w:rsid w:val="00392876"/>
    <w:rsid w:val="00395BC1"/>
    <w:rsid w:val="00395EDF"/>
    <w:rsid w:val="003A495B"/>
    <w:rsid w:val="003B652E"/>
    <w:rsid w:val="003C1E6B"/>
    <w:rsid w:val="003C235A"/>
    <w:rsid w:val="003C3BC8"/>
    <w:rsid w:val="003C63B2"/>
    <w:rsid w:val="003C6F68"/>
    <w:rsid w:val="003C74A1"/>
    <w:rsid w:val="003C7D48"/>
    <w:rsid w:val="003D356A"/>
    <w:rsid w:val="003D5790"/>
    <w:rsid w:val="003D6039"/>
    <w:rsid w:val="003E11A2"/>
    <w:rsid w:val="003E1C32"/>
    <w:rsid w:val="003E4351"/>
    <w:rsid w:val="003F2D6B"/>
    <w:rsid w:val="00400A15"/>
    <w:rsid w:val="00402C8D"/>
    <w:rsid w:val="00405BBE"/>
    <w:rsid w:val="004116DD"/>
    <w:rsid w:val="0041314D"/>
    <w:rsid w:val="00415687"/>
    <w:rsid w:val="00415E06"/>
    <w:rsid w:val="00417960"/>
    <w:rsid w:val="004207A9"/>
    <w:rsid w:val="00427419"/>
    <w:rsid w:val="004368B7"/>
    <w:rsid w:val="00441655"/>
    <w:rsid w:val="004434BF"/>
    <w:rsid w:val="00444ED0"/>
    <w:rsid w:val="00450146"/>
    <w:rsid w:val="00460436"/>
    <w:rsid w:val="00462A1C"/>
    <w:rsid w:val="0047618F"/>
    <w:rsid w:val="00477129"/>
    <w:rsid w:val="00477AB7"/>
    <w:rsid w:val="00480D77"/>
    <w:rsid w:val="00482135"/>
    <w:rsid w:val="00483EE7"/>
    <w:rsid w:val="004848F6"/>
    <w:rsid w:val="00485C8B"/>
    <w:rsid w:val="00491128"/>
    <w:rsid w:val="004A499C"/>
    <w:rsid w:val="004A596E"/>
    <w:rsid w:val="004A7483"/>
    <w:rsid w:val="004B0A0C"/>
    <w:rsid w:val="004B32F5"/>
    <w:rsid w:val="004B4405"/>
    <w:rsid w:val="004C081E"/>
    <w:rsid w:val="004C7754"/>
    <w:rsid w:val="004D3228"/>
    <w:rsid w:val="004D70BA"/>
    <w:rsid w:val="004D7426"/>
    <w:rsid w:val="004E010F"/>
    <w:rsid w:val="004E2604"/>
    <w:rsid w:val="004E3D86"/>
    <w:rsid w:val="004E5945"/>
    <w:rsid w:val="004E7AD4"/>
    <w:rsid w:val="004F00B9"/>
    <w:rsid w:val="004F1AEC"/>
    <w:rsid w:val="00502F63"/>
    <w:rsid w:val="0051215E"/>
    <w:rsid w:val="00523DB5"/>
    <w:rsid w:val="0052522E"/>
    <w:rsid w:val="00532608"/>
    <w:rsid w:val="00534430"/>
    <w:rsid w:val="005508A4"/>
    <w:rsid w:val="00557DFD"/>
    <w:rsid w:val="00560239"/>
    <w:rsid w:val="00563DB1"/>
    <w:rsid w:val="0056533A"/>
    <w:rsid w:val="00573760"/>
    <w:rsid w:val="00576D11"/>
    <w:rsid w:val="0058080A"/>
    <w:rsid w:val="0058139F"/>
    <w:rsid w:val="005854D6"/>
    <w:rsid w:val="005864C9"/>
    <w:rsid w:val="005877C5"/>
    <w:rsid w:val="00587DBF"/>
    <w:rsid w:val="005914A1"/>
    <w:rsid w:val="005923B8"/>
    <w:rsid w:val="005A067B"/>
    <w:rsid w:val="005A4F18"/>
    <w:rsid w:val="005A6A95"/>
    <w:rsid w:val="005A7CD0"/>
    <w:rsid w:val="005B4B67"/>
    <w:rsid w:val="005C0402"/>
    <w:rsid w:val="005C3EE5"/>
    <w:rsid w:val="005C47C6"/>
    <w:rsid w:val="005C544B"/>
    <w:rsid w:val="005D0632"/>
    <w:rsid w:val="005D209A"/>
    <w:rsid w:val="005D23B3"/>
    <w:rsid w:val="005D2B4B"/>
    <w:rsid w:val="005D3E9D"/>
    <w:rsid w:val="005D6F2D"/>
    <w:rsid w:val="005D6FB5"/>
    <w:rsid w:val="005F07AA"/>
    <w:rsid w:val="005F4A50"/>
    <w:rsid w:val="005F709A"/>
    <w:rsid w:val="005F7327"/>
    <w:rsid w:val="006002BD"/>
    <w:rsid w:val="006047DA"/>
    <w:rsid w:val="00605E95"/>
    <w:rsid w:val="00606DBE"/>
    <w:rsid w:val="00611BB4"/>
    <w:rsid w:val="006213D1"/>
    <w:rsid w:val="00622DBF"/>
    <w:rsid w:val="006250E6"/>
    <w:rsid w:val="006314D5"/>
    <w:rsid w:val="00633514"/>
    <w:rsid w:val="00634403"/>
    <w:rsid w:val="006349E4"/>
    <w:rsid w:val="006355BA"/>
    <w:rsid w:val="00646A34"/>
    <w:rsid w:val="0065525F"/>
    <w:rsid w:val="00656473"/>
    <w:rsid w:val="006605E3"/>
    <w:rsid w:val="006617EA"/>
    <w:rsid w:val="0066509C"/>
    <w:rsid w:val="00671C8A"/>
    <w:rsid w:val="00672F43"/>
    <w:rsid w:val="00673BDE"/>
    <w:rsid w:val="00682D1F"/>
    <w:rsid w:val="00684DCB"/>
    <w:rsid w:val="006A18E1"/>
    <w:rsid w:val="006A59FA"/>
    <w:rsid w:val="006C2192"/>
    <w:rsid w:val="006C6872"/>
    <w:rsid w:val="006C77B9"/>
    <w:rsid w:val="006D75E7"/>
    <w:rsid w:val="006E43C3"/>
    <w:rsid w:val="006F56FB"/>
    <w:rsid w:val="006F71EE"/>
    <w:rsid w:val="00701BBB"/>
    <w:rsid w:val="0070251A"/>
    <w:rsid w:val="00711DC3"/>
    <w:rsid w:val="00712831"/>
    <w:rsid w:val="00713A3E"/>
    <w:rsid w:val="007214E7"/>
    <w:rsid w:val="00721C1A"/>
    <w:rsid w:val="00723D2B"/>
    <w:rsid w:val="00724B4C"/>
    <w:rsid w:val="007273AF"/>
    <w:rsid w:val="00730496"/>
    <w:rsid w:val="007443AD"/>
    <w:rsid w:val="007532BE"/>
    <w:rsid w:val="007564C1"/>
    <w:rsid w:val="007574B6"/>
    <w:rsid w:val="007665B0"/>
    <w:rsid w:val="0076701B"/>
    <w:rsid w:val="00767F06"/>
    <w:rsid w:val="007723E5"/>
    <w:rsid w:val="00774CDC"/>
    <w:rsid w:val="007775B8"/>
    <w:rsid w:val="00780309"/>
    <w:rsid w:val="007817EE"/>
    <w:rsid w:val="00781D02"/>
    <w:rsid w:val="00783AD7"/>
    <w:rsid w:val="007865EF"/>
    <w:rsid w:val="007965DA"/>
    <w:rsid w:val="00797D58"/>
    <w:rsid w:val="007A40A5"/>
    <w:rsid w:val="007B5531"/>
    <w:rsid w:val="007B654F"/>
    <w:rsid w:val="007D03C1"/>
    <w:rsid w:val="007D2310"/>
    <w:rsid w:val="007D327C"/>
    <w:rsid w:val="007F0E87"/>
    <w:rsid w:val="007F123A"/>
    <w:rsid w:val="007F1C5C"/>
    <w:rsid w:val="00807D41"/>
    <w:rsid w:val="008110E9"/>
    <w:rsid w:val="00822DEC"/>
    <w:rsid w:val="00830B71"/>
    <w:rsid w:val="00833D31"/>
    <w:rsid w:val="0083635C"/>
    <w:rsid w:val="008408AC"/>
    <w:rsid w:val="0084164B"/>
    <w:rsid w:val="00845062"/>
    <w:rsid w:val="00845756"/>
    <w:rsid w:val="00847607"/>
    <w:rsid w:val="008552E1"/>
    <w:rsid w:val="0085762D"/>
    <w:rsid w:val="00862C5E"/>
    <w:rsid w:val="008634F0"/>
    <w:rsid w:val="00865ECD"/>
    <w:rsid w:val="00871A92"/>
    <w:rsid w:val="0087232C"/>
    <w:rsid w:val="00873EEE"/>
    <w:rsid w:val="008777FC"/>
    <w:rsid w:val="00883B9B"/>
    <w:rsid w:val="00884CCC"/>
    <w:rsid w:val="00896447"/>
    <w:rsid w:val="008A0930"/>
    <w:rsid w:val="008A0A02"/>
    <w:rsid w:val="008A2518"/>
    <w:rsid w:val="008B3F55"/>
    <w:rsid w:val="008C2386"/>
    <w:rsid w:val="008C63E8"/>
    <w:rsid w:val="008D0285"/>
    <w:rsid w:val="008D3346"/>
    <w:rsid w:val="008E5AF7"/>
    <w:rsid w:val="008F02AF"/>
    <w:rsid w:val="00904981"/>
    <w:rsid w:val="00904E2B"/>
    <w:rsid w:val="0091164F"/>
    <w:rsid w:val="00913E0E"/>
    <w:rsid w:val="0091460F"/>
    <w:rsid w:val="00917B74"/>
    <w:rsid w:val="00920EEE"/>
    <w:rsid w:val="0092143D"/>
    <w:rsid w:val="00922BC5"/>
    <w:rsid w:val="00922DC3"/>
    <w:rsid w:val="00935D33"/>
    <w:rsid w:val="00940275"/>
    <w:rsid w:val="0094240C"/>
    <w:rsid w:val="00946DB6"/>
    <w:rsid w:val="00951841"/>
    <w:rsid w:val="009606A5"/>
    <w:rsid w:val="00963E15"/>
    <w:rsid w:val="00964CC4"/>
    <w:rsid w:val="00971936"/>
    <w:rsid w:val="00972310"/>
    <w:rsid w:val="009736E4"/>
    <w:rsid w:val="00973F68"/>
    <w:rsid w:val="00975896"/>
    <w:rsid w:val="0098413A"/>
    <w:rsid w:val="00991310"/>
    <w:rsid w:val="009B09B7"/>
    <w:rsid w:val="009B6372"/>
    <w:rsid w:val="009B6D71"/>
    <w:rsid w:val="009C3832"/>
    <w:rsid w:val="009C6B16"/>
    <w:rsid w:val="009D69F7"/>
    <w:rsid w:val="009E1B97"/>
    <w:rsid w:val="009E4238"/>
    <w:rsid w:val="009F00ED"/>
    <w:rsid w:val="009F1290"/>
    <w:rsid w:val="009F34BF"/>
    <w:rsid w:val="009F6830"/>
    <w:rsid w:val="00A030CD"/>
    <w:rsid w:val="00A03FC6"/>
    <w:rsid w:val="00A1492C"/>
    <w:rsid w:val="00A251CD"/>
    <w:rsid w:val="00A278A0"/>
    <w:rsid w:val="00A35B87"/>
    <w:rsid w:val="00A45F87"/>
    <w:rsid w:val="00A4643B"/>
    <w:rsid w:val="00A46B9C"/>
    <w:rsid w:val="00A477A4"/>
    <w:rsid w:val="00A57BD1"/>
    <w:rsid w:val="00A60D7F"/>
    <w:rsid w:val="00A61092"/>
    <w:rsid w:val="00A638F7"/>
    <w:rsid w:val="00A63EC2"/>
    <w:rsid w:val="00A6565B"/>
    <w:rsid w:val="00A67370"/>
    <w:rsid w:val="00A75DF9"/>
    <w:rsid w:val="00A83825"/>
    <w:rsid w:val="00AA0481"/>
    <w:rsid w:val="00AA0DC2"/>
    <w:rsid w:val="00AB21AE"/>
    <w:rsid w:val="00AB4D0E"/>
    <w:rsid w:val="00AB632A"/>
    <w:rsid w:val="00AC0E98"/>
    <w:rsid w:val="00AC6717"/>
    <w:rsid w:val="00AC6C28"/>
    <w:rsid w:val="00AC6E30"/>
    <w:rsid w:val="00AD29CD"/>
    <w:rsid w:val="00AD74C3"/>
    <w:rsid w:val="00AE61BE"/>
    <w:rsid w:val="00AE6545"/>
    <w:rsid w:val="00AF6145"/>
    <w:rsid w:val="00B01440"/>
    <w:rsid w:val="00B0164B"/>
    <w:rsid w:val="00B12D60"/>
    <w:rsid w:val="00B13430"/>
    <w:rsid w:val="00B20106"/>
    <w:rsid w:val="00B205ED"/>
    <w:rsid w:val="00B24181"/>
    <w:rsid w:val="00B24300"/>
    <w:rsid w:val="00B27A89"/>
    <w:rsid w:val="00B305E6"/>
    <w:rsid w:val="00B32778"/>
    <w:rsid w:val="00B353E7"/>
    <w:rsid w:val="00B36EA1"/>
    <w:rsid w:val="00B3708B"/>
    <w:rsid w:val="00B37096"/>
    <w:rsid w:val="00B43DCC"/>
    <w:rsid w:val="00B45C4A"/>
    <w:rsid w:val="00B5060C"/>
    <w:rsid w:val="00B54E97"/>
    <w:rsid w:val="00B5577F"/>
    <w:rsid w:val="00B56791"/>
    <w:rsid w:val="00B57A97"/>
    <w:rsid w:val="00B61526"/>
    <w:rsid w:val="00B65794"/>
    <w:rsid w:val="00B7135E"/>
    <w:rsid w:val="00B72833"/>
    <w:rsid w:val="00B8247B"/>
    <w:rsid w:val="00B828E7"/>
    <w:rsid w:val="00B84607"/>
    <w:rsid w:val="00B85AA6"/>
    <w:rsid w:val="00B92321"/>
    <w:rsid w:val="00B95364"/>
    <w:rsid w:val="00B972A1"/>
    <w:rsid w:val="00B97A87"/>
    <w:rsid w:val="00BA2347"/>
    <w:rsid w:val="00BA79FE"/>
    <w:rsid w:val="00BB00CF"/>
    <w:rsid w:val="00BB1337"/>
    <w:rsid w:val="00BB4066"/>
    <w:rsid w:val="00BB419D"/>
    <w:rsid w:val="00BC4696"/>
    <w:rsid w:val="00BC50CA"/>
    <w:rsid w:val="00BC6D34"/>
    <w:rsid w:val="00BC7E01"/>
    <w:rsid w:val="00BD1E96"/>
    <w:rsid w:val="00BD7AEC"/>
    <w:rsid w:val="00BE2C77"/>
    <w:rsid w:val="00BF2B1D"/>
    <w:rsid w:val="00C11C0C"/>
    <w:rsid w:val="00C15839"/>
    <w:rsid w:val="00C231F0"/>
    <w:rsid w:val="00C24133"/>
    <w:rsid w:val="00C2522A"/>
    <w:rsid w:val="00C306E1"/>
    <w:rsid w:val="00C33982"/>
    <w:rsid w:val="00C43A3C"/>
    <w:rsid w:val="00C46DD7"/>
    <w:rsid w:val="00C50578"/>
    <w:rsid w:val="00C531D3"/>
    <w:rsid w:val="00C54CD6"/>
    <w:rsid w:val="00C6242E"/>
    <w:rsid w:val="00C62CF4"/>
    <w:rsid w:val="00C663E5"/>
    <w:rsid w:val="00C80651"/>
    <w:rsid w:val="00C826BE"/>
    <w:rsid w:val="00C87D41"/>
    <w:rsid w:val="00C90E90"/>
    <w:rsid w:val="00C950B9"/>
    <w:rsid w:val="00CA0E33"/>
    <w:rsid w:val="00CA3D4A"/>
    <w:rsid w:val="00CB1A17"/>
    <w:rsid w:val="00CB5C78"/>
    <w:rsid w:val="00CB5DAF"/>
    <w:rsid w:val="00CB5F2D"/>
    <w:rsid w:val="00CD06BF"/>
    <w:rsid w:val="00CD72B2"/>
    <w:rsid w:val="00CE23E7"/>
    <w:rsid w:val="00CE79B4"/>
    <w:rsid w:val="00CF6FE5"/>
    <w:rsid w:val="00D02160"/>
    <w:rsid w:val="00D031A8"/>
    <w:rsid w:val="00D12190"/>
    <w:rsid w:val="00D17BB7"/>
    <w:rsid w:val="00D17CDE"/>
    <w:rsid w:val="00D21477"/>
    <w:rsid w:val="00D428FB"/>
    <w:rsid w:val="00D457A9"/>
    <w:rsid w:val="00D50892"/>
    <w:rsid w:val="00D521E4"/>
    <w:rsid w:val="00D6120E"/>
    <w:rsid w:val="00D62ECC"/>
    <w:rsid w:val="00D63BE5"/>
    <w:rsid w:val="00D65936"/>
    <w:rsid w:val="00D674E9"/>
    <w:rsid w:val="00D77CA3"/>
    <w:rsid w:val="00D807DC"/>
    <w:rsid w:val="00D84687"/>
    <w:rsid w:val="00D978E8"/>
    <w:rsid w:val="00DA2C70"/>
    <w:rsid w:val="00DA4CAC"/>
    <w:rsid w:val="00DB6FB8"/>
    <w:rsid w:val="00DC6905"/>
    <w:rsid w:val="00DD059B"/>
    <w:rsid w:val="00DD11CF"/>
    <w:rsid w:val="00DE2B8A"/>
    <w:rsid w:val="00DE3186"/>
    <w:rsid w:val="00DE726D"/>
    <w:rsid w:val="00DF2951"/>
    <w:rsid w:val="00DF4634"/>
    <w:rsid w:val="00E006C2"/>
    <w:rsid w:val="00E0420C"/>
    <w:rsid w:val="00E05E51"/>
    <w:rsid w:val="00E078EA"/>
    <w:rsid w:val="00E10CCA"/>
    <w:rsid w:val="00E10F9A"/>
    <w:rsid w:val="00E200A3"/>
    <w:rsid w:val="00E36104"/>
    <w:rsid w:val="00E45A7C"/>
    <w:rsid w:val="00E462E4"/>
    <w:rsid w:val="00E47C4D"/>
    <w:rsid w:val="00E50050"/>
    <w:rsid w:val="00E51E8F"/>
    <w:rsid w:val="00E534BB"/>
    <w:rsid w:val="00E544B1"/>
    <w:rsid w:val="00E54BE7"/>
    <w:rsid w:val="00E73C84"/>
    <w:rsid w:val="00E76EB5"/>
    <w:rsid w:val="00E82018"/>
    <w:rsid w:val="00E8536D"/>
    <w:rsid w:val="00E94AC4"/>
    <w:rsid w:val="00EB038C"/>
    <w:rsid w:val="00EB1B6B"/>
    <w:rsid w:val="00EB2287"/>
    <w:rsid w:val="00EB2EE5"/>
    <w:rsid w:val="00EB4430"/>
    <w:rsid w:val="00EB501C"/>
    <w:rsid w:val="00EC0008"/>
    <w:rsid w:val="00EC5BD6"/>
    <w:rsid w:val="00EC6F8D"/>
    <w:rsid w:val="00ED0418"/>
    <w:rsid w:val="00ED2B82"/>
    <w:rsid w:val="00ED46B8"/>
    <w:rsid w:val="00ED7D47"/>
    <w:rsid w:val="00EE7172"/>
    <w:rsid w:val="00F05AF4"/>
    <w:rsid w:val="00F12ED0"/>
    <w:rsid w:val="00F15D3E"/>
    <w:rsid w:val="00F17C47"/>
    <w:rsid w:val="00F2510F"/>
    <w:rsid w:val="00F25178"/>
    <w:rsid w:val="00F33BA0"/>
    <w:rsid w:val="00F36069"/>
    <w:rsid w:val="00F41D49"/>
    <w:rsid w:val="00F42DB1"/>
    <w:rsid w:val="00F446E4"/>
    <w:rsid w:val="00F5310A"/>
    <w:rsid w:val="00F57443"/>
    <w:rsid w:val="00F62A5E"/>
    <w:rsid w:val="00F64D3F"/>
    <w:rsid w:val="00F66E13"/>
    <w:rsid w:val="00F73D17"/>
    <w:rsid w:val="00F80CFC"/>
    <w:rsid w:val="00F81448"/>
    <w:rsid w:val="00F81650"/>
    <w:rsid w:val="00F84FE4"/>
    <w:rsid w:val="00F96FD6"/>
    <w:rsid w:val="00F97BB4"/>
    <w:rsid w:val="00FA2CE9"/>
    <w:rsid w:val="00FB3F14"/>
    <w:rsid w:val="00FB6984"/>
    <w:rsid w:val="00FB7087"/>
    <w:rsid w:val="00FC5083"/>
    <w:rsid w:val="00FC6077"/>
    <w:rsid w:val="00FD2799"/>
    <w:rsid w:val="00FD34E2"/>
    <w:rsid w:val="00FE7647"/>
    <w:rsid w:val="00FE7D06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B832958"/>
  <w15:chartTrackingRefBased/>
  <w15:docId w15:val="{B01C363F-EE3F-4873-B203-592C255D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E9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5D3E9D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5D3E9D"/>
    <w:rPr>
      <w:rFonts w:cs="Times New Roman"/>
    </w:rPr>
  </w:style>
  <w:style w:type="paragraph" w:customStyle="1" w:styleId="-">
    <w:name w:val="欄-項目符號"/>
    <w:basedOn w:val="a3"/>
    <w:uiPriority w:val="99"/>
    <w:rsid w:val="005D3E9D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5D3E9D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 w:cs="新細明體"/>
      <w:b/>
      <w:kern w:val="2"/>
      <w:sz w:val="18"/>
      <w:szCs w:val="18"/>
      <w:lang w:val="en-US" w:eastAsia="zh-TW" w:bidi="ar-SA"/>
    </w:rPr>
  </w:style>
  <w:style w:type="paragraph" w:customStyle="1" w:styleId="afe">
    <w:name w:val="字元"/>
    <w:basedOn w:val="a"/>
    <w:uiPriority w:val="99"/>
    <w:rsid w:val="00BB419D"/>
    <w:pPr>
      <w:widowControl/>
      <w:spacing w:after="160" w:line="240" w:lineRule="exact"/>
    </w:pPr>
    <w:rPr>
      <w:rFonts w:ascii="Verdana" w:hAnsi="Verdan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323iqO&#21508;&#20027;&#31649;&#27231;&#38364;&#27506;&#20986;&#25919;&#20107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ED45F-4309-4160-890B-864F321D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(x86)\NAO\Report\323iqO各主管機關歲出政事別科目決算審定數綜計表A3.dot</Template>
  <TotalTime>1</TotalTime>
  <Pages>3</Pages>
  <Words>827</Words>
  <Characters>4717</Characters>
  <Application>Microsoft Office Word</Application>
  <DocSecurity>0</DocSecurity>
  <Lines>39</Lines>
  <Paragraphs>11</Paragraphs>
  <ScaleCrop>false</ScaleCrop>
  <Company>nao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李葳</dc:creator>
  <cp:keywords/>
  <cp:lastModifiedBy>羿每 陳</cp:lastModifiedBy>
  <cp:revision>3</cp:revision>
  <cp:lastPrinted>2025-06-27T08:07:00Z</cp:lastPrinted>
  <dcterms:created xsi:type="dcterms:W3CDTF">2025-06-27T08:07:00Z</dcterms:created>
  <dcterms:modified xsi:type="dcterms:W3CDTF">2025-06-27T08:07:00Z</dcterms:modified>
</cp:coreProperties>
</file>