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5DE4E" w14:textId="77777777" w:rsidR="005E3008" w:rsidRPr="004E206A" w:rsidRDefault="005E3008" w:rsidP="005E3008">
      <w:pPr>
        <w:rPr>
          <w:vanish/>
        </w:rPr>
      </w:pPr>
    </w:p>
    <w:tbl>
      <w:tblPr>
        <w:tblW w:w="21263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3"/>
        <w:gridCol w:w="13"/>
        <w:gridCol w:w="2012"/>
        <w:gridCol w:w="1950"/>
        <w:gridCol w:w="2139"/>
        <w:gridCol w:w="2070"/>
        <w:gridCol w:w="2112"/>
        <w:gridCol w:w="2071"/>
        <w:gridCol w:w="2070"/>
        <w:gridCol w:w="2112"/>
        <w:gridCol w:w="2112"/>
        <w:gridCol w:w="2129"/>
      </w:tblGrid>
      <w:tr w:rsidR="005E3008" w14:paraId="13C68BC7" w14:textId="77777777" w:rsidTr="00FA70C6">
        <w:trPr>
          <w:cantSplit/>
          <w:trHeight w:hRule="exact" w:val="680"/>
          <w:jc w:val="center"/>
        </w:trPr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FAE3CB1" w14:textId="77777777" w:rsidR="005E3008" w:rsidRPr="002D73FB" w:rsidRDefault="005E3008" w:rsidP="00B41E06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經常</w:t>
            </w:r>
          </w:p>
          <w:p w14:paraId="7A5B0A92" w14:textId="77777777" w:rsidR="005E3008" w:rsidRPr="002D73FB" w:rsidRDefault="005E3008" w:rsidP="00B41E06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資本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1B16CB1" w14:textId="77777777" w:rsidR="005E3008" w:rsidRPr="002D73FB" w:rsidRDefault="005E3008" w:rsidP="00B41E06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門併計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A37A45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969D35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19C28F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49CCA8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3D014D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67D0A0" w14:textId="77777777" w:rsidR="005E3008" w:rsidRPr="00750CEC" w:rsidRDefault="005E3008" w:rsidP="00B41E0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B4218" w14:textId="77777777" w:rsidR="005E3008" w:rsidRPr="00750CEC" w:rsidRDefault="005E3008" w:rsidP="00B41E0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E386DB" w14:textId="77777777" w:rsidR="005E3008" w:rsidRPr="00750CEC" w:rsidRDefault="005E3008" w:rsidP="00B41E0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B96E39" w14:textId="77777777" w:rsidR="005E3008" w:rsidRPr="00750CEC" w:rsidRDefault="005E3008" w:rsidP="00B41E06">
            <w:pPr>
              <w:spacing w:beforeLines="30" w:before="108" w:afterLines="30" w:after="108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eastAsia="標楷體" w:hint="eastAsia"/>
                <w:sz w:val="22"/>
              </w:rPr>
              <w:t>單位</w:t>
            </w:r>
            <w:r>
              <w:rPr>
                <w:rFonts w:eastAsia="標楷體"/>
                <w:sz w:val="22"/>
              </w:rPr>
              <w:t>：</w:t>
            </w:r>
            <w:r>
              <w:rPr>
                <w:rFonts w:eastAsia="標楷體" w:hint="eastAsia"/>
                <w:sz w:val="22"/>
              </w:rPr>
              <w:t>新臺幣元</w:t>
            </w:r>
          </w:p>
        </w:tc>
      </w:tr>
      <w:tr w:rsidR="005E3008" w14:paraId="79292720" w14:textId="77777777" w:rsidTr="00FA70C6">
        <w:trPr>
          <w:cantSplit/>
          <w:trHeight w:hRule="exact" w:val="680"/>
          <w:jc w:val="center"/>
        </w:trPr>
        <w:tc>
          <w:tcPr>
            <w:tcW w:w="2155" w:type="dxa"/>
            <w:gridSpan w:val="3"/>
            <w:tcBorders>
              <w:top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42ED0990" w14:textId="77777777" w:rsidR="005E3008" w:rsidRPr="00750CEC" w:rsidRDefault="005E3008" w:rsidP="00B41E06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1A94C2F7" w14:textId="77777777" w:rsidR="005E3008" w:rsidRPr="00750CEC" w:rsidRDefault="005E3008" w:rsidP="00B41E06">
            <w:pPr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來  源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8358D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總統府主管</w:t>
            </w:r>
          </w:p>
        </w:tc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FB486D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行政院主管</w:t>
            </w:r>
          </w:p>
        </w:tc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164E25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立法院主管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C565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司法院主管</w:t>
            </w:r>
          </w:p>
        </w:tc>
        <w:tc>
          <w:tcPr>
            <w:tcW w:w="22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9960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考試院主管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597A5" w14:textId="77777777" w:rsidR="005E3008" w:rsidRPr="00750CEC" w:rsidRDefault="005E3008" w:rsidP="00B41E0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監察院主管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6F62" w14:textId="77777777" w:rsidR="005E3008" w:rsidRPr="00750CEC" w:rsidRDefault="005E3008" w:rsidP="00B41E0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內政部主管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BF4B" w14:textId="77777777" w:rsidR="005E3008" w:rsidRPr="00750CEC" w:rsidRDefault="005E3008" w:rsidP="00B41E0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外交部主管</w:t>
            </w:r>
          </w:p>
        </w:tc>
        <w:tc>
          <w:tcPr>
            <w:tcW w:w="2228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402F7F08" w14:textId="77777777" w:rsidR="005E3008" w:rsidRPr="00750CEC" w:rsidRDefault="005E3008" w:rsidP="00B41E0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國防部主管</w:t>
            </w:r>
          </w:p>
        </w:tc>
      </w:tr>
      <w:tr w:rsidR="005E3008" w:rsidRPr="00B079B5" w14:paraId="4DE2D080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CEF2EF" w14:textId="77777777" w:rsidR="005E3008" w:rsidRPr="00B079B5" w:rsidRDefault="005E3008" w:rsidP="00B41E06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b/>
                <w:spacing w:val="-20"/>
                <w:w w:val="9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4A7B7D" w14:textId="77777777" w:rsidR="005E3008" w:rsidRPr="00B079B5" w:rsidRDefault="005E3008" w:rsidP="00B41E06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B079B5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合計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703AE2" w14:textId="77777777" w:rsidR="005E3008" w:rsidRPr="00B079B5" w:rsidRDefault="005E3008" w:rsidP="00B41E06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B079B5">
              <w:rPr>
                <w:rFonts w:hAnsi="細明體"/>
                <w:b/>
                <w:noProof/>
                <w:sz w:val="22"/>
                <w:szCs w:val="22"/>
              </w:rPr>
              <w:t>162,536,988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8FCD16" w14:textId="77777777" w:rsidR="005E3008" w:rsidRPr="00B079B5" w:rsidRDefault="005E3008" w:rsidP="00B41E06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B079B5">
              <w:rPr>
                <w:rFonts w:hAnsi="細明體"/>
                <w:b/>
                <w:noProof/>
                <w:sz w:val="22"/>
                <w:szCs w:val="22"/>
              </w:rPr>
              <w:t>230,080,485,522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BBAECB" w14:textId="77777777" w:rsidR="005E3008" w:rsidRPr="00B079B5" w:rsidRDefault="005E3008" w:rsidP="00B41E06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B079B5">
              <w:rPr>
                <w:rFonts w:hAnsi="細明體"/>
                <w:b/>
                <w:noProof/>
                <w:sz w:val="22"/>
                <w:szCs w:val="22"/>
              </w:rPr>
              <w:t>14,083,561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2D6781" w14:textId="77777777" w:rsidR="005E3008" w:rsidRPr="00B079B5" w:rsidRDefault="005E3008" w:rsidP="00B41E06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B079B5">
              <w:rPr>
                <w:rFonts w:hAnsi="細明體"/>
                <w:b/>
                <w:noProof/>
                <w:sz w:val="22"/>
                <w:szCs w:val="22"/>
              </w:rPr>
              <w:t>7,590,495,388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E89DD4" w14:textId="77777777" w:rsidR="005E3008" w:rsidRPr="00B079B5" w:rsidRDefault="005E3008" w:rsidP="00B41E06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B079B5">
              <w:rPr>
                <w:rFonts w:hAnsi="細明體"/>
                <w:b/>
                <w:noProof/>
                <w:sz w:val="22"/>
                <w:szCs w:val="22"/>
              </w:rPr>
              <w:t>26,129,227</w:t>
            </w:r>
            <w:r w:rsidRPr="00B079B5">
              <w:rPr>
                <w:rFonts w:hAnsi="細明體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FB78F4" w14:textId="77777777" w:rsidR="005E3008" w:rsidRPr="00B079B5" w:rsidRDefault="005E3008" w:rsidP="00B41E06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B079B5">
              <w:rPr>
                <w:rFonts w:hAnsi="細明體"/>
                <w:b/>
                <w:noProof/>
                <w:sz w:val="22"/>
                <w:szCs w:val="22"/>
              </w:rPr>
              <w:t>46,662,689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5BDF30" w14:textId="77777777" w:rsidR="005E3008" w:rsidRPr="00B079B5" w:rsidRDefault="005E3008" w:rsidP="00B41E06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B079B5">
              <w:rPr>
                <w:rFonts w:hAnsi="細明體"/>
                <w:b/>
                <w:noProof/>
                <w:sz w:val="22"/>
                <w:szCs w:val="22"/>
              </w:rPr>
              <w:t>4,953,517,226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8E1746" w14:textId="77777777" w:rsidR="005E3008" w:rsidRPr="00B079B5" w:rsidRDefault="005E3008" w:rsidP="00B41E06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B079B5">
              <w:rPr>
                <w:rFonts w:hAnsi="細明體"/>
                <w:b/>
                <w:noProof/>
                <w:sz w:val="22"/>
                <w:szCs w:val="22"/>
              </w:rPr>
              <w:t>5,501,540,183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1F7BF2" w14:textId="77777777" w:rsidR="005E3008" w:rsidRPr="00B079B5" w:rsidRDefault="005E3008" w:rsidP="00B41E06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B079B5">
              <w:rPr>
                <w:rFonts w:hAnsi="細明體"/>
                <w:b/>
                <w:noProof/>
                <w:sz w:val="22"/>
                <w:szCs w:val="22"/>
              </w:rPr>
              <w:t>28,101,377,033</w:t>
            </w:r>
          </w:p>
        </w:tc>
      </w:tr>
      <w:tr w:rsidR="005E3008" w14:paraId="6EF187BF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1659352" w14:textId="77777777" w:rsidR="005E3008" w:rsidRPr="00F653A4" w:rsidRDefault="005E3008" w:rsidP="00B41E06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0D17BF2" w14:textId="77777777" w:rsidR="005E3008" w:rsidRPr="00F653A4" w:rsidRDefault="005E3008" w:rsidP="00B41E06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所得稅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8CAD81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E92FB7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D85C9E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65EAC5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EC6B71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E2D320" w14:textId="77777777" w:rsidR="005E3008" w:rsidRPr="00F653A4" w:rsidRDefault="005E3008" w:rsidP="00B41E0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CA3CE1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8E5DCE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B1680C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5E3008" w14:paraId="29BA70F8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2F1A019" w14:textId="77777777" w:rsidR="005E3008" w:rsidRPr="00F653A4" w:rsidRDefault="005E3008" w:rsidP="00B41E06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2.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A97C6B5" w14:textId="77777777" w:rsidR="005E3008" w:rsidRPr="00F653A4" w:rsidRDefault="005E3008" w:rsidP="00B41E06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遺產及贈與稅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AEEF9C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2B160E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F9DD85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B40745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878E45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69F3B6" w14:textId="77777777" w:rsidR="005E3008" w:rsidRPr="00F653A4" w:rsidRDefault="005E3008" w:rsidP="00B41E0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B776B0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513B85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3652148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5E3008" w14:paraId="78C3B915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08C9B34" w14:textId="77777777" w:rsidR="005E3008" w:rsidRPr="00F653A4" w:rsidRDefault="005E3008" w:rsidP="00B41E06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3.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2B142C" w14:textId="77777777" w:rsidR="005E3008" w:rsidRPr="00F653A4" w:rsidRDefault="005E3008" w:rsidP="00B41E06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關稅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B1C69B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1D145B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A2BE0C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61CE25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2E179D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4CC862" w14:textId="77777777" w:rsidR="005E3008" w:rsidRPr="00F653A4" w:rsidRDefault="005E3008" w:rsidP="00B41E0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B05C74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D78390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DF18B5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5E3008" w14:paraId="0C9D0E7F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A058F6" w14:textId="77777777" w:rsidR="005E3008" w:rsidRPr="00F653A4" w:rsidRDefault="005E3008" w:rsidP="00B41E06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4.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81926F" w14:textId="77777777" w:rsidR="005E3008" w:rsidRPr="00F653A4" w:rsidRDefault="005E3008" w:rsidP="00B41E06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貨物稅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B8796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ED6879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CDC1C5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8F9E45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B7B913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43D90F" w14:textId="77777777" w:rsidR="005E3008" w:rsidRPr="00F653A4" w:rsidRDefault="005E3008" w:rsidP="00B41E0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EACF0C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15B47C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2B9CA91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5E3008" w14:paraId="0E56C3F4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41CE3F" w14:textId="77777777" w:rsidR="005E3008" w:rsidRPr="00F653A4" w:rsidRDefault="005E3008" w:rsidP="00B41E06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5.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91EB86" w14:textId="77777777" w:rsidR="005E3008" w:rsidRPr="00F653A4" w:rsidRDefault="005E3008" w:rsidP="00B41E06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證券交易稅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056D11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35F0ED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68A670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C5F792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B77090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65F397" w14:textId="77777777" w:rsidR="005E3008" w:rsidRPr="00F653A4" w:rsidRDefault="005E3008" w:rsidP="00B41E0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3ED94D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23129A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98D5732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5E3008" w14:paraId="5A74C9AE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A81041" w14:textId="77777777" w:rsidR="005E3008" w:rsidRPr="00F653A4" w:rsidRDefault="005E3008" w:rsidP="00B41E06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6.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7845253" w14:textId="77777777" w:rsidR="005E3008" w:rsidRPr="00F653A4" w:rsidRDefault="005E3008" w:rsidP="00B41E06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期貨交易稅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570348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25C5CA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2187AF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5F3258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1B37C7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37B705" w14:textId="77777777" w:rsidR="005E3008" w:rsidRPr="00F653A4" w:rsidRDefault="005E3008" w:rsidP="00B41E0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74F99B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989164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0E7A41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5E3008" w14:paraId="328A2E8D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6A0FA5" w14:textId="77777777" w:rsidR="005E3008" w:rsidRPr="00F653A4" w:rsidRDefault="005E3008" w:rsidP="00B41E06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7.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8E71B4F" w14:textId="77777777" w:rsidR="005E3008" w:rsidRPr="00F653A4" w:rsidRDefault="005E3008" w:rsidP="00B41E06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菸酒稅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0F94E4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CFDDF2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827511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D1D315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9BB886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02DC19" w14:textId="77777777" w:rsidR="005E3008" w:rsidRPr="00F653A4" w:rsidRDefault="005E3008" w:rsidP="00B41E0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C288BE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4BCD0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CCC3E99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5E3008" w14:paraId="1F0EA01A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A28AF2F" w14:textId="77777777" w:rsidR="005E3008" w:rsidRPr="00F653A4" w:rsidRDefault="005E3008" w:rsidP="00B41E06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8.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D5A7B9" w14:textId="77777777" w:rsidR="005E3008" w:rsidRPr="00F653A4" w:rsidRDefault="005E3008" w:rsidP="00B41E06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特種貨物及勞務稅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900B3E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0C3BB6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5BAE6D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3F685C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936650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C9038B" w14:textId="77777777" w:rsidR="005E3008" w:rsidRPr="00F653A4" w:rsidRDefault="005E3008" w:rsidP="00B41E0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99EEB2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66FE9A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D422EE9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5E3008" w14:paraId="46E2CC2B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F20B7E0" w14:textId="77777777" w:rsidR="005E3008" w:rsidRPr="00F653A4" w:rsidRDefault="005E3008" w:rsidP="00B41E06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9.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3AC937" w14:textId="77777777" w:rsidR="005E3008" w:rsidRPr="00F653A4" w:rsidRDefault="005E3008" w:rsidP="00B41E06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462FB3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A0D571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295425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8E18A2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53EF2C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0B2940" w14:textId="77777777" w:rsidR="005E3008" w:rsidRPr="00F653A4" w:rsidRDefault="005E3008" w:rsidP="00B41E0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3A53EA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B225C6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460211B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5E3008" w14:paraId="157E2339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5BF72C7" w14:textId="77777777" w:rsidR="005E3008" w:rsidRPr="00F653A4" w:rsidRDefault="005E3008" w:rsidP="00B41E06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10.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CA2F803" w14:textId="77777777" w:rsidR="005E3008" w:rsidRPr="00F653A4" w:rsidRDefault="005E3008" w:rsidP="00B41E06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罰款及賠償收入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115C03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2,192,170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03BF86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216,950,354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D748C0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203,512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0EDC1F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186,363,011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1F5A2B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164,491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D2F358" w14:textId="77777777" w:rsidR="005E3008" w:rsidRPr="00F653A4" w:rsidRDefault="005E3008" w:rsidP="00B41E0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41,391,178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CE5B00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950,297,152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85D549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1,352,961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5541388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6,435,130,728</w:t>
            </w:r>
          </w:p>
        </w:tc>
      </w:tr>
      <w:tr w:rsidR="005E3008" w14:paraId="2D30CBA0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19FAE1" w14:textId="77777777" w:rsidR="005E3008" w:rsidRPr="00F653A4" w:rsidRDefault="005E3008" w:rsidP="00B41E06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11.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BA53EB" w14:textId="77777777" w:rsidR="005E3008" w:rsidRPr="00F653A4" w:rsidRDefault="005E3008" w:rsidP="00B41E06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規費收入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323178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1,190,354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A08CEE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784,063,020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4B531D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C05267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6,848,874,442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263594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7,980,137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E2217E" w14:textId="77777777" w:rsidR="005E3008" w:rsidRPr="00F653A4" w:rsidRDefault="005E3008" w:rsidP="00B41E0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129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2BB77E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1,951,264,610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2B12A6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5,080,723,385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97734C9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4,118,570</w:t>
            </w:r>
          </w:p>
        </w:tc>
      </w:tr>
      <w:tr w:rsidR="005E3008" w14:paraId="3F5ACCC9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4009357" w14:textId="77777777" w:rsidR="005E3008" w:rsidRPr="00F653A4" w:rsidRDefault="005E3008" w:rsidP="00B41E06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12.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5213EC1" w14:textId="77777777" w:rsidR="005E3008" w:rsidRPr="00F653A4" w:rsidRDefault="005E3008" w:rsidP="00B41E06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財產收入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715D43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12,471,500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13A370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148,110,044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71E033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10,908,384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B2B634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13,916,384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04D323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17,501,490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24D549" w14:textId="77777777" w:rsidR="005E3008" w:rsidRPr="00F653A4" w:rsidRDefault="005E3008" w:rsidP="00B41E0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2,736,670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1716C1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327,344,259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D0BDA8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37,401,030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408C42D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9,274,544,795</w:t>
            </w:r>
          </w:p>
        </w:tc>
      </w:tr>
      <w:tr w:rsidR="005E3008" w14:paraId="77E0E9F7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96F1E14" w14:textId="77777777" w:rsidR="005E3008" w:rsidRPr="00F653A4" w:rsidRDefault="005E3008" w:rsidP="00B41E06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13.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6E19DB0" w14:textId="77777777" w:rsidR="005E3008" w:rsidRPr="00F653A4" w:rsidRDefault="005E3008" w:rsidP="00B41E06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營業盈餘及事業收入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6B3A29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A30CD7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228,849,963,394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3054B1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2DFA2B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E324CE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07BCDD" w14:textId="77777777" w:rsidR="005E3008" w:rsidRPr="00F653A4" w:rsidRDefault="005E3008" w:rsidP="00B41E0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555CF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19B2DA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EEF2811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1,500,000,000</w:t>
            </w:r>
          </w:p>
        </w:tc>
      </w:tr>
      <w:tr w:rsidR="005E3008" w14:paraId="6028E833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7CA81D" w14:textId="77777777" w:rsidR="005E3008" w:rsidRPr="00F653A4" w:rsidRDefault="005E3008" w:rsidP="00B41E06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14.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B4A0BEB" w14:textId="77777777" w:rsidR="005E3008" w:rsidRPr="00F653A4" w:rsidRDefault="005E3008" w:rsidP="00B41E06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捐獻及贈與收入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B816BB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4CCE30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8EE181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6DD213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21164A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610A98" w14:textId="77777777" w:rsidR="005E3008" w:rsidRPr="00F653A4" w:rsidRDefault="005E3008" w:rsidP="00B41E0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E050D8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8A5053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A386288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5E3008" w14:paraId="76100D50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60E2D7" w14:textId="77777777" w:rsidR="005E3008" w:rsidRPr="00F653A4" w:rsidRDefault="005E3008" w:rsidP="00B41E06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BEB24AD" w14:textId="77777777" w:rsidR="005E3008" w:rsidRPr="00F653A4" w:rsidRDefault="005E3008" w:rsidP="00B41E06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其他收入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EAE122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146,682,964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BCB987D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81,398,710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A5C3A8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2,971,665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E4FF279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541,341,551</w:t>
            </w:r>
          </w:p>
        </w:tc>
        <w:tc>
          <w:tcPr>
            <w:tcW w:w="222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C16021F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483,109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35C23E6" w14:textId="77777777" w:rsidR="005E3008" w:rsidRPr="00F653A4" w:rsidRDefault="005E3008" w:rsidP="00B41E06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2,534,712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D9F0B7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1,724,611,205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3F4853A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382,062,807</w:t>
            </w:r>
          </w:p>
        </w:tc>
        <w:tc>
          <w:tcPr>
            <w:tcW w:w="222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A7FFE1" w14:textId="77777777" w:rsidR="005E3008" w:rsidRPr="00F653A4" w:rsidRDefault="005E3008" w:rsidP="00B41E06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10,887,582,940</w:t>
            </w:r>
          </w:p>
        </w:tc>
      </w:tr>
    </w:tbl>
    <w:p w14:paraId="60DBA734" w14:textId="77777777" w:rsidR="005E3008" w:rsidRPr="00472822" w:rsidRDefault="005E3008" w:rsidP="005E3008">
      <w:pPr>
        <w:pStyle w:val="a9"/>
        <w:spacing w:line="240" w:lineRule="auto"/>
        <w:rPr>
          <w:sz w:val="16"/>
          <w:szCs w:val="16"/>
        </w:rPr>
      </w:pPr>
    </w:p>
    <w:p w14:paraId="5AFDD05A" w14:textId="77777777" w:rsidR="005E3008" w:rsidRPr="004E206A" w:rsidRDefault="005E3008" w:rsidP="005E3008">
      <w:pPr>
        <w:rPr>
          <w:vanish/>
        </w:rPr>
      </w:pPr>
      <w:r>
        <w:br w:type="page"/>
      </w:r>
    </w:p>
    <w:tbl>
      <w:tblPr>
        <w:tblW w:w="21263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1"/>
        <w:gridCol w:w="14"/>
        <w:gridCol w:w="1974"/>
        <w:gridCol w:w="2027"/>
        <w:gridCol w:w="2095"/>
        <w:gridCol w:w="2110"/>
        <w:gridCol w:w="2110"/>
        <w:gridCol w:w="2111"/>
        <w:gridCol w:w="2095"/>
        <w:gridCol w:w="2095"/>
        <w:gridCol w:w="2095"/>
        <w:gridCol w:w="2066"/>
      </w:tblGrid>
      <w:tr w:rsidR="005E3008" w14:paraId="2475C457" w14:textId="77777777" w:rsidTr="00FA70C6">
        <w:trPr>
          <w:cantSplit/>
          <w:trHeight w:hRule="exact" w:val="680"/>
          <w:jc w:val="center"/>
        </w:trPr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562EF239" w14:textId="77777777" w:rsidR="005E3008" w:rsidRPr="002D73FB" w:rsidRDefault="005E3008" w:rsidP="00B41E06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經常</w:t>
            </w:r>
          </w:p>
          <w:p w14:paraId="620F5344" w14:textId="77777777" w:rsidR="005E3008" w:rsidRPr="002D73FB" w:rsidRDefault="005E3008" w:rsidP="00B41E06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資本</w:t>
            </w: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0FA3A63" w14:textId="77777777" w:rsidR="005E3008" w:rsidRPr="002D73FB" w:rsidRDefault="005E3008" w:rsidP="00B41E06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門併計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9EA3E9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02E11C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82CEBF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22FD5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31CBED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69433A" w14:textId="77777777" w:rsidR="005E3008" w:rsidRPr="00750CEC" w:rsidRDefault="005E3008" w:rsidP="00B41E0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44D2EC" w14:textId="77777777" w:rsidR="005E3008" w:rsidRPr="00750CEC" w:rsidRDefault="005E3008" w:rsidP="00B41E0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5C932E" w14:textId="77777777" w:rsidR="005E3008" w:rsidRPr="00750CEC" w:rsidRDefault="005E3008" w:rsidP="00B41E0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8737D4" w14:textId="77777777" w:rsidR="005E3008" w:rsidRPr="00750CEC" w:rsidRDefault="005E3008" w:rsidP="00B41E06">
            <w:pPr>
              <w:spacing w:beforeLines="30" w:before="108" w:afterLines="30" w:after="108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eastAsia="標楷體" w:hint="eastAsia"/>
                <w:sz w:val="22"/>
              </w:rPr>
              <w:t>單位</w:t>
            </w:r>
            <w:r>
              <w:rPr>
                <w:rFonts w:eastAsia="標楷體"/>
                <w:sz w:val="22"/>
              </w:rPr>
              <w:t>：</w:t>
            </w:r>
            <w:r>
              <w:rPr>
                <w:rFonts w:eastAsia="標楷體" w:hint="eastAsia"/>
                <w:sz w:val="22"/>
              </w:rPr>
              <w:t>新臺幣元</w:t>
            </w:r>
          </w:p>
        </w:tc>
      </w:tr>
      <w:tr w:rsidR="005E3008" w14:paraId="4E3AF95E" w14:textId="77777777" w:rsidTr="00FA70C6">
        <w:trPr>
          <w:cantSplit/>
          <w:trHeight w:hRule="exact" w:val="680"/>
          <w:jc w:val="center"/>
        </w:trPr>
        <w:tc>
          <w:tcPr>
            <w:tcW w:w="2577" w:type="dxa"/>
            <w:gridSpan w:val="3"/>
            <w:tcBorders>
              <w:top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54FA0F0D" w14:textId="77777777" w:rsidR="005E3008" w:rsidRPr="00750CEC" w:rsidRDefault="005E3008" w:rsidP="00B41E06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18205093" w14:textId="77777777" w:rsidR="005E3008" w:rsidRPr="00750CEC" w:rsidRDefault="005E3008" w:rsidP="00B41E06">
            <w:pPr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來  源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FCBA1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財政部主管</w:t>
            </w:r>
          </w:p>
        </w:tc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3AA1F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教育部主管</w:t>
            </w:r>
          </w:p>
        </w:tc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D21772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法務部主管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A1C05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經濟部主管</w:t>
            </w:r>
          </w:p>
        </w:tc>
        <w:tc>
          <w:tcPr>
            <w:tcW w:w="22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E114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交通部主管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A05F" w14:textId="77777777" w:rsidR="005E3008" w:rsidRPr="00750CEC" w:rsidRDefault="005E3008" w:rsidP="00B41E0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勞動部主管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929C4" w14:textId="5500963D" w:rsidR="005E3008" w:rsidRPr="00750CEC" w:rsidRDefault="00AC6EA3" w:rsidP="00B41E0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農業部主管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0217" w14:textId="35A2C79E" w:rsidR="005E3008" w:rsidRPr="00750CEC" w:rsidRDefault="00AC6EA3" w:rsidP="00B41E0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衛生福利部主管</w:t>
            </w:r>
          </w:p>
        </w:tc>
        <w:tc>
          <w:tcPr>
            <w:tcW w:w="2228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5EB12DE8" w14:textId="6C4D02B3" w:rsidR="005E3008" w:rsidRPr="00750CEC" w:rsidRDefault="00AC6EA3" w:rsidP="00B41E0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環境部主管</w:t>
            </w:r>
          </w:p>
        </w:tc>
      </w:tr>
      <w:tr w:rsidR="00AC6EA3" w:rsidRPr="00051E24" w14:paraId="027CBF3C" w14:textId="77777777" w:rsidTr="00FA70C6">
        <w:trPr>
          <w:cantSplit/>
          <w:trHeight w:val="709"/>
          <w:jc w:val="center"/>
        </w:trPr>
        <w:tc>
          <w:tcPr>
            <w:tcW w:w="51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7D6E0E" w14:textId="77777777" w:rsidR="00AC6EA3" w:rsidRPr="00051E2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b/>
                <w:spacing w:val="-20"/>
                <w:w w:val="9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1F3DFEF" w14:textId="77777777" w:rsidR="00AC6EA3" w:rsidRPr="00051E2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051E24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合計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E2AD49" w14:textId="77777777" w:rsidR="00AC6EA3" w:rsidRPr="00051E24" w:rsidRDefault="00AC6EA3" w:rsidP="00AC6EA3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051E24">
              <w:rPr>
                <w:rFonts w:hAnsi="細明體"/>
                <w:b/>
                <w:noProof/>
                <w:sz w:val="22"/>
                <w:szCs w:val="22"/>
              </w:rPr>
              <w:t>2,754,425,554,995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1EC513" w14:textId="77777777" w:rsidR="00AC6EA3" w:rsidRPr="00051E24" w:rsidRDefault="00AC6EA3" w:rsidP="00AC6EA3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051E24">
              <w:rPr>
                <w:rFonts w:hAnsi="細明體"/>
                <w:b/>
                <w:noProof/>
                <w:sz w:val="22"/>
                <w:szCs w:val="22"/>
              </w:rPr>
              <w:t>1,537,660,658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7B57F8" w14:textId="77777777" w:rsidR="00AC6EA3" w:rsidRPr="00051E24" w:rsidRDefault="00AC6EA3" w:rsidP="00AC6EA3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051E24">
              <w:rPr>
                <w:rFonts w:hAnsi="細明體"/>
                <w:b/>
                <w:noProof/>
                <w:sz w:val="22"/>
                <w:szCs w:val="22"/>
              </w:rPr>
              <w:t>10,333,350,794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EABEC7" w14:textId="77777777" w:rsidR="00AC6EA3" w:rsidRPr="00051E24" w:rsidRDefault="00AC6EA3" w:rsidP="00AC6EA3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051E24">
              <w:rPr>
                <w:rFonts w:hAnsi="細明體"/>
                <w:b/>
                <w:noProof/>
                <w:sz w:val="22"/>
                <w:szCs w:val="22"/>
              </w:rPr>
              <w:t>15,771,128,768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A5B189" w14:textId="77777777" w:rsidR="00AC6EA3" w:rsidRPr="00051E24" w:rsidRDefault="00AC6EA3" w:rsidP="00AC6EA3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051E24">
              <w:rPr>
                <w:rFonts w:hAnsi="細明體"/>
                <w:b/>
                <w:noProof/>
                <w:sz w:val="22"/>
                <w:szCs w:val="22"/>
              </w:rPr>
              <w:t>70,005,006,832</w:t>
            </w:r>
            <w:r w:rsidRPr="00051E24">
              <w:rPr>
                <w:rFonts w:hAnsi="細明體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8950E" w14:textId="77777777" w:rsidR="00AC6EA3" w:rsidRPr="00051E24" w:rsidRDefault="00AC6EA3" w:rsidP="00AC6EA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051E24">
              <w:rPr>
                <w:rFonts w:hAnsi="細明體"/>
                <w:b/>
                <w:noProof/>
                <w:sz w:val="22"/>
                <w:szCs w:val="22"/>
              </w:rPr>
              <w:t>1,415,190,865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9B3471" w14:textId="7B0DC9B3" w:rsidR="00AC6EA3" w:rsidRPr="00051E24" w:rsidRDefault="00AC6EA3" w:rsidP="00AC6EA3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051E24">
              <w:rPr>
                <w:rFonts w:hAnsi="細明體"/>
                <w:b/>
                <w:noProof/>
                <w:sz w:val="22"/>
                <w:szCs w:val="22"/>
              </w:rPr>
              <w:t>2,838,926,010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37C4A5" w14:textId="5AF82413" w:rsidR="00AC6EA3" w:rsidRPr="00051E24" w:rsidRDefault="00AC6EA3" w:rsidP="00AC6EA3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051E24">
              <w:rPr>
                <w:rFonts w:hAnsi="細明體"/>
                <w:b/>
                <w:noProof/>
                <w:sz w:val="22"/>
                <w:szCs w:val="22"/>
              </w:rPr>
              <w:t>5,980,194,802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97FAF82" w14:textId="1196E7C4" w:rsidR="00AC6EA3" w:rsidRPr="00051E24" w:rsidRDefault="00AC6EA3" w:rsidP="00AC6EA3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667EC6">
              <w:rPr>
                <w:rFonts w:hAnsi="細明體"/>
                <w:b/>
                <w:noProof/>
                <w:sz w:val="22"/>
                <w:szCs w:val="22"/>
              </w:rPr>
              <w:t>199,138,953</w:t>
            </w:r>
          </w:p>
        </w:tc>
      </w:tr>
      <w:tr w:rsidR="00AC6EA3" w14:paraId="6546DCE1" w14:textId="77777777" w:rsidTr="00FA70C6">
        <w:trPr>
          <w:cantSplit/>
          <w:trHeight w:val="709"/>
          <w:jc w:val="center"/>
        </w:trPr>
        <w:tc>
          <w:tcPr>
            <w:tcW w:w="51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6C10C56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702E0D0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所得稅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77646C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1,665,329,295,378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5437C2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EBF3FC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FBAA3D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BEDFFF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A405FD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869845" w14:textId="36C1FB81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8C7558" w14:textId="7C8CC876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47E887C" w14:textId="65460CD0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C6EA3" w14:paraId="1CEFEC71" w14:textId="77777777" w:rsidTr="00FA70C6">
        <w:trPr>
          <w:cantSplit/>
          <w:trHeight w:val="709"/>
          <w:jc w:val="center"/>
        </w:trPr>
        <w:tc>
          <w:tcPr>
            <w:tcW w:w="51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A9489CA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2.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F76F35B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遺產及贈與稅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2D641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24,607,086,129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C2608A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FE81BF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C460B8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BF2EB6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6FDAFA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308103" w14:textId="4ADA4E0B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D221EA" w14:textId="3FF355B9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26BCEF9" w14:textId="4B6673C2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C6EA3" w14:paraId="29DBA9E8" w14:textId="77777777" w:rsidTr="00FA70C6">
        <w:trPr>
          <w:cantSplit/>
          <w:trHeight w:val="709"/>
          <w:jc w:val="center"/>
        </w:trPr>
        <w:tc>
          <w:tcPr>
            <w:tcW w:w="51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4E778E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3.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4D4785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關稅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BD975A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160,903,923,959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642FF6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90C927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81E6BC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7DA704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7D33CC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38EFCD" w14:textId="33F0CF18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546B61" w14:textId="752C619C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9A85542" w14:textId="3473BE68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C6EA3" w14:paraId="10E4590F" w14:textId="77777777" w:rsidTr="00FA70C6">
        <w:trPr>
          <w:cantSplit/>
          <w:trHeight w:val="709"/>
          <w:jc w:val="center"/>
        </w:trPr>
        <w:tc>
          <w:tcPr>
            <w:tcW w:w="51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B11F675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4.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28C3CB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貨物稅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EBFBC4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145,141,536,622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2670CF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C2908A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2FC1B7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27838A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EE1AEC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8BCF1D" w14:textId="3845900E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955D49" w14:textId="42A9A1D8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E287384" w14:textId="575C68F5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C6EA3" w14:paraId="3161BAD5" w14:textId="77777777" w:rsidTr="00FA70C6">
        <w:trPr>
          <w:cantSplit/>
          <w:trHeight w:val="709"/>
          <w:jc w:val="center"/>
        </w:trPr>
        <w:tc>
          <w:tcPr>
            <w:tcW w:w="51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396094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5.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B3AD638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證券交易稅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3914FC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288,062,891,161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E6DE16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E2EA54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44676B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40319D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BC214A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55E8C6" w14:textId="5FB435BC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CFEC6A" w14:textId="00B2C532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3AD7B59" w14:textId="0F335C4B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C6EA3" w14:paraId="6B4A6650" w14:textId="77777777" w:rsidTr="00FA70C6">
        <w:trPr>
          <w:cantSplit/>
          <w:trHeight w:val="709"/>
          <w:jc w:val="center"/>
        </w:trPr>
        <w:tc>
          <w:tcPr>
            <w:tcW w:w="51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D494B62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6.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FDDA573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期貨交易稅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21051F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12,800,910,123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CE2FA8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071F1E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4188A1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237450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31E326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E40A96" w14:textId="1F7E6688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76F7E8" w14:textId="6543CDF4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D1149D7" w14:textId="40686231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C6EA3" w14:paraId="2F0D7A3B" w14:textId="77777777" w:rsidTr="00FA70C6">
        <w:trPr>
          <w:cantSplit/>
          <w:trHeight w:val="709"/>
          <w:jc w:val="center"/>
        </w:trPr>
        <w:tc>
          <w:tcPr>
            <w:tcW w:w="51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0440785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7.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CE147EA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菸酒稅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90CA9B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31,924,678,610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B953AE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CC1CF7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801902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4C1D25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06EFDA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2C6F1D" w14:textId="4F304533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AF7B1D" w14:textId="7540EBB8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12B743" w14:textId="7F8BCD6F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C6EA3" w14:paraId="55A1EE67" w14:textId="77777777" w:rsidTr="00FA70C6">
        <w:trPr>
          <w:cantSplit/>
          <w:trHeight w:val="709"/>
          <w:jc w:val="center"/>
        </w:trPr>
        <w:tc>
          <w:tcPr>
            <w:tcW w:w="51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16EAB2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8.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369086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特種貨物及勞務稅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5320B2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6,633,327,051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A3977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1B33D1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9FAB7F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83076C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C07D5F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9675C2" w14:textId="09DB8E8C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3081ED" w14:textId="569FF498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AF50A88" w14:textId="31552126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C6EA3" w14:paraId="760A8012" w14:textId="77777777" w:rsidTr="00FA70C6">
        <w:trPr>
          <w:cantSplit/>
          <w:trHeight w:val="709"/>
          <w:jc w:val="center"/>
        </w:trPr>
        <w:tc>
          <w:tcPr>
            <w:tcW w:w="51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43CDF1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9.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4407F4E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608444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354,351,877,642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BEEFA2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FBE5E8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AFB6C5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0373F7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84A0C0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17AD4F" w14:textId="46F83C3E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607516" w14:textId="517743B5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78881C" w14:textId="29E5722B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C6EA3" w14:paraId="7F525DA2" w14:textId="77777777" w:rsidTr="00FA70C6">
        <w:trPr>
          <w:cantSplit/>
          <w:trHeight w:val="709"/>
          <w:jc w:val="center"/>
        </w:trPr>
        <w:tc>
          <w:tcPr>
            <w:tcW w:w="51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BE033F2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10.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33572B4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罰款及賠償收入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7E282D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5,357,169,791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D81673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83,133,773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E1F3EB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9,339,712,419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577CC6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190,227,911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5AA241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6,464,044,672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0F67C9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857,424,306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D717E" w14:textId="53BEDDAA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448,007,990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C7E921" w14:textId="676D6472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68,067,495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4788A8" w14:textId="62599A69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48,107,755</w:t>
            </w:r>
          </w:p>
        </w:tc>
      </w:tr>
      <w:tr w:rsidR="00AC6EA3" w14:paraId="5744762A" w14:textId="77777777" w:rsidTr="00FA70C6">
        <w:trPr>
          <w:cantSplit/>
          <w:trHeight w:val="709"/>
          <w:jc w:val="center"/>
        </w:trPr>
        <w:tc>
          <w:tcPr>
            <w:tcW w:w="51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DF106E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11.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9861A1D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規費收入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A48F52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811,507,561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1B0CE2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130,894,419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CA40F9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5,299,474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2B687F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6,965,804,391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54BA62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36,115,448,665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7F312C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528,515,034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8E2A4C" w14:textId="5C4AA570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564,129,334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F959C2" w14:textId="6AB3669E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2,702,494,197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F55180" w14:textId="2285903A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131,107,934</w:t>
            </w:r>
          </w:p>
        </w:tc>
      </w:tr>
      <w:tr w:rsidR="00AC6EA3" w14:paraId="0528C3AD" w14:textId="77777777" w:rsidTr="00FA70C6">
        <w:trPr>
          <w:cantSplit/>
          <w:trHeight w:val="709"/>
          <w:jc w:val="center"/>
        </w:trPr>
        <w:tc>
          <w:tcPr>
            <w:tcW w:w="51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875FADA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12.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12575FA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財產收入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BF087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27,143,115,426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75CC9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65,823,865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6F5AAB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50,404,396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F62F2E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2,070,797,824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7CE87A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156,509,580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EF7851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14,254,759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E7C01F" w14:textId="36B99BFF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548,677,541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C2597A" w14:textId="7F74A93D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20,570,048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DEF6CAC" w14:textId="78FAD1FD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5,772,960</w:t>
            </w:r>
          </w:p>
        </w:tc>
      </w:tr>
      <w:tr w:rsidR="00AC6EA3" w14:paraId="666F67AD" w14:textId="77777777" w:rsidTr="00FA70C6">
        <w:trPr>
          <w:cantSplit/>
          <w:trHeight w:val="709"/>
          <w:jc w:val="center"/>
        </w:trPr>
        <w:tc>
          <w:tcPr>
            <w:tcW w:w="51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E77860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13.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601BB03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營業盈餘及事業收入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704E83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14,569,098,148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80CB0F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AE59F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480989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5,927,702,313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A2A183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26,881,017,524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1B0922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3A68CC" w14:textId="09A2451B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617,624,577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30EF0" w14:textId="398D944D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200,000,000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F0C2D7" w14:textId="4956DDB5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C6EA3" w14:paraId="7D147B87" w14:textId="77777777" w:rsidTr="00FA70C6">
        <w:trPr>
          <w:cantSplit/>
          <w:trHeight w:val="709"/>
          <w:jc w:val="center"/>
        </w:trPr>
        <w:tc>
          <w:tcPr>
            <w:tcW w:w="51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E9532E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14.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428E4CD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捐獻及贈與收入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DE652F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1,194,401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DCBEAD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8BBD67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EDE7FE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E9D15D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1D1AC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A59B1D" w14:textId="3141CA84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3C6308" w14:textId="077F33A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EAFE5ED" w14:textId="248439E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C6EA3" w14:paraId="0D68BFE6" w14:textId="77777777" w:rsidTr="00FA70C6">
        <w:trPr>
          <w:cantSplit/>
          <w:trHeight w:val="709"/>
          <w:jc w:val="center"/>
        </w:trPr>
        <w:tc>
          <w:tcPr>
            <w:tcW w:w="510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3F75C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FC54E13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其他收入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511DF2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16,787,942,993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5F6AE3E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1,257,808,601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3877EDB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937,934,505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1A54A0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616,596,329</w:t>
            </w:r>
          </w:p>
        </w:tc>
        <w:tc>
          <w:tcPr>
            <w:tcW w:w="222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2D5964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387,986,391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FCB0DF1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14,996,766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BE2D4BB" w14:textId="4402FC26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660,486,568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807DF47" w14:textId="35ED53CD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2,989,063,062</w:t>
            </w:r>
          </w:p>
        </w:tc>
        <w:tc>
          <w:tcPr>
            <w:tcW w:w="222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0D7C5C" w14:textId="7FAE21E4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14,150,304</w:t>
            </w:r>
          </w:p>
        </w:tc>
      </w:tr>
    </w:tbl>
    <w:p w14:paraId="0696924E" w14:textId="77777777" w:rsidR="005E3008" w:rsidRPr="00472822" w:rsidRDefault="005E3008" w:rsidP="005E3008">
      <w:pPr>
        <w:pStyle w:val="a9"/>
        <w:spacing w:line="240" w:lineRule="auto"/>
        <w:rPr>
          <w:sz w:val="16"/>
          <w:szCs w:val="16"/>
        </w:rPr>
      </w:pPr>
    </w:p>
    <w:p w14:paraId="59066027" w14:textId="77777777" w:rsidR="005E3008" w:rsidRPr="004E206A" w:rsidRDefault="005E3008" w:rsidP="005E3008">
      <w:pPr>
        <w:rPr>
          <w:vanish/>
        </w:rPr>
      </w:pPr>
      <w:r>
        <w:br w:type="page"/>
      </w:r>
    </w:p>
    <w:tbl>
      <w:tblPr>
        <w:tblW w:w="21263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5"/>
        <w:gridCol w:w="13"/>
        <w:gridCol w:w="2025"/>
        <w:gridCol w:w="1955"/>
        <w:gridCol w:w="2117"/>
        <w:gridCol w:w="2077"/>
        <w:gridCol w:w="2091"/>
        <w:gridCol w:w="2091"/>
        <w:gridCol w:w="2091"/>
        <w:gridCol w:w="2091"/>
        <w:gridCol w:w="2064"/>
        <w:gridCol w:w="2173"/>
      </w:tblGrid>
      <w:tr w:rsidR="005E3008" w14:paraId="77C8BC20" w14:textId="77777777" w:rsidTr="00FA70C6">
        <w:trPr>
          <w:cantSplit/>
          <w:trHeight w:hRule="exact" w:val="680"/>
          <w:jc w:val="center"/>
        </w:trPr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64A3A8B5" w14:textId="77777777" w:rsidR="005E3008" w:rsidRPr="002D73FB" w:rsidRDefault="005E3008" w:rsidP="00B41E06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經常</w:t>
            </w:r>
          </w:p>
          <w:p w14:paraId="758C2136" w14:textId="77777777" w:rsidR="005E3008" w:rsidRPr="002D73FB" w:rsidRDefault="005E3008" w:rsidP="00B41E06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資本</w:t>
            </w:r>
          </w:p>
        </w:tc>
        <w:tc>
          <w:tcPr>
            <w:tcW w:w="2082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BE2FF51" w14:textId="77777777" w:rsidR="005E3008" w:rsidRPr="002D73FB" w:rsidRDefault="005E3008" w:rsidP="00B41E06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門併計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699313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3C3922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68C9A9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0D18FD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84450E" w14:textId="77777777" w:rsidR="005E3008" w:rsidRPr="00750CEC" w:rsidRDefault="005E3008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59E4D5" w14:textId="77777777" w:rsidR="005E3008" w:rsidRPr="00750CEC" w:rsidRDefault="005E3008" w:rsidP="00B41E0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AC8271" w14:textId="77777777" w:rsidR="005E3008" w:rsidRPr="00750CEC" w:rsidRDefault="005E3008" w:rsidP="00B41E0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14F254" w14:textId="77777777" w:rsidR="005E3008" w:rsidRPr="00750CEC" w:rsidRDefault="005E3008" w:rsidP="00B41E0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A17315" w14:textId="77777777" w:rsidR="005E3008" w:rsidRPr="00750CEC" w:rsidRDefault="005E3008" w:rsidP="00B41E06">
            <w:pPr>
              <w:spacing w:beforeLines="30" w:before="108" w:afterLines="30" w:after="108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eastAsia="標楷體" w:hint="eastAsia"/>
                <w:sz w:val="22"/>
              </w:rPr>
              <w:t>單位</w:t>
            </w:r>
            <w:r>
              <w:rPr>
                <w:rFonts w:eastAsia="標楷體"/>
                <w:sz w:val="22"/>
              </w:rPr>
              <w:t>：</w:t>
            </w:r>
            <w:r>
              <w:rPr>
                <w:rFonts w:eastAsia="標楷體" w:hint="eastAsia"/>
                <w:sz w:val="22"/>
              </w:rPr>
              <w:t>新臺幣元</w:t>
            </w:r>
          </w:p>
        </w:tc>
      </w:tr>
      <w:tr w:rsidR="005E3008" w14:paraId="4C1DBE14" w14:textId="77777777" w:rsidTr="00FA70C6">
        <w:trPr>
          <w:cantSplit/>
          <w:trHeight w:hRule="exact" w:val="680"/>
          <w:jc w:val="center"/>
        </w:trPr>
        <w:tc>
          <w:tcPr>
            <w:tcW w:w="2577" w:type="dxa"/>
            <w:gridSpan w:val="3"/>
            <w:tcBorders>
              <w:top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6AE60D1C" w14:textId="77777777" w:rsidR="005E3008" w:rsidRPr="00750CEC" w:rsidRDefault="005E3008" w:rsidP="00B41E06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1691E42F" w14:textId="77777777" w:rsidR="005E3008" w:rsidRPr="00750CEC" w:rsidRDefault="005E3008" w:rsidP="00B41E06">
            <w:pPr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來  源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EBA009" w14:textId="59B173AA" w:rsidR="005E3008" w:rsidRPr="00750CEC" w:rsidRDefault="00AC6EA3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文化部主管</w:t>
            </w:r>
          </w:p>
        </w:tc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7659D" w14:textId="78DEB587" w:rsidR="005E3008" w:rsidRPr="00750CEC" w:rsidRDefault="00AC6EA3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數位發展部主管</w:t>
            </w:r>
          </w:p>
        </w:tc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B22B0C" w14:textId="40DFE6BF" w:rsidR="005E3008" w:rsidRPr="00750CEC" w:rsidRDefault="00AC6EA3" w:rsidP="00B41E06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僑務委員會主管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94C74" w14:textId="77777777" w:rsidR="0070263C" w:rsidRDefault="005E3008" w:rsidP="0070263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國家科學及技術</w:t>
            </w:r>
          </w:p>
          <w:p w14:paraId="662A64AB" w14:textId="0C34478B" w:rsidR="005E3008" w:rsidRPr="00750CEC" w:rsidRDefault="005E3008" w:rsidP="0070263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委員會主管</w:t>
            </w:r>
          </w:p>
        </w:tc>
        <w:tc>
          <w:tcPr>
            <w:tcW w:w="22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6251F" w14:textId="77777777" w:rsidR="0070263C" w:rsidRDefault="005E3008" w:rsidP="0070263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金融監督管理</w:t>
            </w:r>
          </w:p>
          <w:p w14:paraId="0364D0F6" w14:textId="3289E4AA" w:rsidR="005E3008" w:rsidRPr="00750CEC" w:rsidRDefault="005E3008" w:rsidP="0070263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委員會主管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22DE" w14:textId="77777777" w:rsidR="005E3008" w:rsidRPr="00750CEC" w:rsidRDefault="005E3008" w:rsidP="00B41E0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海洋委員會主管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A4876" w14:textId="77777777" w:rsidR="0070263C" w:rsidRDefault="005E3008" w:rsidP="0070263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國軍退除役官兵</w:t>
            </w:r>
          </w:p>
          <w:p w14:paraId="1F936CA7" w14:textId="6B0EA9F0" w:rsidR="005E3008" w:rsidRPr="00750CEC" w:rsidRDefault="005E3008" w:rsidP="0070263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輔導委員會主管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BF983" w14:textId="77777777" w:rsidR="005E3008" w:rsidRPr="00750CEC" w:rsidRDefault="005E3008" w:rsidP="00B41E0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直轄市及縣市政府</w:t>
            </w:r>
          </w:p>
        </w:tc>
        <w:tc>
          <w:tcPr>
            <w:tcW w:w="2228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4760154B" w14:textId="77777777" w:rsidR="005E3008" w:rsidRPr="00750CEC" w:rsidRDefault="005E3008" w:rsidP="00B41E06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合計</w:t>
            </w:r>
          </w:p>
        </w:tc>
      </w:tr>
      <w:tr w:rsidR="00AC6EA3" w:rsidRPr="00667EC6" w14:paraId="5FED3B3D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C11EB52" w14:textId="77777777" w:rsidR="00AC6EA3" w:rsidRPr="00667EC6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b/>
                <w:spacing w:val="-20"/>
                <w:w w:val="9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67D6B66" w14:textId="77777777" w:rsidR="00AC6EA3" w:rsidRPr="00667EC6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667EC6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合計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8E1440" w14:textId="29CAE8A7" w:rsidR="00AC6EA3" w:rsidRPr="00667EC6" w:rsidRDefault="00AC6EA3" w:rsidP="00AC6EA3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667EC6">
              <w:rPr>
                <w:rFonts w:hAnsi="細明體"/>
                <w:b/>
                <w:noProof/>
                <w:sz w:val="22"/>
                <w:szCs w:val="22"/>
              </w:rPr>
              <w:t>359,771,655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ABC02D" w14:textId="182372B5" w:rsidR="00AC6EA3" w:rsidRPr="00667EC6" w:rsidRDefault="00AC6EA3" w:rsidP="00AC6EA3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667EC6">
              <w:rPr>
                <w:rFonts w:hAnsi="細明體"/>
                <w:b/>
                <w:noProof/>
                <w:sz w:val="22"/>
                <w:szCs w:val="22"/>
              </w:rPr>
              <w:t>2,501,303,485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F871E2" w14:textId="0164227F" w:rsidR="00AC6EA3" w:rsidRPr="00667EC6" w:rsidRDefault="00AC6EA3" w:rsidP="00AC6EA3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051E24">
              <w:rPr>
                <w:rFonts w:hAnsi="細明體"/>
                <w:b/>
                <w:noProof/>
                <w:sz w:val="22"/>
                <w:szCs w:val="22"/>
              </w:rPr>
              <w:t>14,199,886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35EEC0" w14:textId="77777777" w:rsidR="00AC6EA3" w:rsidRPr="00667EC6" w:rsidRDefault="00AC6EA3" w:rsidP="00AC6EA3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667EC6">
              <w:rPr>
                <w:rFonts w:hAnsi="細明體"/>
                <w:b/>
                <w:noProof/>
                <w:sz w:val="22"/>
                <w:szCs w:val="22"/>
              </w:rPr>
              <w:t>295,156,723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151B22" w14:textId="77777777" w:rsidR="00AC6EA3" w:rsidRPr="00667EC6" w:rsidRDefault="00AC6EA3" w:rsidP="00AC6EA3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667EC6">
              <w:rPr>
                <w:rFonts w:hAnsi="細明體"/>
                <w:b/>
                <w:noProof/>
                <w:sz w:val="22"/>
                <w:szCs w:val="22"/>
              </w:rPr>
              <w:t>808,948,064</w:t>
            </w:r>
            <w:r w:rsidRPr="00667EC6">
              <w:rPr>
                <w:rFonts w:hAnsi="細明體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BEC9F6" w14:textId="77777777" w:rsidR="00AC6EA3" w:rsidRPr="00667EC6" w:rsidRDefault="00AC6EA3" w:rsidP="00AC6EA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67EC6">
              <w:rPr>
                <w:rFonts w:hAnsi="細明體"/>
                <w:b/>
                <w:noProof/>
                <w:sz w:val="22"/>
                <w:szCs w:val="22"/>
              </w:rPr>
              <w:t>108,769,392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569759" w14:textId="77777777" w:rsidR="00AC6EA3" w:rsidRPr="00667EC6" w:rsidRDefault="00AC6EA3" w:rsidP="00AC6EA3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667EC6">
              <w:rPr>
                <w:rFonts w:hAnsi="細明體"/>
                <w:b/>
                <w:noProof/>
                <w:sz w:val="22"/>
                <w:szCs w:val="22"/>
              </w:rPr>
              <w:t>855,458,195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F8CE8F" w14:textId="77777777" w:rsidR="00AC6EA3" w:rsidRPr="00667EC6" w:rsidRDefault="00AC6EA3" w:rsidP="00AC6EA3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667EC6">
              <w:rPr>
                <w:rFonts w:hAnsi="細明體"/>
                <w:b/>
                <w:noProof/>
                <w:sz w:val="22"/>
                <w:szCs w:val="22"/>
              </w:rPr>
              <w:t>1,215,439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818F149" w14:textId="77777777" w:rsidR="00AC6EA3" w:rsidRPr="00667EC6" w:rsidRDefault="00AC6EA3" w:rsidP="00AC6EA3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667EC6">
              <w:rPr>
                <w:rFonts w:hAnsi="細明體"/>
                <w:b/>
                <w:noProof/>
                <w:sz w:val="22"/>
                <w:szCs w:val="22"/>
              </w:rPr>
              <w:t>3,143,927,803,333</w:t>
            </w:r>
          </w:p>
        </w:tc>
      </w:tr>
      <w:tr w:rsidR="00AC6EA3" w14:paraId="028D228C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068EA5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59B109B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所得稅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D8DAC9" w14:textId="684C140D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4E07A4" w14:textId="22F44B78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880861" w14:textId="798C1C94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B636FE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68B299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986908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021C65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0802EB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B64BC01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1,665,329,295,378</w:t>
            </w:r>
          </w:p>
        </w:tc>
      </w:tr>
      <w:tr w:rsidR="00AC6EA3" w14:paraId="17FC0F50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B730077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2.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E5CA80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遺產及贈與稅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963EE1" w14:textId="49AA1834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F7284A" w14:textId="10FFF989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D15D98" w14:textId="0F314DAF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091B1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E22EB6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26B5CF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19C129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13F837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264A45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24,607,086,129</w:t>
            </w:r>
          </w:p>
        </w:tc>
      </w:tr>
      <w:tr w:rsidR="00AC6EA3" w14:paraId="3B88B873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E42629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3.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A98D247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關稅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C7D067" w14:textId="1D6F68CC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92B464" w14:textId="4714C66D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1F4A46" w14:textId="717DF196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7159A3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88A5DF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5025F8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CD594A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E71638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4C2DE0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160,903,923,959</w:t>
            </w:r>
          </w:p>
        </w:tc>
      </w:tr>
      <w:tr w:rsidR="00AC6EA3" w14:paraId="073F1B21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18F7F6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4.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3ED4639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貨物稅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ABD8D8" w14:textId="56140EC8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AA8BAA" w14:textId="030D0C48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BCF79C" w14:textId="07A9FE7B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740971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9B11DC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090EA6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83B518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C73BCC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4DF865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145,141,536,622</w:t>
            </w:r>
          </w:p>
        </w:tc>
      </w:tr>
      <w:tr w:rsidR="00AC6EA3" w14:paraId="5B63A36E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B006BB3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5.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A307A08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證券交易稅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C6741A" w14:textId="5A880318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0D233" w14:textId="269CE0FA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6CD6AD" w14:textId="1F94793F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74971E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D645CC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406C2A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8264EC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666729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9056EE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288,062,891,161</w:t>
            </w:r>
          </w:p>
        </w:tc>
      </w:tr>
      <w:tr w:rsidR="00AC6EA3" w14:paraId="21283AAF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8818AEE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6.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CBB8961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期貨交易稅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921B92" w14:textId="2EEB93E6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384E89" w14:textId="6B6FA0D9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29B4D6" w14:textId="1DFC2115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0B5D97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12609E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11636B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1FC76E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328C58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83EED73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12,800,910,123</w:t>
            </w:r>
          </w:p>
        </w:tc>
      </w:tr>
      <w:tr w:rsidR="00AC6EA3" w14:paraId="76528C54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F600040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7.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0F66553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菸酒稅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9A0555" w14:textId="1E95B2C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CB6218" w14:textId="347AA75C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7F3937" w14:textId="6C8DE922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C2CE9F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7D62DB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465522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3CD091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1A34FF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070113F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31,924,678,610</w:t>
            </w:r>
          </w:p>
        </w:tc>
      </w:tr>
      <w:tr w:rsidR="00AC6EA3" w14:paraId="6D22D86F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7DE68AD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8.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A629FEC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特種貨物及勞務稅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9DE9DE" w14:textId="6FF8360F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21A7EA" w14:textId="60733815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3393AC" w14:textId="1B35BAA2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B51B41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E36A6D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769AF5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238E29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11769C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20035F5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6,633,327,051</w:t>
            </w:r>
          </w:p>
        </w:tc>
      </w:tr>
      <w:tr w:rsidR="00AC6EA3" w14:paraId="1542883C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CD611C2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9.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B742DFE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營業稅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15667A" w14:textId="203EDF61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9443D" w14:textId="3F3B584B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8BC3E8" w14:textId="7745A74C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E77CC4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AA2ABD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369610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27B1F6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E31584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BD390E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354,351,877,642</w:t>
            </w:r>
          </w:p>
        </w:tc>
      </w:tr>
      <w:tr w:rsidR="00AC6EA3" w14:paraId="416292A7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471177A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10.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9E6734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罰款及賠償收入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EA2575" w14:textId="270C3E84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24,622,591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ABE52E" w14:textId="62B706D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5,440,484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83C9DD" w14:textId="463015A1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178,521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E3E6F3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60,345,316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1FAC95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255,011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2C7B5C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52,081,730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857135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6,623,424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54D09A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D36F52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30,839,488,746</w:t>
            </w:r>
          </w:p>
        </w:tc>
      </w:tr>
      <w:tr w:rsidR="00AC6EA3" w14:paraId="28F7DE3F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DA0DFCA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11.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FB64165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規費收入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F780A8" w14:textId="1BC72339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70,859,765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0F7305" w14:textId="228E5EE4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2,464,380,826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BC2CF4" w14:textId="3DBAA79E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30,066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1577F0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21,856,709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A71039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1,358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2632F9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27,488,928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7E533F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350,630,827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4C7B18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1B0E15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65,568,664,135</w:t>
            </w:r>
          </w:p>
        </w:tc>
      </w:tr>
      <w:tr w:rsidR="00AC6EA3" w14:paraId="5A8E567E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815ED94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12.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C483510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財產收入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2868AD" w14:textId="419F104F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132,051,733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4481BA" w14:textId="4ADB232D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8,865,193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317DFC" w14:textId="3CBD21FB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8,747,047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BAF5FA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206,866,816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7B51F5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2,273,090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04118D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21,084,130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221747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11,561,690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E3DC75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88D29ED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40,312,310,654</w:t>
            </w:r>
          </w:p>
        </w:tc>
      </w:tr>
      <w:tr w:rsidR="00AC6EA3" w14:paraId="1A070796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99011C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13.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CC40C7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營業盈餘及事業收入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DDCF37" w14:textId="0E416EEF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6317F1" w14:textId="53E140BA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9A63C5" w14:textId="3ECD5BE5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F27A00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3F082D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805,543,000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296657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47CFBA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F8EE48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DA2696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279,350,948,956</w:t>
            </w:r>
          </w:p>
        </w:tc>
      </w:tr>
      <w:tr w:rsidR="00AC6EA3" w14:paraId="13E7FC0C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BAB6B9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14.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80097A6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捐獻及贈與收入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C676E0" w14:textId="7F497E31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CB325C" w14:textId="037CEF13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57DC19" w14:textId="674B457E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A37B7A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C4F3B3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C607F4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2BBAA9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A4C6E0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6E70BD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1,194,401</w:t>
            </w:r>
          </w:p>
        </w:tc>
      </w:tr>
      <w:tr w:rsidR="00AC6EA3" w14:paraId="40E021BA" w14:textId="77777777" w:rsidTr="00FA70C6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BD15BA" w14:textId="77777777" w:rsidR="00AC6EA3" w:rsidRPr="00F653A4" w:rsidRDefault="00AC6EA3" w:rsidP="00AC6EA3">
            <w:pPr>
              <w:pStyle w:val="af2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194FA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1F75159" w14:textId="77777777" w:rsidR="00AC6EA3" w:rsidRPr="00F653A4" w:rsidRDefault="00AC6EA3" w:rsidP="00AC6EA3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194FA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其他收入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7F86F78" w14:textId="417B26EB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132,237,566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D9018C" w14:textId="6AEC54A9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22,616,982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01D361D" w14:textId="4DB5E2CA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5,244,252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B1AE0E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6,087,882</w:t>
            </w:r>
          </w:p>
        </w:tc>
        <w:tc>
          <w:tcPr>
            <w:tcW w:w="222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6F3FC7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875,605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EEA4B6" w14:textId="77777777" w:rsidR="00AC6EA3" w:rsidRPr="00F653A4" w:rsidRDefault="00AC6EA3" w:rsidP="00AC6EA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8,114,604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31B7C8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486,642,254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C642915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1,215,439</w:t>
            </w:r>
          </w:p>
        </w:tc>
        <w:tc>
          <w:tcPr>
            <w:tcW w:w="222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88D1A9" w14:textId="77777777" w:rsidR="00AC6EA3" w:rsidRPr="00F653A4" w:rsidRDefault="00AC6EA3" w:rsidP="00AC6EA3">
            <w:pPr>
              <w:pStyle w:val="30"/>
              <w:rPr>
                <w:rFonts w:hAnsi="細明體"/>
                <w:sz w:val="22"/>
                <w:szCs w:val="22"/>
              </w:rPr>
            </w:pPr>
            <w:r w:rsidRPr="00194FA0">
              <w:rPr>
                <w:rFonts w:hAnsi="細明體"/>
                <w:noProof/>
                <w:sz w:val="22"/>
                <w:szCs w:val="22"/>
              </w:rPr>
              <w:t>38,099,669,766</w:t>
            </w:r>
          </w:p>
        </w:tc>
      </w:tr>
    </w:tbl>
    <w:p w14:paraId="717AB489" w14:textId="77777777" w:rsidR="005E3008" w:rsidRPr="00472822" w:rsidRDefault="005E3008" w:rsidP="005E3008">
      <w:pPr>
        <w:pStyle w:val="a9"/>
        <w:spacing w:line="240" w:lineRule="auto"/>
        <w:rPr>
          <w:sz w:val="16"/>
          <w:szCs w:val="16"/>
        </w:rPr>
      </w:pPr>
    </w:p>
    <w:sectPr w:rsidR="005E3008" w:rsidRPr="00472822" w:rsidSect="00FA70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567" w:right="1418" w:bottom="567" w:left="1418" w:header="1021" w:footer="737" w:gutter="284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18C10" w14:textId="77777777" w:rsidR="005E3008" w:rsidRDefault="005E3008">
      <w:r>
        <w:separator/>
      </w:r>
    </w:p>
  </w:endnote>
  <w:endnote w:type="continuationSeparator" w:id="0">
    <w:p w14:paraId="062F7269" w14:textId="77777777" w:rsidR="005E3008" w:rsidRDefault="005E3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panose1 w:val="020B0604020202020204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5060202020A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025C7" w14:textId="150506DD" w:rsidR="00FF035B" w:rsidRPr="00FB38BA" w:rsidRDefault="00B43A91" w:rsidP="000973CB">
    <w:pPr>
      <w:pStyle w:val="a5"/>
      <w:ind w:right="360" w:firstLine="360"/>
      <w:jc w:val="center"/>
      <w:rPr>
        <w:rFonts w:ascii="標楷體" w:eastAsia="標楷體" w:hAnsi="標楷體"/>
      </w:rPr>
    </w:pPr>
    <w:r w:rsidRPr="00FB38BA">
      <w:rPr>
        <w:rFonts w:ascii="標楷體" w:eastAsia="標楷體" w:hAnsi="標楷體" w:hint="eastAsia"/>
      </w:rPr>
      <w:t>6-2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A6049" w14:textId="23B1B82C" w:rsidR="00FF035B" w:rsidRDefault="00B43A91" w:rsidP="000973CB">
    <w:pPr>
      <w:pStyle w:val="a5"/>
      <w:ind w:right="360" w:firstLine="360"/>
      <w:jc w:val="center"/>
    </w:pPr>
    <w:r>
      <w:rPr>
        <w:rFonts w:ascii="標楷體" w:eastAsia="標楷體" w:hAnsi="標楷體" w:hint="eastAsia"/>
      </w:rPr>
      <w:t>6-3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FBF89" w14:textId="4D1B5AEF" w:rsidR="00B43A91" w:rsidRPr="00FB38BA" w:rsidRDefault="00B43A91" w:rsidP="00B43A91">
    <w:pPr>
      <w:pStyle w:val="a5"/>
      <w:jc w:val="center"/>
      <w:rPr>
        <w:rFonts w:ascii="標楷體" w:eastAsia="標楷體" w:hAnsi="標楷體"/>
      </w:rPr>
    </w:pPr>
    <w:r w:rsidRPr="00FB38BA">
      <w:rPr>
        <w:rFonts w:ascii="標楷體" w:eastAsia="標楷體" w:hAnsi="標楷體" w:hint="eastAsia"/>
      </w:rPr>
      <w:t>6-1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2F491" w14:textId="77777777" w:rsidR="005E3008" w:rsidRDefault="005E3008">
      <w:r>
        <w:separator/>
      </w:r>
    </w:p>
  </w:footnote>
  <w:footnote w:type="continuationSeparator" w:id="0">
    <w:p w14:paraId="76289F9B" w14:textId="77777777" w:rsidR="005E3008" w:rsidRDefault="005E3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ED2A" w14:textId="4E0A2554" w:rsidR="00172E2E" w:rsidRPr="005C59EE" w:rsidRDefault="00B43A91" w:rsidP="00B43A91">
    <w:pPr>
      <w:pStyle w:val="a3"/>
      <w:jc w:val="center"/>
      <w:rPr>
        <w:rFonts w:ascii="標楷體" w:eastAsia="標楷體" w:hAnsi="標楷體"/>
        <w:b/>
        <w:bCs/>
        <w:sz w:val="36"/>
        <w:szCs w:val="36"/>
      </w:rPr>
    </w:pPr>
    <w:r w:rsidRPr="005C59EE">
      <w:rPr>
        <w:rFonts w:ascii="標楷體" w:eastAsia="標楷體" w:hAnsi="標楷體" w:hint="eastAsia"/>
        <w:b/>
        <w:bCs/>
        <w:sz w:val="36"/>
        <w:szCs w:val="36"/>
        <w:u w:val="single"/>
      </w:rPr>
      <w:t>中華民國113年度中央政府總決算各主管機關歲入來源別科目決算審定數綜計表</w:t>
    </w:r>
    <w:r w:rsidRPr="005C59EE">
      <w:rPr>
        <w:rFonts w:ascii="標楷體" w:eastAsia="標楷體" w:hAnsi="標楷體" w:hint="eastAsia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1781F" w14:textId="218E47C2" w:rsidR="00172E2E" w:rsidRPr="005C59EE" w:rsidRDefault="00172E2E" w:rsidP="00172E2E">
    <w:pPr>
      <w:pStyle w:val="a3"/>
      <w:jc w:val="center"/>
      <w:rPr>
        <w:rFonts w:ascii="標楷體" w:eastAsia="標楷體" w:hAnsi="標楷體"/>
        <w:b/>
        <w:bCs/>
        <w:sz w:val="36"/>
        <w:szCs w:val="36"/>
      </w:rPr>
    </w:pPr>
    <w:r w:rsidRPr="005C59EE">
      <w:rPr>
        <w:rFonts w:ascii="標楷體" w:eastAsia="標楷體" w:hAnsi="標楷體" w:hint="eastAsia"/>
        <w:b/>
        <w:bCs/>
        <w:sz w:val="36"/>
        <w:szCs w:val="36"/>
        <w:u w:val="single"/>
      </w:rPr>
      <w:t>中華民國</w:t>
    </w:r>
    <w:r w:rsidR="00B43A91" w:rsidRPr="005C59EE">
      <w:rPr>
        <w:rFonts w:ascii="標楷體" w:eastAsia="標楷體" w:hAnsi="標楷體" w:hint="eastAsia"/>
        <w:b/>
        <w:bCs/>
        <w:sz w:val="36"/>
        <w:szCs w:val="36"/>
        <w:u w:val="single"/>
      </w:rPr>
      <w:t>113</w:t>
    </w:r>
    <w:r w:rsidRPr="005C59EE">
      <w:rPr>
        <w:rFonts w:ascii="標楷體" w:eastAsia="標楷體" w:hAnsi="標楷體" w:hint="eastAsia"/>
        <w:b/>
        <w:bCs/>
        <w:sz w:val="36"/>
        <w:szCs w:val="36"/>
        <w:u w:val="single"/>
      </w:rPr>
      <w:t>年度中央政府總決算各主管機關歲入來源別科目決算審定數綜計表</w:t>
    </w:r>
    <w:r w:rsidR="00F5585C" w:rsidRPr="005C59EE">
      <w:rPr>
        <w:rFonts w:ascii="標楷體" w:eastAsia="標楷體" w:hAnsi="標楷體" w:hint="eastAsia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EB64C" w14:textId="37265E4D" w:rsidR="00172E2E" w:rsidRPr="005C667E" w:rsidRDefault="00172E2E" w:rsidP="00172E2E">
    <w:pPr>
      <w:pStyle w:val="a3"/>
      <w:jc w:val="center"/>
      <w:rPr>
        <w:rFonts w:ascii="標楷體" w:eastAsia="標楷體" w:hAnsi="標楷體"/>
        <w:b/>
        <w:bCs/>
        <w:sz w:val="36"/>
        <w:szCs w:val="36"/>
      </w:rPr>
    </w:pPr>
    <w:r w:rsidRPr="005C667E">
      <w:rPr>
        <w:rFonts w:ascii="標楷體" w:eastAsia="標楷體" w:hAnsi="標楷體" w:hint="eastAsia"/>
        <w:b/>
        <w:bCs/>
        <w:sz w:val="36"/>
        <w:szCs w:val="36"/>
        <w:u w:val="single"/>
      </w:rPr>
      <w:t>中華民國</w:t>
    </w:r>
    <w:r w:rsidR="00B43A91" w:rsidRPr="005C667E">
      <w:rPr>
        <w:rFonts w:ascii="標楷體" w:eastAsia="標楷體" w:hAnsi="標楷體" w:hint="eastAsia"/>
        <w:b/>
        <w:bCs/>
        <w:sz w:val="36"/>
        <w:szCs w:val="36"/>
        <w:u w:val="single"/>
      </w:rPr>
      <w:t>113</w:t>
    </w:r>
    <w:r w:rsidRPr="005C667E">
      <w:rPr>
        <w:rFonts w:ascii="標楷體" w:eastAsia="標楷體" w:hAnsi="標楷體" w:hint="eastAsia"/>
        <w:b/>
        <w:bCs/>
        <w:sz w:val="36"/>
        <w:szCs w:val="36"/>
        <w:u w:val="single"/>
      </w:rPr>
      <w:t>年度中央政府總決算各主管機關歲入來源別科目決算審定數綜計表</w:t>
    </w:r>
  </w:p>
  <w:p w14:paraId="7D14524E" w14:textId="77777777" w:rsidR="00172E2E" w:rsidRPr="00172E2E" w:rsidRDefault="00172E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\\fs2\51__AP\系統開發科\111年8月29日後系統開發科新的資料夾(之後資料請都放在這邊)\01-開發類(放置本科各類開發專案)\01-自行開發專案\中央政府總決算審核編報系統(總決算部分)\111\增修功能\暫時工作區\myyang\各主管機關歲入來源別科目決算審定數綜計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008"/>
    <w:rsid w:val="00011ED9"/>
    <w:rsid w:val="00012AA1"/>
    <w:rsid w:val="00030A62"/>
    <w:rsid w:val="00037D32"/>
    <w:rsid w:val="00040276"/>
    <w:rsid w:val="0004052A"/>
    <w:rsid w:val="00041A25"/>
    <w:rsid w:val="00042290"/>
    <w:rsid w:val="00050592"/>
    <w:rsid w:val="00057A5D"/>
    <w:rsid w:val="00061A38"/>
    <w:rsid w:val="000645D0"/>
    <w:rsid w:val="00065A6D"/>
    <w:rsid w:val="000673E7"/>
    <w:rsid w:val="00067532"/>
    <w:rsid w:val="00070FFF"/>
    <w:rsid w:val="00091DBF"/>
    <w:rsid w:val="00091E4F"/>
    <w:rsid w:val="00096AB8"/>
    <w:rsid w:val="0009739A"/>
    <w:rsid w:val="000973CB"/>
    <w:rsid w:val="00097770"/>
    <w:rsid w:val="00097885"/>
    <w:rsid w:val="000A0F5C"/>
    <w:rsid w:val="000A1D94"/>
    <w:rsid w:val="000A4417"/>
    <w:rsid w:val="000B0ABA"/>
    <w:rsid w:val="000B0E44"/>
    <w:rsid w:val="000B451E"/>
    <w:rsid w:val="000C1AE5"/>
    <w:rsid w:val="000C3FE4"/>
    <w:rsid w:val="000C76BB"/>
    <w:rsid w:val="000E033F"/>
    <w:rsid w:val="000E1389"/>
    <w:rsid w:val="000E1AF8"/>
    <w:rsid w:val="000E7A4F"/>
    <w:rsid w:val="000F799A"/>
    <w:rsid w:val="001019E2"/>
    <w:rsid w:val="00105A02"/>
    <w:rsid w:val="0011008E"/>
    <w:rsid w:val="00112E65"/>
    <w:rsid w:val="00113C64"/>
    <w:rsid w:val="0012478E"/>
    <w:rsid w:val="00125065"/>
    <w:rsid w:val="00133287"/>
    <w:rsid w:val="00135B2A"/>
    <w:rsid w:val="001426C8"/>
    <w:rsid w:val="00143E27"/>
    <w:rsid w:val="001448B9"/>
    <w:rsid w:val="00150BF5"/>
    <w:rsid w:val="00162CDE"/>
    <w:rsid w:val="00163616"/>
    <w:rsid w:val="00164C69"/>
    <w:rsid w:val="00166324"/>
    <w:rsid w:val="00170E15"/>
    <w:rsid w:val="001722F4"/>
    <w:rsid w:val="00172E2E"/>
    <w:rsid w:val="00177AF9"/>
    <w:rsid w:val="001810C8"/>
    <w:rsid w:val="001878B4"/>
    <w:rsid w:val="0019177A"/>
    <w:rsid w:val="00195CE6"/>
    <w:rsid w:val="001A12FB"/>
    <w:rsid w:val="001A33A8"/>
    <w:rsid w:val="001A33AF"/>
    <w:rsid w:val="001A3CDE"/>
    <w:rsid w:val="001B1A9D"/>
    <w:rsid w:val="001B393E"/>
    <w:rsid w:val="001B684E"/>
    <w:rsid w:val="001B6A55"/>
    <w:rsid w:val="001D1DFD"/>
    <w:rsid w:val="001D2402"/>
    <w:rsid w:val="001E47D9"/>
    <w:rsid w:val="001F1605"/>
    <w:rsid w:val="001F2258"/>
    <w:rsid w:val="001F402A"/>
    <w:rsid w:val="001F58CF"/>
    <w:rsid w:val="00200BFA"/>
    <w:rsid w:val="00202CB2"/>
    <w:rsid w:val="002049B6"/>
    <w:rsid w:val="00206FE6"/>
    <w:rsid w:val="0020713F"/>
    <w:rsid w:val="002075D6"/>
    <w:rsid w:val="00214AA0"/>
    <w:rsid w:val="00226B30"/>
    <w:rsid w:val="0023152E"/>
    <w:rsid w:val="002317B3"/>
    <w:rsid w:val="00233AB1"/>
    <w:rsid w:val="00237091"/>
    <w:rsid w:val="002400AB"/>
    <w:rsid w:val="00244302"/>
    <w:rsid w:val="00245CBC"/>
    <w:rsid w:val="00253573"/>
    <w:rsid w:val="00253686"/>
    <w:rsid w:val="00262F3A"/>
    <w:rsid w:val="002750F0"/>
    <w:rsid w:val="00277F86"/>
    <w:rsid w:val="00280D0C"/>
    <w:rsid w:val="0028217B"/>
    <w:rsid w:val="00284A1E"/>
    <w:rsid w:val="0029080D"/>
    <w:rsid w:val="00294D1B"/>
    <w:rsid w:val="002A4C35"/>
    <w:rsid w:val="002A7B20"/>
    <w:rsid w:val="002B070D"/>
    <w:rsid w:val="002B24E4"/>
    <w:rsid w:val="002B267B"/>
    <w:rsid w:val="002B35CC"/>
    <w:rsid w:val="002B4256"/>
    <w:rsid w:val="002B56E2"/>
    <w:rsid w:val="002B7E12"/>
    <w:rsid w:val="002C2F62"/>
    <w:rsid w:val="002C54EC"/>
    <w:rsid w:val="002D523E"/>
    <w:rsid w:val="002D73FB"/>
    <w:rsid w:val="002F3253"/>
    <w:rsid w:val="002F444C"/>
    <w:rsid w:val="0030397B"/>
    <w:rsid w:val="00304B53"/>
    <w:rsid w:val="00305A1D"/>
    <w:rsid w:val="00311901"/>
    <w:rsid w:val="00314FDB"/>
    <w:rsid w:val="00326C4F"/>
    <w:rsid w:val="003277D9"/>
    <w:rsid w:val="00340FF2"/>
    <w:rsid w:val="00341698"/>
    <w:rsid w:val="00345A2A"/>
    <w:rsid w:val="00353111"/>
    <w:rsid w:val="00354BC4"/>
    <w:rsid w:val="003552FB"/>
    <w:rsid w:val="00355FA5"/>
    <w:rsid w:val="00356D3E"/>
    <w:rsid w:val="00363FE8"/>
    <w:rsid w:val="0036723D"/>
    <w:rsid w:val="00371378"/>
    <w:rsid w:val="00375032"/>
    <w:rsid w:val="00383AC0"/>
    <w:rsid w:val="00386BA2"/>
    <w:rsid w:val="0039095A"/>
    <w:rsid w:val="00395EDF"/>
    <w:rsid w:val="003A0434"/>
    <w:rsid w:val="003A495B"/>
    <w:rsid w:val="003B402F"/>
    <w:rsid w:val="003B652E"/>
    <w:rsid w:val="003C1E6B"/>
    <w:rsid w:val="003C235A"/>
    <w:rsid w:val="003C6F68"/>
    <w:rsid w:val="003D5790"/>
    <w:rsid w:val="003D6C3F"/>
    <w:rsid w:val="003E0A76"/>
    <w:rsid w:val="003E3991"/>
    <w:rsid w:val="003E4351"/>
    <w:rsid w:val="003F2D6B"/>
    <w:rsid w:val="00405BBE"/>
    <w:rsid w:val="00412358"/>
    <w:rsid w:val="0041314D"/>
    <w:rsid w:val="00415E06"/>
    <w:rsid w:val="00421485"/>
    <w:rsid w:val="00427419"/>
    <w:rsid w:val="00441655"/>
    <w:rsid w:val="00450146"/>
    <w:rsid w:val="004533A0"/>
    <w:rsid w:val="00460436"/>
    <w:rsid w:val="00462A1C"/>
    <w:rsid w:val="00466D60"/>
    <w:rsid w:val="00472822"/>
    <w:rsid w:val="00474094"/>
    <w:rsid w:val="0047618F"/>
    <w:rsid w:val="00477129"/>
    <w:rsid w:val="004807BC"/>
    <w:rsid w:val="00481D92"/>
    <w:rsid w:val="004848F6"/>
    <w:rsid w:val="00486559"/>
    <w:rsid w:val="004A505A"/>
    <w:rsid w:val="004B1B55"/>
    <w:rsid w:val="004B32F5"/>
    <w:rsid w:val="004D260E"/>
    <w:rsid w:val="004D70BA"/>
    <w:rsid w:val="004D7426"/>
    <w:rsid w:val="004E08A6"/>
    <w:rsid w:val="004E0BF6"/>
    <w:rsid w:val="004E206A"/>
    <w:rsid w:val="004E2604"/>
    <w:rsid w:val="004E5CEA"/>
    <w:rsid w:val="004E7AD4"/>
    <w:rsid w:val="004F00B9"/>
    <w:rsid w:val="004F14D4"/>
    <w:rsid w:val="004F1AEC"/>
    <w:rsid w:val="005015C6"/>
    <w:rsid w:val="005059BE"/>
    <w:rsid w:val="0051061E"/>
    <w:rsid w:val="00513A40"/>
    <w:rsid w:val="00513DA0"/>
    <w:rsid w:val="00524652"/>
    <w:rsid w:val="00525015"/>
    <w:rsid w:val="0052522E"/>
    <w:rsid w:val="005325F4"/>
    <w:rsid w:val="00532608"/>
    <w:rsid w:val="00533AE8"/>
    <w:rsid w:val="00550733"/>
    <w:rsid w:val="005563F9"/>
    <w:rsid w:val="00560239"/>
    <w:rsid w:val="00560AC2"/>
    <w:rsid w:val="00565ED3"/>
    <w:rsid w:val="00570442"/>
    <w:rsid w:val="00571183"/>
    <w:rsid w:val="00571C09"/>
    <w:rsid w:val="00573760"/>
    <w:rsid w:val="00574A2E"/>
    <w:rsid w:val="00576D11"/>
    <w:rsid w:val="0058080A"/>
    <w:rsid w:val="0058139F"/>
    <w:rsid w:val="005864C9"/>
    <w:rsid w:val="0058692E"/>
    <w:rsid w:val="00587DBF"/>
    <w:rsid w:val="005909B1"/>
    <w:rsid w:val="005914A1"/>
    <w:rsid w:val="005A067B"/>
    <w:rsid w:val="005B4B67"/>
    <w:rsid w:val="005B51C0"/>
    <w:rsid w:val="005C0402"/>
    <w:rsid w:val="005C59EE"/>
    <w:rsid w:val="005C667E"/>
    <w:rsid w:val="005C725F"/>
    <w:rsid w:val="005D0632"/>
    <w:rsid w:val="005D209A"/>
    <w:rsid w:val="005D6F2D"/>
    <w:rsid w:val="005D6FB5"/>
    <w:rsid w:val="005E3008"/>
    <w:rsid w:val="005E63EE"/>
    <w:rsid w:val="005F4A50"/>
    <w:rsid w:val="005F7327"/>
    <w:rsid w:val="005F7401"/>
    <w:rsid w:val="006002BD"/>
    <w:rsid w:val="006047DA"/>
    <w:rsid w:val="00605E95"/>
    <w:rsid w:val="006250E6"/>
    <w:rsid w:val="00633514"/>
    <w:rsid w:val="006349E4"/>
    <w:rsid w:val="006355BA"/>
    <w:rsid w:val="00645056"/>
    <w:rsid w:val="006617EA"/>
    <w:rsid w:val="00662ADD"/>
    <w:rsid w:val="0066509C"/>
    <w:rsid w:val="00672F43"/>
    <w:rsid w:val="006738A3"/>
    <w:rsid w:val="006779FF"/>
    <w:rsid w:val="00682927"/>
    <w:rsid w:val="00682D1F"/>
    <w:rsid w:val="00684DCB"/>
    <w:rsid w:val="006A1256"/>
    <w:rsid w:val="006A18E1"/>
    <w:rsid w:val="006A2A9B"/>
    <w:rsid w:val="006A59FA"/>
    <w:rsid w:val="006B49E3"/>
    <w:rsid w:val="006C6810"/>
    <w:rsid w:val="006C6872"/>
    <w:rsid w:val="006C77B9"/>
    <w:rsid w:val="006D75E7"/>
    <w:rsid w:val="006D7B23"/>
    <w:rsid w:val="006E00A6"/>
    <w:rsid w:val="006F56FB"/>
    <w:rsid w:val="006F71EE"/>
    <w:rsid w:val="0070263C"/>
    <w:rsid w:val="00711225"/>
    <w:rsid w:val="00711DC3"/>
    <w:rsid w:val="00712831"/>
    <w:rsid w:val="00716191"/>
    <w:rsid w:val="00721C1A"/>
    <w:rsid w:val="00722FCE"/>
    <w:rsid w:val="00723D2B"/>
    <w:rsid w:val="00724B4C"/>
    <w:rsid w:val="007532BE"/>
    <w:rsid w:val="0075392E"/>
    <w:rsid w:val="00761C5A"/>
    <w:rsid w:val="0076701B"/>
    <w:rsid w:val="007723E5"/>
    <w:rsid w:val="00780309"/>
    <w:rsid w:val="007817EE"/>
    <w:rsid w:val="00781D02"/>
    <w:rsid w:val="00785AF6"/>
    <w:rsid w:val="00796570"/>
    <w:rsid w:val="007965DA"/>
    <w:rsid w:val="00797D58"/>
    <w:rsid w:val="007A0EB6"/>
    <w:rsid w:val="007A40A5"/>
    <w:rsid w:val="007A4B57"/>
    <w:rsid w:val="007B654F"/>
    <w:rsid w:val="007C55EE"/>
    <w:rsid w:val="007D03C1"/>
    <w:rsid w:val="007D2310"/>
    <w:rsid w:val="007F0E87"/>
    <w:rsid w:val="007F6363"/>
    <w:rsid w:val="007F7603"/>
    <w:rsid w:val="0082286A"/>
    <w:rsid w:val="00822ADC"/>
    <w:rsid w:val="00833797"/>
    <w:rsid w:val="00833D31"/>
    <w:rsid w:val="00834EBF"/>
    <w:rsid w:val="0083635C"/>
    <w:rsid w:val="008408AC"/>
    <w:rsid w:val="008477C3"/>
    <w:rsid w:val="008552E1"/>
    <w:rsid w:val="0085762D"/>
    <w:rsid w:val="00862C5E"/>
    <w:rsid w:val="00865ECD"/>
    <w:rsid w:val="00865FB8"/>
    <w:rsid w:val="0087039C"/>
    <w:rsid w:val="00873EEE"/>
    <w:rsid w:val="00875625"/>
    <w:rsid w:val="008777FC"/>
    <w:rsid w:val="00882340"/>
    <w:rsid w:val="008851E5"/>
    <w:rsid w:val="00886A55"/>
    <w:rsid w:val="008926EA"/>
    <w:rsid w:val="00896447"/>
    <w:rsid w:val="008A728D"/>
    <w:rsid w:val="008C433E"/>
    <w:rsid w:val="008D0285"/>
    <w:rsid w:val="008D3132"/>
    <w:rsid w:val="008D3346"/>
    <w:rsid w:val="008D3EE6"/>
    <w:rsid w:val="008D6727"/>
    <w:rsid w:val="008E5AF7"/>
    <w:rsid w:val="008F02AF"/>
    <w:rsid w:val="008F1206"/>
    <w:rsid w:val="008F67B1"/>
    <w:rsid w:val="00902DB3"/>
    <w:rsid w:val="00904D84"/>
    <w:rsid w:val="00913E0E"/>
    <w:rsid w:val="0091460F"/>
    <w:rsid w:val="0092143D"/>
    <w:rsid w:val="00922BC5"/>
    <w:rsid w:val="00922DC3"/>
    <w:rsid w:val="00925ED4"/>
    <w:rsid w:val="009360B5"/>
    <w:rsid w:val="009430B5"/>
    <w:rsid w:val="00951841"/>
    <w:rsid w:val="00952874"/>
    <w:rsid w:val="009547C4"/>
    <w:rsid w:val="009606A5"/>
    <w:rsid w:val="009658C4"/>
    <w:rsid w:val="00971936"/>
    <w:rsid w:val="009736E4"/>
    <w:rsid w:val="00973F68"/>
    <w:rsid w:val="00977CE0"/>
    <w:rsid w:val="00986078"/>
    <w:rsid w:val="00987081"/>
    <w:rsid w:val="00991310"/>
    <w:rsid w:val="009946FD"/>
    <w:rsid w:val="009A5026"/>
    <w:rsid w:val="009A5A48"/>
    <w:rsid w:val="009B09B7"/>
    <w:rsid w:val="009B6372"/>
    <w:rsid w:val="009B6D71"/>
    <w:rsid w:val="009C01CE"/>
    <w:rsid w:val="009C416E"/>
    <w:rsid w:val="009C6B16"/>
    <w:rsid w:val="009D69F7"/>
    <w:rsid w:val="009E150E"/>
    <w:rsid w:val="009E2096"/>
    <w:rsid w:val="009E4238"/>
    <w:rsid w:val="009E4377"/>
    <w:rsid w:val="009E5734"/>
    <w:rsid w:val="009F00ED"/>
    <w:rsid w:val="009F1290"/>
    <w:rsid w:val="009F34BF"/>
    <w:rsid w:val="009F6830"/>
    <w:rsid w:val="00A112FB"/>
    <w:rsid w:val="00A1426D"/>
    <w:rsid w:val="00A2467C"/>
    <w:rsid w:val="00A251CD"/>
    <w:rsid w:val="00A26434"/>
    <w:rsid w:val="00A278A0"/>
    <w:rsid w:val="00A35B87"/>
    <w:rsid w:val="00A45F87"/>
    <w:rsid w:val="00A4643B"/>
    <w:rsid w:val="00A46B9C"/>
    <w:rsid w:val="00A4725C"/>
    <w:rsid w:val="00A477A4"/>
    <w:rsid w:val="00A57BD1"/>
    <w:rsid w:val="00A66529"/>
    <w:rsid w:val="00A75DF9"/>
    <w:rsid w:val="00A778AF"/>
    <w:rsid w:val="00A83825"/>
    <w:rsid w:val="00AB28D1"/>
    <w:rsid w:val="00AB2C52"/>
    <w:rsid w:val="00AB4216"/>
    <w:rsid w:val="00AB48C7"/>
    <w:rsid w:val="00AB6B6C"/>
    <w:rsid w:val="00AC482F"/>
    <w:rsid w:val="00AC55BF"/>
    <w:rsid w:val="00AC6717"/>
    <w:rsid w:val="00AC6BEA"/>
    <w:rsid w:val="00AC6C28"/>
    <w:rsid w:val="00AC6EA3"/>
    <w:rsid w:val="00AD29CD"/>
    <w:rsid w:val="00AD2FBB"/>
    <w:rsid w:val="00AD74C3"/>
    <w:rsid w:val="00AE1B3E"/>
    <w:rsid w:val="00AE50DE"/>
    <w:rsid w:val="00B01440"/>
    <w:rsid w:val="00B02925"/>
    <w:rsid w:val="00B07B5D"/>
    <w:rsid w:val="00B12D60"/>
    <w:rsid w:val="00B136BA"/>
    <w:rsid w:val="00B305E6"/>
    <w:rsid w:val="00B32778"/>
    <w:rsid w:val="00B37096"/>
    <w:rsid w:val="00B42F5F"/>
    <w:rsid w:val="00B4380C"/>
    <w:rsid w:val="00B43A91"/>
    <w:rsid w:val="00B43DCC"/>
    <w:rsid w:val="00B45C4A"/>
    <w:rsid w:val="00B50871"/>
    <w:rsid w:val="00B50B9A"/>
    <w:rsid w:val="00B53DA9"/>
    <w:rsid w:val="00B56791"/>
    <w:rsid w:val="00B57A97"/>
    <w:rsid w:val="00B63917"/>
    <w:rsid w:val="00B7135E"/>
    <w:rsid w:val="00B71B75"/>
    <w:rsid w:val="00B8247B"/>
    <w:rsid w:val="00B828E7"/>
    <w:rsid w:val="00B87C6A"/>
    <w:rsid w:val="00B92321"/>
    <w:rsid w:val="00B95364"/>
    <w:rsid w:val="00B972A1"/>
    <w:rsid w:val="00B97A87"/>
    <w:rsid w:val="00BA7040"/>
    <w:rsid w:val="00BA79FE"/>
    <w:rsid w:val="00BB00CF"/>
    <w:rsid w:val="00BB1337"/>
    <w:rsid w:val="00BB2A26"/>
    <w:rsid w:val="00BB7E2D"/>
    <w:rsid w:val="00BC6D34"/>
    <w:rsid w:val="00BC7E01"/>
    <w:rsid w:val="00BD0094"/>
    <w:rsid w:val="00BD1E96"/>
    <w:rsid w:val="00BD4EAE"/>
    <w:rsid w:val="00BD666F"/>
    <w:rsid w:val="00BE2C77"/>
    <w:rsid w:val="00BE4D60"/>
    <w:rsid w:val="00BF2B1D"/>
    <w:rsid w:val="00BF64AB"/>
    <w:rsid w:val="00C00490"/>
    <w:rsid w:val="00C14C55"/>
    <w:rsid w:val="00C23DB6"/>
    <w:rsid w:val="00C24326"/>
    <w:rsid w:val="00C2522A"/>
    <w:rsid w:val="00C25732"/>
    <w:rsid w:val="00C306E1"/>
    <w:rsid w:val="00C30C75"/>
    <w:rsid w:val="00C33982"/>
    <w:rsid w:val="00C35763"/>
    <w:rsid w:val="00C36418"/>
    <w:rsid w:val="00C369D3"/>
    <w:rsid w:val="00C41E93"/>
    <w:rsid w:val="00C43A3C"/>
    <w:rsid w:val="00C46DD7"/>
    <w:rsid w:val="00C50578"/>
    <w:rsid w:val="00C531D3"/>
    <w:rsid w:val="00C54CD6"/>
    <w:rsid w:val="00C6242E"/>
    <w:rsid w:val="00C6624A"/>
    <w:rsid w:val="00C663E5"/>
    <w:rsid w:val="00C66FA6"/>
    <w:rsid w:val="00C826BE"/>
    <w:rsid w:val="00C82825"/>
    <w:rsid w:val="00C90E90"/>
    <w:rsid w:val="00C92809"/>
    <w:rsid w:val="00C947B3"/>
    <w:rsid w:val="00CA2EB1"/>
    <w:rsid w:val="00CA387C"/>
    <w:rsid w:val="00CB5DAF"/>
    <w:rsid w:val="00CB5F2D"/>
    <w:rsid w:val="00CB61E4"/>
    <w:rsid w:val="00CC4829"/>
    <w:rsid w:val="00CD16EA"/>
    <w:rsid w:val="00CE06A2"/>
    <w:rsid w:val="00CE23E7"/>
    <w:rsid w:val="00CE69CA"/>
    <w:rsid w:val="00CE79B4"/>
    <w:rsid w:val="00CF1913"/>
    <w:rsid w:val="00D02160"/>
    <w:rsid w:val="00D1207C"/>
    <w:rsid w:val="00D12190"/>
    <w:rsid w:val="00D15A9F"/>
    <w:rsid w:val="00D17CDE"/>
    <w:rsid w:val="00D21477"/>
    <w:rsid w:val="00D30C90"/>
    <w:rsid w:val="00D457A9"/>
    <w:rsid w:val="00D6120E"/>
    <w:rsid w:val="00D61D63"/>
    <w:rsid w:val="00D622D0"/>
    <w:rsid w:val="00D62A1C"/>
    <w:rsid w:val="00D62ECC"/>
    <w:rsid w:val="00D63BE5"/>
    <w:rsid w:val="00D65288"/>
    <w:rsid w:val="00D674E9"/>
    <w:rsid w:val="00D83CEB"/>
    <w:rsid w:val="00D84687"/>
    <w:rsid w:val="00DA4CAC"/>
    <w:rsid w:val="00DA63C3"/>
    <w:rsid w:val="00DB1143"/>
    <w:rsid w:val="00DB6FB8"/>
    <w:rsid w:val="00DC20FA"/>
    <w:rsid w:val="00DC2BA7"/>
    <w:rsid w:val="00DC609B"/>
    <w:rsid w:val="00DD014A"/>
    <w:rsid w:val="00DD059B"/>
    <w:rsid w:val="00DD11CF"/>
    <w:rsid w:val="00DD42A6"/>
    <w:rsid w:val="00DD7026"/>
    <w:rsid w:val="00DE2B8A"/>
    <w:rsid w:val="00DE3186"/>
    <w:rsid w:val="00DF00C6"/>
    <w:rsid w:val="00DF2951"/>
    <w:rsid w:val="00DF45E9"/>
    <w:rsid w:val="00DF4634"/>
    <w:rsid w:val="00E03374"/>
    <w:rsid w:val="00E0420C"/>
    <w:rsid w:val="00E10F9A"/>
    <w:rsid w:val="00E3029B"/>
    <w:rsid w:val="00E33BD1"/>
    <w:rsid w:val="00E350AD"/>
    <w:rsid w:val="00E45A7C"/>
    <w:rsid w:val="00E45AF5"/>
    <w:rsid w:val="00E47C4D"/>
    <w:rsid w:val="00E50050"/>
    <w:rsid w:val="00E51E8F"/>
    <w:rsid w:val="00E52DD0"/>
    <w:rsid w:val="00E52ED1"/>
    <w:rsid w:val="00E53F97"/>
    <w:rsid w:val="00E544B1"/>
    <w:rsid w:val="00E54BE7"/>
    <w:rsid w:val="00E62F99"/>
    <w:rsid w:val="00E71EFB"/>
    <w:rsid w:val="00E759B3"/>
    <w:rsid w:val="00E76EB5"/>
    <w:rsid w:val="00E77246"/>
    <w:rsid w:val="00E830F8"/>
    <w:rsid w:val="00E83BFB"/>
    <w:rsid w:val="00EA2AC5"/>
    <w:rsid w:val="00EB1B6B"/>
    <w:rsid w:val="00EB4430"/>
    <w:rsid w:val="00EB6D0E"/>
    <w:rsid w:val="00EC0008"/>
    <w:rsid w:val="00EC01C3"/>
    <w:rsid w:val="00EC5BD6"/>
    <w:rsid w:val="00EC67E3"/>
    <w:rsid w:val="00EC68EE"/>
    <w:rsid w:val="00ED0418"/>
    <w:rsid w:val="00ED46B8"/>
    <w:rsid w:val="00ED7D47"/>
    <w:rsid w:val="00ED7E23"/>
    <w:rsid w:val="00EE4F9D"/>
    <w:rsid w:val="00F05AF4"/>
    <w:rsid w:val="00F11769"/>
    <w:rsid w:val="00F12165"/>
    <w:rsid w:val="00F17C47"/>
    <w:rsid w:val="00F22F65"/>
    <w:rsid w:val="00F2510F"/>
    <w:rsid w:val="00F33BA0"/>
    <w:rsid w:val="00F36069"/>
    <w:rsid w:val="00F5310A"/>
    <w:rsid w:val="00F540A1"/>
    <w:rsid w:val="00F5585C"/>
    <w:rsid w:val="00F57443"/>
    <w:rsid w:val="00F64D3F"/>
    <w:rsid w:val="00F653A4"/>
    <w:rsid w:val="00F73D17"/>
    <w:rsid w:val="00F75881"/>
    <w:rsid w:val="00F80CFC"/>
    <w:rsid w:val="00F81650"/>
    <w:rsid w:val="00F849C2"/>
    <w:rsid w:val="00F84FE4"/>
    <w:rsid w:val="00F85DEA"/>
    <w:rsid w:val="00F97BB4"/>
    <w:rsid w:val="00FA70C6"/>
    <w:rsid w:val="00FB38BA"/>
    <w:rsid w:val="00FB3F14"/>
    <w:rsid w:val="00FB45C1"/>
    <w:rsid w:val="00FB6285"/>
    <w:rsid w:val="00FB7087"/>
    <w:rsid w:val="00FD34E2"/>
    <w:rsid w:val="00FE7647"/>
    <w:rsid w:val="00FF035B"/>
    <w:rsid w:val="00FF1524"/>
    <w:rsid w:val="00FF475D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35F799B8"/>
  <w15:chartTrackingRefBased/>
  <w15:docId w15:val="{8B53DC38-5255-4785-9D33-23BF19AAD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2F9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2F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rsid w:val="00E62F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62F9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62F99"/>
  </w:style>
  <w:style w:type="paragraph" w:customStyle="1" w:styleId="-">
    <w:name w:val="欄-項目符號"/>
    <w:basedOn w:val="a3"/>
    <w:rsid w:val="00E62F9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62F99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 字元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table" w:styleId="afb">
    <w:name w:val="Table Grid"/>
    <w:basedOn w:val="a1"/>
    <w:uiPriority w:val="59"/>
    <w:rsid w:val="00987081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a4">
    <w:name w:val="頁首 字元"/>
    <w:link w:val="a3"/>
    <w:uiPriority w:val="99"/>
    <w:rsid w:val="00172E2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I4Z2BiAMLPz&#21508;&#20027;&#31649;&#27231;&#38364;&#27506;&#20837;&#20358;&#28304;&#21029;&#31185;&#30446;&#27770;&#31639;&#23529;&#23450;&#25976;&#32156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33E35-3030-4006-8F44-7345498C3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(x86)\NAO\Report\I4Z2BiAMLPz各主管機關歲入來源別科目決算審定數綜計表A3.dot</Template>
  <TotalTime>215</TotalTime>
  <Pages>3</Pages>
  <Words>927</Words>
  <Characters>2463</Characters>
  <Application>Microsoft Office Word</Application>
  <DocSecurity>0</DocSecurity>
  <Lines>20</Lines>
  <Paragraphs>6</Paragraphs>
  <ScaleCrop>false</ScaleCrop>
  <Company>nao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徐承軒</dc:creator>
  <cp:keywords/>
  <cp:lastModifiedBy>羿每 陳</cp:lastModifiedBy>
  <cp:revision>6</cp:revision>
  <cp:lastPrinted>2025-06-16T02:58:00Z</cp:lastPrinted>
  <dcterms:created xsi:type="dcterms:W3CDTF">2025-06-16T00:52:00Z</dcterms:created>
  <dcterms:modified xsi:type="dcterms:W3CDTF">2025-06-27T08:04:00Z</dcterms:modified>
</cp:coreProperties>
</file>