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569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9"/>
        <w:gridCol w:w="261"/>
        <w:gridCol w:w="356"/>
        <w:gridCol w:w="282"/>
        <w:gridCol w:w="2100"/>
        <w:gridCol w:w="2579"/>
        <w:gridCol w:w="1149"/>
        <w:gridCol w:w="1149"/>
        <w:gridCol w:w="1148"/>
        <w:gridCol w:w="1149"/>
        <w:gridCol w:w="654"/>
        <w:gridCol w:w="139"/>
        <w:gridCol w:w="793"/>
        <w:gridCol w:w="1242"/>
        <w:gridCol w:w="1236"/>
        <w:gridCol w:w="1285"/>
        <w:gridCol w:w="1281"/>
        <w:gridCol w:w="1285"/>
        <w:gridCol w:w="1285"/>
        <w:gridCol w:w="1013"/>
        <w:gridCol w:w="1014"/>
        <w:gridCol w:w="720"/>
      </w:tblGrid>
      <w:tr w:rsidR="00242A21" w14:paraId="53420D9D" w14:textId="77777777" w:rsidTr="008573D7">
        <w:trPr>
          <w:cantSplit/>
          <w:tblHeader/>
        </w:trPr>
        <w:tc>
          <w:tcPr>
            <w:tcW w:w="11276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242A21" w14:paraId="52679C6C" w14:textId="77777777" w:rsidTr="00242A21">
              <w:tc>
                <w:tcPr>
                  <w:tcW w:w="534" w:type="dxa"/>
                  <w:hideMark/>
                </w:tcPr>
                <w:p w14:paraId="6FE56A8C" w14:textId="77777777" w:rsidR="00242A21" w:rsidRDefault="00242A21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4F357F75" w14:textId="77777777" w:rsidR="00242A21" w:rsidRDefault="00242A21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242A21" w14:paraId="51B814D8" w14:textId="77777777" w:rsidTr="00242A21">
              <w:tc>
                <w:tcPr>
                  <w:tcW w:w="534" w:type="dxa"/>
                  <w:hideMark/>
                </w:tcPr>
                <w:p w14:paraId="6BE8AACE" w14:textId="77777777" w:rsidR="00242A21" w:rsidRDefault="00242A21">
                  <w:pPr>
                    <w:snapToGrid w:val="0"/>
                    <w:spacing w:line="200" w:lineRule="atLeas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57ED9D4A" w14:textId="77777777" w:rsidR="00242A21" w:rsidRDefault="00242A21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1E049111" w14:textId="77777777" w:rsidR="00242A21" w:rsidRDefault="00242A21" w:rsidP="00242A21">
            <w:pPr>
              <w:ind w:leftChars="32" w:left="77" w:right="79"/>
              <w:rPr>
                <w:rFonts w:eastAsia="標楷體"/>
                <w:sz w:val="20"/>
              </w:rPr>
            </w:pPr>
          </w:p>
        </w:tc>
        <w:tc>
          <w:tcPr>
            <w:tcW w:w="11289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303DF08D" w14:textId="77777777" w:rsidR="00242A21" w:rsidRDefault="00242A21" w:rsidP="00242A21">
            <w:pPr>
              <w:ind w:leftChars="32" w:left="77" w:right="79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9E1397" w14:paraId="769A0ECE" w14:textId="77777777" w:rsidTr="008573D7">
        <w:trPr>
          <w:cantSplit/>
          <w:tblHeader/>
        </w:trPr>
        <w:tc>
          <w:tcPr>
            <w:tcW w:w="3448" w:type="dxa"/>
            <w:gridSpan w:val="5"/>
            <w:vMerge w:val="restart"/>
            <w:tcBorders>
              <w:left w:val="nil"/>
            </w:tcBorders>
            <w:vAlign w:val="center"/>
          </w:tcPr>
          <w:p w14:paraId="28112950" w14:textId="77777777" w:rsidR="009E1397" w:rsidRDefault="009E139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2579" w:type="dxa"/>
            <w:vMerge w:val="restart"/>
            <w:vAlign w:val="center"/>
          </w:tcPr>
          <w:p w14:paraId="356A9D68" w14:textId="77777777" w:rsidR="009E1397" w:rsidRDefault="009E139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修正內容</w:t>
            </w:r>
          </w:p>
        </w:tc>
        <w:tc>
          <w:tcPr>
            <w:tcW w:w="13791" w:type="dxa"/>
            <w:gridSpan w:val="13"/>
            <w:tcBorders>
              <w:right w:val="single" w:sz="12" w:space="0" w:color="auto"/>
            </w:tcBorders>
          </w:tcPr>
          <w:p w14:paraId="56257339" w14:textId="77777777" w:rsidR="009E1397" w:rsidRDefault="009E139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20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C246BE" w14:textId="77777777" w:rsidR="009E1397" w:rsidRDefault="009E139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應繳回</w:t>
            </w:r>
          </w:p>
          <w:p w14:paraId="3920DC96" w14:textId="77777777" w:rsidR="009E1397" w:rsidRDefault="009E139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國庫數</w:t>
            </w:r>
          </w:p>
        </w:tc>
        <w:tc>
          <w:tcPr>
            <w:tcW w:w="72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3CBB402F" w14:textId="77777777" w:rsidR="009E1397" w:rsidRDefault="009E139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備註</w:t>
            </w:r>
          </w:p>
        </w:tc>
      </w:tr>
      <w:tr w:rsidR="009E1397" w14:paraId="27863D41" w14:textId="77777777" w:rsidTr="008573D7">
        <w:trPr>
          <w:cantSplit/>
          <w:tblHeader/>
        </w:trPr>
        <w:tc>
          <w:tcPr>
            <w:tcW w:w="3448" w:type="dxa"/>
            <w:gridSpan w:val="5"/>
            <w:vMerge/>
            <w:tcBorders>
              <w:left w:val="nil"/>
            </w:tcBorders>
          </w:tcPr>
          <w:p w14:paraId="0F36FCD6" w14:textId="77777777" w:rsidR="009E1397" w:rsidRDefault="009E139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579" w:type="dxa"/>
            <w:vMerge/>
          </w:tcPr>
          <w:p w14:paraId="4B8E44EE" w14:textId="77777777" w:rsidR="009E1397" w:rsidRDefault="009E139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4595" w:type="dxa"/>
            <w:gridSpan w:val="4"/>
          </w:tcPr>
          <w:p w14:paraId="2BF7383A" w14:textId="77777777" w:rsidR="009E1397" w:rsidRDefault="009E139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減免</w:t>
            </w:r>
            <w:r w:rsidR="00FB1BAA" w:rsidRPr="00FB1BAA">
              <w:rPr>
                <w:rFonts w:eastAsia="標楷體" w:hint="eastAsia"/>
                <w:sz w:val="20"/>
              </w:rPr>
              <w:t>（註銷）</w:t>
            </w:r>
            <w:r>
              <w:rPr>
                <w:rFonts w:eastAsia="標楷體" w:hint="eastAsia"/>
                <w:sz w:val="20"/>
              </w:rPr>
              <w:t>數</w:t>
            </w:r>
          </w:p>
        </w:tc>
        <w:tc>
          <w:tcPr>
            <w:tcW w:w="4064" w:type="dxa"/>
            <w:gridSpan w:val="5"/>
          </w:tcPr>
          <w:p w14:paraId="4634D3C6" w14:textId="77777777" w:rsidR="009E1397" w:rsidRDefault="009E139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5132" w:type="dxa"/>
            <w:gridSpan w:val="4"/>
            <w:tcBorders>
              <w:right w:val="single" w:sz="12" w:space="0" w:color="auto"/>
            </w:tcBorders>
          </w:tcPr>
          <w:p w14:paraId="73AD3070" w14:textId="77777777" w:rsidR="009E1397" w:rsidRDefault="009E1397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未結清數</w:t>
            </w:r>
          </w:p>
        </w:tc>
        <w:tc>
          <w:tcPr>
            <w:tcW w:w="202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6282CE6" w14:textId="77777777" w:rsidR="009E1397" w:rsidRDefault="009E139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nil"/>
            </w:tcBorders>
          </w:tcPr>
          <w:p w14:paraId="5E4F6944" w14:textId="77777777" w:rsidR="009E1397" w:rsidRDefault="009E1397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9E1397" w14:paraId="3D47DB8F" w14:textId="77777777" w:rsidTr="008573D7">
        <w:trPr>
          <w:cantSplit/>
          <w:trHeight w:val="128"/>
          <w:tblHeader/>
        </w:trPr>
        <w:tc>
          <w:tcPr>
            <w:tcW w:w="449" w:type="dxa"/>
            <w:vMerge w:val="restart"/>
            <w:tcBorders>
              <w:left w:val="nil"/>
            </w:tcBorders>
            <w:vAlign w:val="center"/>
          </w:tcPr>
          <w:p w14:paraId="63E8C180" w14:textId="77777777" w:rsidR="009E1397" w:rsidRDefault="009E1397">
            <w:pPr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年度</w:t>
            </w:r>
          </w:p>
        </w:tc>
        <w:tc>
          <w:tcPr>
            <w:tcW w:w="261" w:type="dxa"/>
            <w:vMerge w:val="restart"/>
            <w:tcBorders>
              <w:left w:val="nil"/>
            </w:tcBorders>
            <w:vAlign w:val="center"/>
          </w:tcPr>
          <w:p w14:paraId="73543200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356" w:type="dxa"/>
            <w:vMerge w:val="restart"/>
            <w:vAlign w:val="center"/>
          </w:tcPr>
          <w:p w14:paraId="000F166D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82" w:type="dxa"/>
            <w:vMerge w:val="restart"/>
            <w:vAlign w:val="center"/>
          </w:tcPr>
          <w:p w14:paraId="5DDC00C7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2100" w:type="dxa"/>
            <w:vMerge w:val="restart"/>
          </w:tcPr>
          <w:p w14:paraId="5C16C070" w14:textId="77777777" w:rsidR="009E1397" w:rsidRDefault="009E139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2579" w:type="dxa"/>
            <w:vMerge/>
          </w:tcPr>
          <w:p w14:paraId="6FE1709C" w14:textId="77777777" w:rsidR="009E1397" w:rsidRDefault="009E1397">
            <w:pPr>
              <w:rPr>
                <w:rFonts w:eastAsia="標楷體"/>
                <w:sz w:val="20"/>
              </w:rPr>
            </w:pPr>
          </w:p>
        </w:tc>
        <w:tc>
          <w:tcPr>
            <w:tcW w:w="2298" w:type="dxa"/>
            <w:gridSpan w:val="2"/>
            <w:vAlign w:val="center"/>
          </w:tcPr>
          <w:p w14:paraId="36AA0E67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應付數</w:t>
            </w:r>
          </w:p>
        </w:tc>
        <w:tc>
          <w:tcPr>
            <w:tcW w:w="2297" w:type="dxa"/>
            <w:gridSpan w:val="2"/>
          </w:tcPr>
          <w:p w14:paraId="34F75777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1586" w:type="dxa"/>
            <w:gridSpan w:val="3"/>
            <w:vAlign w:val="center"/>
          </w:tcPr>
          <w:p w14:paraId="0FE3461A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應付數</w:t>
            </w:r>
          </w:p>
        </w:tc>
        <w:tc>
          <w:tcPr>
            <w:tcW w:w="2478" w:type="dxa"/>
            <w:gridSpan w:val="2"/>
          </w:tcPr>
          <w:p w14:paraId="1D050D11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2562" w:type="dxa"/>
            <w:gridSpan w:val="2"/>
            <w:vAlign w:val="center"/>
          </w:tcPr>
          <w:p w14:paraId="65D312CD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應付數</w:t>
            </w:r>
          </w:p>
        </w:tc>
        <w:tc>
          <w:tcPr>
            <w:tcW w:w="2570" w:type="dxa"/>
            <w:gridSpan w:val="2"/>
            <w:tcBorders>
              <w:right w:val="single" w:sz="12" w:space="0" w:color="auto"/>
            </w:tcBorders>
          </w:tcPr>
          <w:p w14:paraId="6D852334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保留數</w:t>
            </w:r>
          </w:p>
        </w:tc>
        <w:tc>
          <w:tcPr>
            <w:tcW w:w="202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7A46ED7" w14:textId="77777777" w:rsidR="009E1397" w:rsidRDefault="009E1397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right w:val="nil"/>
            </w:tcBorders>
          </w:tcPr>
          <w:p w14:paraId="6A3CE5C6" w14:textId="77777777" w:rsidR="009E1397" w:rsidRDefault="009E1397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9E1397" w14:paraId="4B7E108C" w14:textId="77777777" w:rsidTr="008573D7">
        <w:trPr>
          <w:cantSplit/>
          <w:trHeight w:val="127"/>
          <w:tblHeader/>
        </w:trPr>
        <w:tc>
          <w:tcPr>
            <w:tcW w:w="449" w:type="dxa"/>
            <w:vMerge/>
            <w:tcBorders>
              <w:left w:val="nil"/>
            </w:tcBorders>
          </w:tcPr>
          <w:p w14:paraId="08BED5BE" w14:textId="77777777" w:rsidR="009E1397" w:rsidRDefault="009E1397">
            <w:pPr>
              <w:jc w:val="center"/>
              <w:rPr>
                <w:rFonts w:eastAsia="標楷體"/>
                <w:spacing w:val="-20"/>
                <w:sz w:val="20"/>
              </w:rPr>
            </w:pPr>
          </w:p>
        </w:tc>
        <w:tc>
          <w:tcPr>
            <w:tcW w:w="261" w:type="dxa"/>
            <w:vMerge/>
            <w:tcBorders>
              <w:left w:val="nil"/>
            </w:tcBorders>
          </w:tcPr>
          <w:p w14:paraId="1C1A96DE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356" w:type="dxa"/>
            <w:vMerge/>
          </w:tcPr>
          <w:p w14:paraId="431A8902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82" w:type="dxa"/>
            <w:vMerge/>
          </w:tcPr>
          <w:p w14:paraId="6C06DAB4" w14:textId="77777777" w:rsidR="009E1397" w:rsidRDefault="009E1397">
            <w:pPr>
              <w:ind w:right="414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100" w:type="dxa"/>
            <w:vMerge/>
          </w:tcPr>
          <w:p w14:paraId="5E012872" w14:textId="77777777" w:rsidR="009E1397" w:rsidRDefault="009E1397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2579" w:type="dxa"/>
            <w:vMerge/>
          </w:tcPr>
          <w:p w14:paraId="6D797D65" w14:textId="77777777" w:rsidR="009E1397" w:rsidRDefault="009E1397">
            <w:pPr>
              <w:rPr>
                <w:rFonts w:eastAsia="標楷體"/>
                <w:sz w:val="20"/>
              </w:rPr>
            </w:pPr>
          </w:p>
        </w:tc>
        <w:tc>
          <w:tcPr>
            <w:tcW w:w="1149" w:type="dxa"/>
            <w:vAlign w:val="center"/>
          </w:tcPr>
          <w:p w14:paraId="68CC7FAE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149" w:type="dxa"/>
            <w:vAlign w:val="center"/>
          </w:tcPr>
          <w:p w14:paraId="084B16F2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148" w:type="dxa"/>
            <w:vAlign w:val="center"/>
          </w:tcPr>
          <w:p w14:paraId="43BC087F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149" w:type="dxa"/>
            <w:vAlign w:val="center"/>
          </w:tcPr>
          <w:p w14:paraId="1F9ECE06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793" w:type="dxa"/>
            <w:gridSpan w:val="2"/>
            <w:vAlign w:val="center"/>
          </w:tcPr>
          <w:p w14:paraId="2A528683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793" w:type="dxa"/>
            <w:vAlign w:val="center"/>
          </w:tcPr>
          <w:p w14:paraId="3AFF0A42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242" w:type="dxa"/>
            <w:vAlign w:val="center"/>
          </w:tcPr>
          <w:p w14:paraId="6539686E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236" w:type="dxa"/>
            <w:vAlign w:val="center"/>
          </w:tcPr>
          <w:p w14:paraId="666837B9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285" w:type="dxa"/>
            <w:vAlign w:val="center"/>
          </w:tcPr>
          <w:p w14:paraId="472EA666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281" w:type="dxa"/>
            <w:vAlign w:val="center"/>
          </w:tcPr>
          <w:p w14:paraId="63B26A00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285" w:type="dxa"/>
            <w:vAlign w:val="center"/>
          </w:tcPr>
          <w:p w14:paraId="4E995EC3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增</w:t>
            </w:r>
          </w:p>
        </w:tc>
        <w:tc>
          <w:tcPr>
            <w:tcW w:w="1285" w:type="dxa"/>
            <w:tcBorders>
              <w:right w:val="single" w:sz="12" w:space="0" w:color="auto"/>
            </w:tcBorders>
            <w:vAlign w:val="center"/>
          </w:tcPr>
          <w:p w14:paraId="6CD533BB" w14:textId="77777777" w:rsidR="009E1397" w:rsidRDefault="009E1397">
            <w:pPr>
              <w:ind w:right="-2"/>
              <w:jc w:val="distribute"/>
              <w:rPr>
                <w:rFonts w:ascii="標楷體" w:eastAsia="標楷體"/>
                <w:sz w:val="18"/>
              </w:rPr>
            </w:pPr>
            <w:r>
              <w:rPr>
                <w:rFonts w:ascii="標楷體" w:eastAsia="標楷體" w:hint="eastAsia"/>
                <w:sz w:val="18"/>
              </w:rPr>
              <w:t>減</w:t>
            </w:r>
          </w:p>
        </w:tc>
        <w:tc>
          <w:tcPr>
            <w:tcW w:w="1013" w:type="dxa"/>
            <w:tcBorders>
              <w:left w:val="single" w:sz="12" w:space="0" w:color="auto"/>
              <w:right w:val="nil"/>
            </w:tcBorders>
          </w:tcPr>
          <w:p w14:paraId="4A2E856B" w14:textId="77777777" w:rsidR="009E1397" w:rsidRDefault="009E1397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剔除數</w:t>
            </w:r>
          </w:p>
        </w:tc>
        <w:tc>
          <w:tcPr>
            <w:tcW w:w="1014" w:type="dxa"/>
            <w:tcBorders>
              <w:right w:val="single" w:sz="12" w:space="0" w:color="auto"/>
            </w:tcBorders>
          </w:tcPr>
          <w:p w14:paraId="75C136B4" w14:textId="77777777" w:rsidR="009E1397" w:rsidRDefault="009E1397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減列數</w:t>
            </w:r>
          </w:p>
        </w:tc>
        <w:tc>
          <w:tcPr>
            <w:tcW w:w="720" w:type="dxa"/>
            <w:tcBorders>
              <w:left w:val="single" w:sz="12" w:space="0" w:color="auto"/>
              <w:right w:val="nil"/>
            </w:tcBorders>
          </w:tcPr>
          <w:p w14:paraId="105C999F" w14:textId="77777777" w:rsidR="009E1397" w:rsidRDefault="009E1397">
            <w:pPr>
              <w:rPr>
                <w:rFonts w:eastAsia="標楷體"/>
                <w:sz w:val="20"/>
              </w:rPr>
            </w:pPr>
          </w:p>
        </w:tc>
      </w:tr>
      <w:tr w:rsidR="00CD55DC" w:rsidRPr="00AE289B" w14:paraId="41C24762" w14:textId="77777777" w:rsidTr="008573D7">
        <w:trPr>
          <w:cantSplit/>
          <w:trHeight w:val="395"/>
        </w:trPr>
        <w:tc>
          <w:tcPr>
            <w:tcW w:w="449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E4DB602" w14:textId="77777777" w:rsidR="00CD55DC" w:rsidRPr="00AE289B" w:rsidRDefault="00CD55DC" w:rsidP="00223BC5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6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64C3AD3" w14:textId="77777777" w:rsidR="00CD55DC" w:rsidRPr="00AE289B" w:rsidRDefault="00CD55DC" w:rsidP="00223BC5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356" w:type="dxa"/>
            <w:tcBorders>
              <w:bottom w:val="nil"/>
            </w:tcBorders>
            <w:shd w:val="clear" w:color="auto" w:fill="auto"/>
            <w:vAlign w:val="center"/>
          </w:tcPr>
          <w:p w14:paraId="75799128" w14:textId="77777777" w:rsidR="00CD55DC" w:rsidRPr="00AE289B" w:rsidRDefault="00CD55DC" w:rsidP="00223BC5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nil"/>
            </w:tcBorders>
            <w:shd w:val="clear" w:color="auto" w:fill="auto"/>
            <w:vAlign w:val="center"/>
          </w:tcPr>
          <w:p w14:paraId="53C2A9EF" w14:textId="77777777" w:rsidR="00CD55DC" w:rsidRPr="00AE289B" w:rsidRDefault="00CD55DC" w:rsidP="00223BC5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100" w:type="dxa"/>
            <w:tcBorders>
              <w:bottom w:val="nil"/>
            </w:tcBorders>
            <w:shd w:val="clear" w:color="auto" w:fill="auto"/>
          </w:tcPr>
          <w:p w14:paraId="6DFE2025" w14:textId="77777777" w:rsidR="00CD55DC" w:rsidRPr="00AE289B" w:rsidRDefault="00CD55DC" w:rsidP="00223BC5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AE289B">
              <w:rPr>
                <w:rFonts w:ascii="標楷體" w:eastAsia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2579" w:type="dxa"/>
            <w:tcBorders>
              <w:bottom w:val="nil"/>
            </w:tcBorders>
            <w:shd w:val="clear" w:color="auto" w:fill="auto"/>
          </w:tcPr>
          <w:p w14:paraId="492421FA" w14:textId="77777777" w:rsidR="00CD55DC" w:rsidRPr="00AE289B" w:rsidRDefault="00CD55DC" w:rsidP="00223BC5">
            <w:p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0A385B73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2F190646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bottom w:val="nil"/>
            </w:tcBorders>
            <w:shd w:val="clear" w:color="auto" w:fill="auto"/>
          </w:tcPr>
          <w:p w14:paraId="6E126772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53176D36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93" w:type="dxa"/>
            <w:gridSpan w:val="2"/>
            <w:tcBorders>
              <w:bottom w:val="nil"/>
            </w:tcBorders>
            <w:shd w:val="clear" w:color="auto" w:fill="auto"/>
          </w:tcPr>
          <w:p w14:paraId="44C58091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93" w:type="dxa"/>
            <w:tcBorders>
              <w:bottom w:val="nil"/>
            </w:tcBorders>
            <w:shd w:val="clear" w:color="auto" w:fill="auto"/>
          </w:tcPr>
          <w:p w14:paraId="67E20D3F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66230A2B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1,636,385</w:t>
            </w:r>
          </w:p>
        </w:tc>
        <w:tc>
          <w:tcPr>
            <w:tcW w:w="1236" w:type="dxa"/>
            <w:tcBorders>
              <w:bottom w:val="nil"/>
            </w:tcBorders>
            <w:shd w:val="clear" w:color="auto" w:fill="auto"/>
          </w:tcPr>
          <w:p w14:paraId="6949FD1E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bottom w:val="nil"/>
            </w:tcBorders>
            <w:shd w:val="clear" w:color="auto" w:fill="auto"/>
          </w:tcPr>
          <w:p w14:paraId="56805E82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</w:tcPr>
          <w:p w14:paraId="15B68FAC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bottom w:val="nil"/>
            </w:tcBorders>
            <w:shd w:val="clear" w:color="auto" w:fill="auto"/>
          </w:tcPr>
          <w:p w14:paraId="17B28949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37497A28" w14:textId="77777777" w:rsidR="00CD55DC" w:rsidRPr="00AE289B" w:rsidRDefault="00CD55DC" w:rsidP="001C1D0D">
            <w:pPr>
              <w:ind w:rightChars="5" w:right="12"/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1,636,385</w:t>
            </w:r>
          </w:p>
        </w:tc>
        <w:tc>
          <w:tcPr>
            <w:tcW w:w="1013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8E012B2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6739F90C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36143F04" w14:textId="77777777" w:rsidR="00CD55DC" w:rsidRPr="00AE289B" w:rsidRDefault="00CD55DC" w:rsidP="00223BC5">
            <w:pPr>
              <w:jc w:val="both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</w:p>
        </w:tc>
      </w:tr>
      <w:tr w:rsidR="00CD55DC" w:rsidRPr="00AE289B" w14:paraId="3707B62B" w14:textId="77777777" w:rsidTr="008573D7">
        <w:trPr>
          <w:cantSplit/>
          <w:trHeight w:val="395"/>
        </w:trPr>
        <w:tc>
          <w:tcPr>
            <w:tcW w:w="44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3946A7" w14:textId="77777777" w:rsidR="00CD55DC" w:rsidRPr="00AE289B" w:rsidRDefault="00CD55DC" w:rsidP="00223BC5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  <w:r w:rsidRPr="00AE289B">
              <w:rPr>
                <w:rFonts w:ascii="細明體" w:eastAsia="標楷體"/>
                <w:b/>
                <w:noProof/>
                <w:sz w:val="22"/>
                <w:szCs w:val="22"/>
              </w:rPr>
              <w:t>111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585C86" w14:textId="77777777" w:rsidR="00CD55DC" w:rsidRPr="00AE289B" w:rsidRDefault="00CD55DC" w:rsidP="00223BC5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  <w:r w:rsidRPr="00AE289B">
              <w:rPr>
                <w:rFonts w:ascii="細明體" w:eastAsia="標楷體"/>
                <w:b/>
                <w:noProof/>
                <w:sz w:val="22"/>
                <w:szCs w:val="22"/>
              </w:rPr>
              <w:t>9</w:t>
            </w: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E22AB8" w14:textId="77777777" w:rsidR="00CD55DC" w:rsidRPr="00AE289B" w:rsidRDefault="00CD55DC" w:rsidP="00223BC5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8D847F" w14:textId="77777777" w:rsidR="00CD55DC" w:rsidRPr="00AE289B" w:rsidRDefault="00CD55DC" w:rsidP="00223BC5">
            <w:pPr>
              <w:jc w:val="center"/>
              <w:rPr>
                <w:rFonts w:ascii="細明體" w:eastAsia="標楷體"/>
                <w:b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  <w:shd w:val="clear" w:color="auto" w:fill="auto"/>
          </w:tcPr>
          <w:p w14:paraId="6020EA0E" w14:textId="77777777" w:rsidR="00CD55DC" w:rsidRPr="00AE289B" w:rsidRDefault="00CD55DC" w:rsidP="00223BC5">
            <w:pPr>
              <w:jc w:val="distribute"/>
              <w:rPr>
                <w:rFonts w:ascii="標楷體" w:eastAsia="標楷體"/>
                <w:b/>
                <w:sz w:val="22"/>
                <w:szCs w:val="22"/>
              </w:rPr>
            </w:pPr>
            <w:r w:rsidRPr="00AE289B">
              <w:rPr>
                <w:rFonts w:ascii="標楷體" w:eastAsia="標楷體" w:hint="eastAsia"/>
                <w:b/>
                <w:noProof/>
                <w:sz w:val="22"/>
                <w:szCs w:val="22"/>
              </w:rPr>
              <w:t>國防部主管</w:t>
            </w:r>
          </w:p>
        </w:tc>
        <w:tc>
          <w:tcPr>
            <w:tcW w:w="2579" w:type="dxa"/>
            <w:tcBorders>
              <w:top w:val="nil"/>
              <w:bottom w:val="nil"/>
            </w:tcBorders>
            <w:shd w:val="clear" w:color="auto" w:fill="auto"/>
          </w:tcPr>
          <w:p w14:paraId="69C006D5" w14:textId="77777777" w:rsidR="00CD55DC" w:rsidRPr="00AE289B" w:rsidRDefault="00CD55DC" w:rsidP="00223BC5">
            <w:pPr>
              <w:jc w:val="both"/>
              <w:rPr>
                <w:rFonts w:ascii="標楷體" w:eastAsia="標楷體"/>
                <w:b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6D2FADD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66EEAFD3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</w:tcPr>
          <w:p w14:paraId="6DDC0CB0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2DDFB061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7E3733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93" w:type="dxa"/>
            <w:tcBorders>
              <w:top w:val="nil"/>
              <w:bottom w:val="nil"/>
            </w:tcBorders>
            <w:shd w:val="clear" w:color="auto" w:fill="auto"/>
          </w:tcPr>
          <w:p w14:paraId="7A18A80B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1EF3AC67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1,636,385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shd w:val="clear" w:color="auto" w:fill="auto"/>
          </w:tcPr>
          <w:p w14:paraId="0529AF62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top w:val="nil"/>
              <w:bottom w:val="nil"/>
            </w:tcBorders>
            <w:shd w:val="clear" w:color="auto" w:fill="auto"/>
          </w:tcPr>
          <w:p w14:paraId="2B39EC6A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682F5F9E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top w:val="nil"/>
              <w:bottom w:val="nil"/>
            </w:tcBorders>
            <w:shd w:val="clear" w:color="auto" w:fill="auto"/>
          </w:tcPr>
          <w:p w14:paraId="7C742AAE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F963FD6" w14:textId="77777777" w:rsidR="00CD55DC" w:rsidRPr="00AE289B" w:rsidRDefault="00CD55DC" w:rsidP="001C1D0D">
            <w:pPr>
              <w:ind w:rightChars="5" w:right="12"/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/>
                <w:b/>
                <w:noProof/>
                <w:spacing w:val="-10"/>
                <w:sz w:val="22"/>
                <w:szCs w:val="22"/>
              </w:rPr>
              <w:t>1,636,385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21BBA81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CCE9E76" w14:textId="77777777" w:rsidR="00CD55DC" w:rsidRPr="00AE289B" w:rsidRDefault="00CD55DC" w:rsidP="00223BC5">
            <w:pPr>
              <w:jc w:val="right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  <w:r w:rsidRPr="00AE289B">
              <w:rPr>
                <w:rFonts w:ascii="細明體" w:eastAsia="標楷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DA1E62A" w14:textId="77777777" w:rsidR="00CD55DC" w:rsidRPr="00AE289B" w:rsidRDefault="00CD55DC" w:rsidP="00223BC5">
            <w:pPr>
              <w:jc w:val="both"/>
              <w:rPr>
                <w:rFonts w:ascii="細明體" w:eastAsia="標楷體"/>
                <w:b/>
                <w:spacing w:val="-10"/>
                <w:sz w:val="22"/>
                <w:szCs w:val="22"/>
              </w:rPr>
            </w:pPr>
          </w:p>
        </w:tc>
      </w:tr>
      <w:tr w:rsidR="00CD55DC" w14:paraId="5E354D85" w14:textId="77777777" w:rsidTr="008573D7">
        <w:trPr>
          <w:cantSplit/>
          <w:trHeight w:val="395"/>
        </w:trPr>
        <w:tc>
          <w:tcPr>
            <w:tcW w:w="44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DE47274" w14:textId="77777777" w:rsidR="00CD55DC" w:rsidRPr="00543EB6" w:rsidRDefault="00CD55DC" w:rsidP="00223BC5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079606" w14:textId="77777777" w:rsidR="00CD55DC" w:rsidRPr="00543EB6" w:rsidRDefault="00CD55DC" w:rsidP="00223BC5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3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131B67" w14:textId="77777777" w:rsidR="00CD55DC" w:rsidRPr="00543EB6" w:rsidRDefault="00CD55DC" w:rsidP="00223BC5">
            <w:pPr>
              <w:jc w:val="center"/>
              <w:rPr>
                <w:rFonts w:ascii="細明體" w:eastAsia="標楷體"/>
                <w:sz w:val="22"/>
                <w:szCs w:val="22"/>
              </w:rPr>
            </w:pPr>
            <w:r w:rsidRPr="003573A3">
              <w:rPr>
                <w:rFonts w:ascii="細明體" w:eastAsia="標楷體"/>
                <w:noProof/>
                <w:sz w:val="22"/>
                <w:szCs w:val="22"/>
              </w:rPr>
              <w:t>2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0F133C" w14:textId="77777777" w:rsidR="00CD55DC" w:rsidRPr="00543EB6" w:rsidRDefault="00CD55DC" w:rsidP="00223BC5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  <w:shd w:val="clear" w:color="auto" w:fill="auto"/>
          </w:tcPr>
          <w:p w14:paraId="2361E3F4" w14:textId="77777777" w:rsidR="00CD55DC" w:rsidRPr="00543EB6" w:rsidRDefault="00CD55DC" w:rsidP="00223BC5">
            <w:pPr>
              <w:ind w:leftChars="100" w:left="240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3573A3">
              <w:rPr>
                <w:rFonts w:ascii="標楷體" w:eastAsia="標楷體" w:hint="eastAsia"/>
                <w:noProof/>
                <w:sz w:val="22"/>
                <w:szCs w:val="22"/>
              </w:rPr>
              <w:t>國防部所屬</w:t>
            </w:r>
          </w:p>
        </w:tc>
        <w:tc>
          <w:tcPr>
            <w:tcW w:w="2579" w:type="dxa"/>
            <w:tcBorders>
              <w:top w:val="nil"/>
              <w:bottom w:val="nil"/>
            </w:tcBorders>
            <w:shd w:val="clear" w:color="auto" w:fill="auto"/>
          </w:tcPr>
          <w:p w14:paraId="7D72C48E" w14:textId="77777777" w:rsidR="00CD55DC" w:rsidRPr="00543EB6" w:rsidRDefault="00CD55DC" w:rsidP="00223BC5">
            <w:pPr>
              <w:jc w:val="both"/>
              <w:rPr>
                <w:rFonts w:ascii="標楷體" w:eastAsia="標楷體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6EB6F47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0118BBA8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top w:val="nil"/>
              <w:bottom w:val="nil"/>
            </w:tcBorders>
            <w:shd w:val="clear" w:color="auto" w:fill="auto"/>
          </w:tcPr>
          <w:p w14:paraId="2CE3CCBC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A3224AF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9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B6317E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93" w:type="dxa"/>
            <w:tcBorders>
              <w:top w:val="nil"/>
              <w:bottom w:val="nil"/>
            </w:tcBorders>
            <w:shd w:val="clear" w:color="auto" w:fill="auto"/>
          </w:tcPr>
          <w:p w14:paraId="58957DBF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42" w:type="dxa"/>
            <w:tcBorders>
              <w:top w:val="nil"/>
              <w:bottom w:val="nil"/>
            </w:tcBorders>
            <w:shd w:val="clear" w:color="auto" w:fill="auto"/>
          </w:tcPr>
          <w:p w14:paraId="7A05F375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1,636,385</w:t>
            </w:r>
          </w:p>
        </w:tc>
        <w:tc>
          <w:tcPr>
            <w:tcW w:w="1236" w:type="dxa"/>
            <w:tcBorders>
              <w:top w:val="nil"/>
              <w:bottom w:val="nil"/>
            </w:tcBorders>
            <w:shd w:val="clear" w:color="auto" w:fill="auto"/>
          </w:tcPr>
          <w:p w14:paraId="5159BEFF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top w:val="nil"/>
              <w:bottom w:val="nil"/>
            </w:tcBorders>
            <w:shd w:val="clear" w:color="auto" w:fill="auto"/>
          </w:tcPr>
          <w:p w14:paraId="7B012143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  <w:bottom w:val="nil"/>
            </w:tcBorders>
            <w:shd w:val="clear" w:color="auto" w:fill="auto"/>
          </w:tcPr>
          <w:p w14:paraId="7566055E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top w:val="nil"/>
              <w:bottom w:val="nil"/>
            </w:tcBorders>
            <w:shd w:val="clear" w:color="auto" w:fill="auto"/>
          </w:tcPr>
          <w:p w14:paraId="65E8D511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042D900" w14:textId="77777777" w:rsidR="00CD55DC" w:rsidRPr="00543EB6" w:rsidRDefault="00CD55DC" w:rsidP="001C1D0D">
            <w:pPr>
              <w:ind w:rightChars="5" w:right="12"/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1,636,385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F8B9717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93008C5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2CD6F58" w14:textId="77777777" w:rsidR="00CD55DC" w:rsidRPr="00543EB6" w:rsidRDefault="00CD55DC" w:rsidP="00223BC5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</w:p>
        </w:tc>
      </w:tr>
      <w:tr w:rsidR="00CD55DC" w14:paraId="3B3D8D71" w14:textId="77777777" w:rsidTr="008573D7">
        <w:trPr>
          <w:cantSplit/>
          <w:trHeight w:val="395"/>
        </w:trPr>
        <w:tc>
          <w:tcPr>
            <w:tcW w:w="449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DEBDD41" w14:textId="77777777" w:rsidR="00CD55DC" w:rsidRPr="00543EB6" w:rsidRDefault="00CD55DC" w:rsidP="00223BC5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C93DCB5" w14:textId="77777777" w:rsidR="00CD55DC" w:rsidRPr="00543EB6" w:rsidRDefault="00CD55DC" w:rsidP="00223BC5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356" w:type="dxa"/>
            <w:tcBorders>
              <w:top w:val="nil"/>
            </w:tcBorders>
            <w:shd w:val="clear" w:color="auto" w:fill="auto"/>
            <w:vAlign w:val="center"/>
          </w:tcPr>
          <w:p w14:paraId="6F86DA47" w14:textId="77777777" w:rsidR="00CD55DC" w:rsidRPr="00543EB6" w:rsidRDefault="00CD55DC" w:rsidP="00223BC5">
            <w:pPr>
              <w:jc w:val="center"/>
              <w:rPr>
                <w:rFonts w:ascii="細明體" w:eastAsia="標楷體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nil"/>
            </w:tcBorders>
            <w:shd w:val="clear" w:color="auto" w:fill="auto"/>
            <w:vAlign w:val="center"/>
          </w:tcPr>
          <w:p w14:paraId="2370BD6C" w14:textId="77777777" w:rsidR="00CD55DC" w:rsidRPr="00543EB6" w:rsidRDefault="00CD55DC" w:rsidP="00223BC5">
            <w:pPr>
              <w:jc w:val="center"/>
              <w:rPr>
                <w:rFonts w:ascii="細明體" w:eastAsia="標楷體"/>
                <w:sz w:val="22"/>
                <w:szCs w:val="22"/>
              </w:rPr>
            </w:pPr>
            <w:r w:rsidRPr="003573A3">
              <w:rPr>
                <w:rFonts w:ascii="細明體" w:eastAsia="標楷體"/>
                <w:noProof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nil"/>
            </w:tcBorders>
            <w:shd w:val="clear" w:color="auto" w:fill="auto"/>
          </w:tcPr>
          <w:p w14:paraId="371F93CE" w14:textId="77777777" w:rsidR="00CD55DC" w:rsidRPr="00543EB6" w:rsidRDefault="00CD55DC" w:rsidP="00223BC5">
            <w:pPr>
              <w:ind w:leftChars="200" w:left="480"/>
              <w:jc w:val="distribute"/>
              <w:rPr>
                <w:rFonts w:ascii="標楷體" w:eastAsia="標楷體"/>
                <w:sz w:val="22"/>
                <w:szCs w:val="22"/>
              </w:rPr>
            </w:pPr>
            <w:r w:rsidRPr="003573A3">
              <w:rPr>
                <w:rFonts w:ascii="標楷體" w:eastAsia="標楷體" w:hint="eastAsia"/>
                <w:noProof/>
                <w:sz w:val="22"/>
                <w:szCs w:val="22"/>
              </w:rPr>
              <w:t>後勤及通資業務</w:t>
            </w:r>
          </w:p>
        </w:tc>
        <w:tc>
          <w:tcPr>
            <w:tcW w:w="2579" w:type="dxa"/>
            <w:tcBorders>
              <w:top w:val="nil"/>
            </w:tcBorders>
            <w:shd w:val="clear" w:color="auto" w:fill="auto"/>
          </w:tcPr>
          <w:p w14:paraId="517608D2" w14:textId="77777777" w:rsidR="00CD55DC" w:rsidRPr="00387B88" w:rsidRDefault="00CD55DC" w:rsidP="00223BC5">
            <w:pPr>
              <w:jc w:val="both"/>
              <w:rPr>
                <w:rFonts w:ascii="標楷體" w:eastAsia="標楷體"/>
                <w:spacing w:val="-2"/>
                <w:sz w:val="22"/>
                <w:szCs w:val="22"/>
              </w:rPr>
            </w:pPr>
            <w:r w:rsidRPr="00387B88">
              <w:rPr>
                <w:rFonts w:ascii="標楷體" w:eastAsia="標楷體" w:hint="eastAsia"/>
                <w:noProof/>
                <w:spacing w:val="-2"/>
                <w:sz w:val="22"/>
                <w:szCs w:val="22"/>
              </w:rPr>
              <w:t>已執行完竣仍認列保留數</w:t>
            </w:r>
            <w:r w:rsidR="00387B88" w:rsidRPr="00387B88">
              <w:rPr>
                <w:rFonts w:ascii="標楷體" w:eastAsia="標楷體" w:hint="eastAsia"/>
                <w:noProof/>
                <w:spacing w:val="-2"/>
                <w:sz w:val="22"/>
                <w:szCs w:val="22"/>
              </w:rPr>
              <w:t>。</w:t>
            </w:r>
          </w:p>
        </w:tc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383D48F7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2224FC0E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8" w:type="dxa"/>
            <w:tcBorders>
              <w:top w:val="nil"/>
            </w:tcBorders>
            <w:shd w:val="clear" w:color="auto" w:fill="auto"/>
          </w:tcPr>
          <w:p w14:paraId="7FE67422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47022E64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93" w:type="dxa"/>
            <w:gridSpan w:val="2"/>
            <w:tcBorders>
              <w:top w:val="nil"/>
            </w:tcBorders>
            <w:shd w:val="clear" w:color="auto" w:fill="auto"/>
          </w:tcPr>
          <w:p w14:paraId="39BA9DDA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93" w:type="dxa"/>
            <w:tcBorders>
              <w:top w:val="nil"/>
            </w:tcBorders>
            <w:shd w:val="clear" w:color="auto" w:fill="auto"/>
          </w:tcPr>
          <w:p w14:paraId="474680C6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42" w:type="dxa"/>
            <w:tcBorders>
              <w:top w:val="nil"/>
            </w:tcBorders>
            <w:shd w:val="clear" w:color="auto" w:fill="auto"/>
          </w:tcPr>
          <w:p w14:paraId="76C6F7D4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1,636,385</w:t>
            </w:r>
          </w:p>
        </w:tc>
        <w:tc>
          <w:tcPr>
            <w:tcW w:w="1236" w:type="dxa"/>
            <w:tcBorders>
              <w:top w:val="nil"/>
            </w:tcBorders>
            <w:shd w:val="clear" w:color="auto" w:fill="auto"/>
          </w:tcPr>
          <w:p w14:paraId="4A1E804B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top w:val="nil"/>
            </w:tcBorders>
            <w:shd w:val="clear" w:color="auto" w:fill="auto"/>
          </w:tcPr>
          <w:p w14:paraId="0F2C95E4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1" w:type="dxa"/>
            <w:tcBorders>
              <w:top w:val="nil"/>
            </w:tcBorders>
            <w:shd w:val="clear" w:color="auto" w:fill="auto"/>
          </w:tcPr>
          <w:p w14:paraId="3C7EFABC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top w:val="nil"/>
            </w:tcBorders>
            <w:shd w:val="clear" w:color="auto" w:fill="auto"/>
          </w:tcPr>
          <w:p w14:paraId="6E65CCE5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285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52725BC9" w14:textId="77777777" w:rsidR="00CD55DC" w:rsidRPr="00543EB6" w:rsidRDefault="00CD55DC" w:rsidP="001C1D0D">
            <w:pPr>
              <w:ind w:rightChars="5" w:right="12"/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/>
                <w:noProof/>
                <w:spacing w:val="-10"/>
                <w:sz w:val="22"/>
                <w:szCs w:val="22"/>
              </w:rPr>
              <w:t>1,636,385</w:t>
            </w:r>
          </w:p>
        </w:tc>
        <w:tc>
          <w:tcPr>
            <w:tcW w:w="101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08380BC2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014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27CDDE" w14:textId="77777777" w:rsidR="00CD55DC" w:rsidRPr="00543EB6" w:rsidRDefault="00CD55DC" w:rsidP="00223BC5">
            <w:pPr>
              <w:jc w:val="right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細明體" w:eastAsia="標楷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72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3711A6EC" w14:textId="77777777" w:rsidR="00CD55DC" w:rsidRPr="00543EB6" w:rsidRDefault="00CD55DC" w:rsidP="00223BC5">
            <w:pPr>
              <w:jc w:val="both"/>
              <w:rPr>
                <w:rFonts w:ascii="細明體" w:eastAsia="標楷體"/>
                <w:spacing w:val="-10"/>
                <w:sz w:val="22"/>
                <w:szCs w:val="22"/>
              </w:rPr>
            </w:pPr>
            <w:r w:rsidRPr="003573A3">
              <w:rPr>
                <w:rFonts w:ascii="標楷體" w:eastAsia="標楷體"/>
                <w:noProof/>
                <w:sz w:val="22"/>
                <w:szCs w:val="22"/>
              </w:rPr>
              <w:t xml:space="preserve"> </w:t>
            </w:r>
          </w:p>
        </w:tc>
      </w:tr>
    </w:tbl>
    <w:p w14:paraId="4367FC7F" w14:textId="77777777" w:rsidR="009E1397" w:rsidRDefault="009E1397">
      <w:pPr>
        <w:ind w:right="414"/>
        <w:rPr>
          <w:rFonts w:eastAsia="標楷體"/>
          <w:sz w:val="22"/>
        </w:rPr>
      </w:pPr>
    </w:p>
    <w:sectPr w:rsidR="009E1397" w:rsidSect="007F2E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259" w:right="1440" w:bottom="1077" w:left="144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26C64" w14:textId="77777777" w:rsidR="00CD55DC" w:rsidRDefault="00CD55DC">
      <w:r>
        <w:separator/>
      </w:r>
    </w:p>
  </w:endnote>
  <w:endnote w:type="continuationSeparator" w:id="0">
    <w:p w14:paraId="7E32933D" w14:textId="77777777" w:rsidR="00CD55DC" w:rsidRDefault="00CD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2050B" w14:textId="77777777" w:rsidR="008573D7" w:rsidRDefault="008573D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00DD" w14:textId="77777777" w:rsidR="008573D7" w:rsidRDefault="008573D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86359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A04C4EC" w14:textId="77777777" w:rsidR="007F2EBC" w:rsidRPr="00624993" w:rsidRDefault="00DB6C66">
        <w:pPr>
          <w:pStyle w:val="a4"/>
          <w:jc w:val="center"/>
          <w:rPr>
            <w:rFonts w:ascii="標楷體" w:eastAsia="標楷體" w:hAnsi="標楷體"/>
          </w:rPr>
        </w:pPr>
        <w:r w:rsidRPr="00624993">
          <w:rPr>
            <w:rFonts w:ascii="標楷體" w:eastAsia="標楷體" w:hAnsi="標楷體"/>
          </w:rPr>
          <w:t>1</w:t>
        </w:r>
        <w:r w:rsidR="00C165B2">
          <w:rPr>
            <w:rFonts w:ascii="標楷體" w:eastAsia="標楷體" w:hAnsi="標楷體" w:hint="eastAsia"/>
          </w:rPr>
          <w:t>-</w:t>
        </w:r>
        <w:r w:rsidR="00940E71">
          <w:rPr>
            <w:rFonts w:ascii="標楷體" w:eastAsia="標楷體" w:hAnsi="標楷體"/>
          </w:rPr>
          <w:t>3</w:t>
        </w:r>
        <w:r>
          <w:rPr>
            <w:rFonts w:ascii="標楷體" w:eastAsia="標楷體" w:hAnsi="標楷體" w:hint="eastAsia"/>
          </w:rPr>
          <w:t>-</w:t>
        </w:r>
        <w:r w:rsidR="00A14AD3" w:rsidRPr="00624993">
          <w:rPr>
            <w:rFonts w:ascii="標楷體" w:eastAsia="標楷體" w:hAnsi="標楷體"/>
          </w:rPr>
          <w:fldChar w:fldCharType="begin"/>
        </w:r>
        <w:r w:rsidR="007F2EBC" w:rsidRPr="00624993">
          <w:rPr>
            <w:rFonts w:ascii="標楷體" w:eastAsia="標楷體" w:hAnsi="標楷體"/>
          </w:rPr>
          <w:instrText>PAGE   \* MERGEFORMAT</w:instrText>
        </w:r>
        <w:r w:rsidR="00A14AD3" w:rsidRPr="00624993">
          <w:rPr>
            <w:rFonts w:ascii="標楷體" w:eastAsia="標楷體" w:hAnsi="標楷體"/>
          </w:rPr>
          <w:fldChar w:fldCharType="separate"/>
        </w:r>
        <w:r w:rsidR="008573D7">
          <w:rPr>
            <w:rFonts w:ascii="標楷體" w:eastAsia="標楷體" w:hAnsi="標楷體"/>
            <w:noProof/>
          </w:rPr>
          <w:t>1</w:t>
        </w:r>
        <w:r w:rsidR="00A14AD3" w:rsidRPr="00624993">
          <w:rPr>
            <w:rFonts w:ascii="標楷體" w:eastAsia="標楷體" w:hAnsi="標楷體"/>
          </w:rPr>
          <w:fldChar w:fldCharType="end"/>
        </w:r>
      </w:p>
    </w:sdtContent>
  </w:sdt>
  <w:p w14:paraId="24039CF4" w14:textId="77777777" w:rsidR="007F2EBC" w:rsidRDefault="007F2EB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194C2" w14:textId="77777777" w:rsidR="00CD55DC" w:rsidRDefault="00CD55DC">
      <w:r>
        <w:separator/>
      </w:r>
    </w:p>
  </w:footnote>
  <w:footnote w:type="continuationSeparator" w:id="0">
    <w:p w14:paraId="32440346" w14:textId="77777777" w:rsidR="00CD55DC" w:rsidRDefault="00CD55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2C530" w14:textId="77777777" w:rsidR="008573D7" w:rsidRDefault="008573D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9EE1" w14:textId="77777777" w:rsidR="009E1397" w:rsidRDefault="009E1397">
    <w:pPr>
      <w:ind w:leftChars="32" w:left="77" w:right="79"/>
      <w:jc w:val="center"/>
    </w:pPr>
    <w:r>
      <w:rPr>
        <w:rFonts w:ascii="標楷體" w:eastAsia="標楷體"/>
        <w:b/>
        <w:spacing w:val="60"/>
        <w:sz w:val="36"/>
        <w:u w:val="single"/>
      </w:rPr>
      <w:t>、</w:t>
    </w: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="00E212C2" w:rsidRPr="00E212C2">
      <w:rPr>
        <w:rFonts w:ascii="標楷體" w:eastAsia="標楷體" w:hAnsi="標楷體" w:hint="eastAsia"/>
        <w:b/>
        <w:spacing w:val="60"/>
        <w:sz w:val="36"/>
        <w:u w:val="single"/>
      </w:rPr>
      <w:t>113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年度中央政府總決算以前年度歲出</w:t>
    </w:r>
    <w:r>
      <w:rPr>
        <w:rFonts w:eastAsia="標楷體" w:hint="eastAsia"/>
        <w:b/>
        <w:spacing w:val="60"/>
        <w:sz w:val="36"/>
        <w:u w:val="single"/>
      </w:rPr>
      <w:t>轉入數</w:t>
    </w:r>
    <w:r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表</w:t>
    </w:r>
    <w:r w:rsidR="00E212C2" w:rsidRPr="00E212C2">
      <w:rPr>
        <w:rFonts w:ascii="標楷體" w:eastAsia="標楷體" w:hAnsi="標楷體"/>
        <w:bCs/>
        <w:spacing w:val="60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F6AB0" w14:textId="77777777" w:rsidR="009E1397" w:rsidRDefault="009E1397">
    <w:pPr>
      <w:ind w:leftChars="32" w:left="77" w:right="79"/>
      <w:jc w:val="center"/>
    </w:pPr>
    <w:r>
      <w:rPr>
        <w:rFonts w:ascii="標楷體" w:eastAsia="標楷體" w:hint="eastAsia"/>
        <w:b/>
        <w:spacing w:val="60"/>
        <w:sz w:val="36"/>
        <w:u w:val="single"/>
      </w:rPr>
      <w:t>中華民國</w:t>
    </w:r>
    <w:proofErr w:type="gramStart"/>
    <w:r w:rsidR="00E212C2" w:rsidRPr="00E212C2">
      <w:rPr>
        <w:rFonts w:ascii="標楷體" w:eastAsia="標楷體" w:hAnsi="標楷體" w:hint="eastAsia"/>
        <w:b/>
        <w:spacing w:val="60"/>
        <w:sz w:val="36"/>
        <w:u w:val="single"/>
      </w:rPr>
      <w:t>113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年度中央政府總決算以前年度歲出</w:t>
    </w:r>
    <w:r w:rsidR="002F05E0" w:rsidRPr="002F05E0">
      <w:rPr>
        <w:rFonts w:ascii="標楷體" w:eastAsia="標楷體" w:hint="eastAsia"/>
        <w:b/>
        <w:spacing w:val="60"/>
        <w:sz w:val="36"/>
        <w:u w:val="single"/>
      </w:rPr>
      <w:t>轉入數</w:t>
    </w:r>
    <w:r>
      <w:rPr>
        <w:rFonts w:ascii="標楷體" w:eastAsia="標楷體" w:hint="eastAsia"/>
        <w:b/>
        <w:spacing w:val="60"/>
        <w:sz w:val="36"/>
        <w:u w:val="single"/>
      </w:rPr>
      <w:t>決算</w:t>
    </w:r>
    <w:proofErr w:type="gramStart"/>
    <w:r>
      <w:rPr>
        <w:rFonts w:ascii="標楷體" w:eastAsia="標楷體" w:hint="eastAsia"/>
        <w:b/>
        <w:spacing w:val="60"/>
        <w:sz w:val="36"/>
        <w:u w:val="single"/>
      </w:rPr>
      <w:t>修正數明細</w:t>
    </w:r>
    <w:proofErr w:type="gramEnd"/>
    <w:r>
      <w:rPr>
        <w:rFonts w:ascii="標楷體" w:eastAsia="標楷體" w:hint="eastAsia"/>
        <w:b/>
        <w:spacing w:val="6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55DC"/>
    <w:rsid w:val="000072DD"/>
    <w:rsid w:val="00173E60"/>
    <w:rsid w:val="001843B4"/>
    <w:rsid w:val="001C1D0D"/>
    <w:rsid w:val="001E14A0"/>
    <w:rsid w:val="00242A21"/>
    <w:rsid w:val="002F05E0"/>
    <w:rsid w:val="00387B88"/>
    <w:rsid w:val="00543EB6"/>
    <w:rsid w:val="00624993"/>
    <w:rsid w:val="006E7759"/>
    <w:rsid w:val="007F2EBC"/>
    <w:rsid w:val="00852F91"/>
    <w:rsid w:val="008573D7"/>
    <w:rsid w:val="00932148"/>
    <w:rsid w:val="00940E71"/>
    <w:rsid w:val="009E1397"/>
    <w:rsid w:val="00A14AD3"/>
    <w:rsid w:val="00C165B2"/>
    <w:rsid w:val="00CC6DC7"/>
    <w:rsid w:val="00CD55DC"/>
    <w:rsid w:val="00D47F80"/>
    <w:rsid w:val="00DB6C66"/>
    <w:rsid w:val="00E1444F"/>
    <w:rsid w:val="00E212C2"/>
    <w:rsid w:val="00FB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1EA4F4A"/>
  <w15:docId w15:val="{0A5ED71F-0F33-4E8D-95BF-78DBE50CF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AD3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14AD3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rsid w:val="00A14AD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F2EB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zcFHOXb&#20197;&#21069;&#24180;&#24230;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zcFHOXb以前年度歲出決算修正數明細表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>N.A.O.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黃子庭</dc:creator>
  <cp:keywords/>
  <cp:lastModifiedBy>羿每 陳</cp:lastModifiedBy>
  <cp:revision>2</cp:revision>
  <cp:lastPrinted>2025-06-16T09:44:00Z</cp:lastPrinted>
  <dcterms:created xsi:type="dcterms:W3CDTF">2025-07-09T01:01:00Z</dcterms:created>
  <dcterms:modified xsi:type="dcterms:W3CDTF">2025-07-09T01:01:00Z</dcterms:modified>
</cp:coreProperties>
</file>