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"/>
        <w:gridCol w:w="1157"/>
        <w:gridCol w:w="694"/>
        <w:gridCol w:w="978"/>
        <w:gridCol w:w="1672"/>
        <w:gridCol w:w="1672"/>
        <w:gridCol w:w="1672"/>
        <w:gridCol w:w="1672"/>
        <w:gridCol w:w="1672"/>
        <w:gridCol w:w="1672"/>
        <w:gridCol w:w="1672"/>
        <w:gridCol w:w="1681"/>
        <w:gridCol w:w="1672"/>
        <w:gridCol w:w="1672"/>
        <w:gridCol w:w="1689"/>
      </w:tblGrid>
      <w:tr w:rsidR="00F01579" w14:paraId="7AA4A0B3" w14:textId="6E4106B9" w:rsidTr="003D15F1">
        <w:tc>
          <w:tcPr>
            <w:tcW w:w="133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B29FAEB" w14:textId="77777777" w:rsidR="00F01579" w:rsidRPr="001D79E3" w:rsidRDefault="00F01579" w:rsidP="007D635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424" w:type="pct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14:paraId="348BB86D" w14:textId="77777777" w:rsidR="00F01579" w:rsidRPr="001D79E3" w:rsidRDefault="00F01579" w:rsidP="007D635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4443" w:type="pct"/>
            <w:gridSpan w:val="12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14:paraId="4FABD6D9" w14:textId="0B86E08B" w:rsidR="00F01579" w:rsidRDefault="00F01579" w:rsidP="007D635A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F01579" w14:paraId="76BC8A9E" w14:textId="0E5E358D" w:rsidTr="003D15F1">
        <w:tc>
          <w:tcPr>
            <w:tcW w:w="133" w:type="pc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8B5F807" w14:textId="77777777" w:rsidR="00F01579" w:rsidRPr="001D79E3" w:rsidRDefault="00F01579" w:rsidP="007D635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424" w:type="pct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7F8E7E8" w14:textId="77777777" w:rsidR="00F01579" w:rsidRPr="001D79E3" w:rsidRDefault="00F01579" w:rsidP="007D635A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4443" w:type="pct"/>
            <w:gridSpan w:val="12"/>
            <w:vMerge/>
            <w:tcBorders>
              <w:left w:val="nil"/>
            </w:tcBorders>
            <w:shd w:val="clear" w:color="auto" w:fill="auto"/>
            <w:vAlign w:val="center"/>
          </w:tcPr>
          <w:p w14:paraId="4F391938" w14:textId="40E00FB3" w:rsidR="00F01579" w:rsidRPr="00CC0D84" w:rsidRDefault="00F01579" w:rsidP="007D635A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3D15F1" w14:paraId="4C75F5B9" w14:textId="5C895F9F" w:rsidTr="003D15F1">
        <w:trPr>
          <w:cantSplit/>
          <w:tblHeader/>
        </w:trPr>
        <w:tc>
          <w:tcPr>
            <w:tcW w:w="39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EC6AF" w14:textId="61B57139" w:rsidR="003D15F1" w:rsidRDefault="003D15F1" w:rsidP="003D15F1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A521CDC" wp14:editId="25C3417B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16510</wp:posOffset>
                      </wp:positionV>
                      <wp:extent cx="1108075" cy="293370"/>
                      <wp:effectExtent l="0" t="0" r="34925" b="30480"/>
                      <wp:wrapNone/>
                      <wp:docPr id="644504719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8075" cy="2933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04043B" id="Line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1.3pt" to="85.0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" strokeweight=".5pt"/>
                  </w:pict>
                </mc:Fallback>
              </mc:AlternateContent>
            </w:r>
            <w:r>
              <w:rPr>
                <w:rFonts w:ascii="標楷體" w:eastAsia="標楷體" w:hint="eastAsia"/>
                <w:spacing w:val="-10"/>
                <w:sz w:val="20"/>
              </w:rPr>
              <w:t>機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關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14:paraId="49B90802" w14:textId="77777777" w:rsidR="003D15F1" w:rsidRDefault="003D15F1" w:rsidP="003D15F1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505CC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6C517A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EA484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A24B5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農業處主管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DF1BE8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地政處主管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E5931" w14:textId="77777777" w:rsidR="003D15F1" w:rsidRDefault="003D15F1" w:rsidP="003D15F1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稅務局主管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07255" w14:textId="77777777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F164D" w14:textId="77777777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3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73F59" w14:textId="77777777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衛生局主管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87864" w14:textId="59DA0913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環境保護局主管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DB3A" w14:textId="1C9B1112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教育處主管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62E48" w14:textId="03EA99FD" w:rsidR="003D15F1" w:rsidRDefault="003D15F1" w:rsidP="003D15F1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3D15F1" w:rsidRPr="0058028D" w14:paraId="0A40214D" w14:textId="5CCA39A0" w:rsidTr="003D15F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shd w:val="clear" w:color="auto" w:fill="auto"/>
            <w:vAlign w:val="center"/>
          </w:tcPr>
          <w:p w14:paraId="6460A37B" w14:textId="77777777" w:rsidR="003D15F1" w:rsidRPr="0058028D" w:rsidRDefault="003D15F1" w:rsidP="003D15F1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58028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383" w:type="pct"/>
            <w:gridSpan w:val="2"/>
            <w:shd w:val="clear" w:color="auto" w:fill="auto"/>
            <w:vAlign w:val="center"/>
          </w:tcPr>
          <w:p w14:paraId="6A6C8763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415,801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092DBC5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22,548,745,413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D06099A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7,575,240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BAB4E81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24,358,590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5EFAAEB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72,807,859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67CBD2E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1,220,032,834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A727650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269,982,164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431A46C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72,550,048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F7D700A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1,884,207,506</w:t>
            </w:r>
          </w:p>
        </w:tc>
        <w:tc>
          <w:tcPr>
            <w:tcW w:w="383" w:type="pct"/>
            <w:vAlign w:val="center"/>
          </w:tcPr>
          <w:p w14:paraId="2ED29677" w14:textId="5A222619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285,913,069</w:t>
            </w:r>
          </w:p>
        </w:tc>
        <w:tc>
          <w:tcPr>
            <w:tcW w:w="383" w:type="pct"/>
            <w:vAlign w:val="center"/>
          </w:tcPr>
          <w:p w14:paraId="7B3F1E0B" w14:textId="6B1C66D8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4,038,742</w:t>
            </w:r>
          </w:p>
        </w:tc>
        <w:tc>
          <w:tcPr>
            <w:tcW w:w="386" w:type="pct"/>
            <w:vAlign w:val="center"/>
          </w:tcPr>
          <w:p w14:paraId="5511952D" w14:textId="3BA25D89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82348">
              <w:rPr>
                <w:rFonts w:ascii="新細明體" w:hAnsi="新細明體"/>
                <w:b/>
                <w:noProof/>
                <w:sz w:val="20"/>
              </w:rPr>
              <w:t>26,390,627,266</w:t>
            </w:r>
          </w:p>
        </w:tc>
      </w:tr>
      <w:tr w:rsidR="003D15F1" w14:paraId="020467C4" w14:textId="1E94C853" w:rsidTr="003D15F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shd w:val="clear" w:color="auto" w:fill="auto"/>
            <w:vAlign w:val="center"/>
          </w:tcPr>
          <w:p w14:paraId="594A4F94" w14:textId="20EF6F61" w:rsidR="003D15F1" w:rsidRDefault="003D15F1" w:rsidP="003D15F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382348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7046784"/>
              </w:rPr>
              <w:t>稅課收</w:t>
            </w:r>
            <w:r w:rsidRPr="00382348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784"/>
              </w:rPr>
              <w:t>入</w:t>
            </w:r>
          </w:p>
        </w:tc>
        <w:tc>
          <w:tcPr>
            <w:tcW w:w="383" w:type="pct"/>
            <w:gridSpan w:val="2"/>
            <w:shd w:val="clear" w:color="auto" w:fill="auto"/>
            <w:vAlign w:val="center"/>
          </w:tcPr>
          <w:p w14:paraId="12DBBAFB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2A0FD56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8,190,610,190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5239107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07F89A5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7D03916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A2AD909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1,197,966,902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8D4FD9E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E127DF3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676AE2B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281CCA89" w14:textId="5EEB2E5A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5BA57383" w14:textId="7F5E2DE0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6" w:type="pct"/>
            <w:vAlign w:val="center"/>
          </w:tcPr>
          <w:p w14:paraId="4CD5DDFC" w14:textId="5B12DBE4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9,388,577,092</w:t>
            </w:r>
          </w:p>
        </w:tc>
      </w:tr>
      <w:tr w:rsidR="003D15F1" w14:paraId="4298B150" w14:textId="43B1F17A" w:rsidTr="003D15F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shd w:val="clear" w:color="auto" w:fill="auto"/>
            <w:vAlign w:val="center"/>
          </w:tcPr>
          <w:p w14:paraId="7E0D69E5" w14:textId="77777777" w:rsidR="003D15F1" w:rsidRDefault="003D15F1" w:rsidP="003D15F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C15D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382348">
              <w:rPr>
                <w:rFonts w:ascii="標楷體" w:eastAsia="標楷體" w:hAnsi="標楷體" w:hint="eastAsia"/>
                <w:noProof/>
                <w:spacing w:val="8"/>
                <w:kern w:val="0"/>
                <w:sz w:val="20"/>
                <w:fitText w:val="1500" w:id="-697046269"/>
              </w:rPr>
              <w:t>罰款及賠償收</w:t>
            </w:r>
            <w:r w:rsidRPr="00382348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269"/>
              </w:rPr>
              <w:t>入</w:t>
            </w:r>
          </w:p>
        </w:tc>
        <w:tc>
          <w:tcPr>
            <w:tcW w:w="383" w:type="pct"/>
            <w:gridSpan w:val="2"/>
            <w:shd w:val="clear" w:color="auto" w:fill="auto"/>
            <w:vAlign w:val="center"/>
          </w:tcPr>
          <w:p w14:paraId="63A47006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66A946F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34,989,309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1CD42A3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31,400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A8238AA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771,000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0C4963E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1,168,187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0C4A31C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12,120,311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2B25A2A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193,703,613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F39D3CD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1,592,344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87F3171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11,975,487</w:t>
            </w:r>
          </w:p>
        </w:tc>
        <w:tc>
          <w:tcPr>
            <w:tcW w:w="383" w:type="pct"/>
            <w:vAlign w:val="center"/>
          </w:tcPr>
          <w:p w14:paraId="5AF4E811" w14:textId="7D8A9ADB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29,047,015</w:t>
            </w:r>
          </w:p>
        </w:tc>
        <w:tc>
          <w:tcPr>
            <w:tcW w:w="383" w:type="pct"/>
            <w:vAlign w:val="center"/>
          </w:tcPr>
          <w:p w14:paraId="31CED28E" w14:textId="4963CC61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3,600</w:t>
            </w:r>
          </w:p>
        </w:tc>
        <w:tc>
          <w:tcPr>
            <w:tcW w:w="386" w:type="pct"/>
            <w:vAlign w:val="center"/>
          </w:tcPr>
          <w:p w14:paraId="1C89A280" w14:textId="14A472CB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285,402,266</w:t>
            </w:r>
          </w:p>
        </w:tc>
      </w:tr>
      <w:tr w:rsidR="003D15F1" w14:paraId="2E318757" w14:textId="672BBF6C" w:rsidTr="003D15F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shd w:val="clear" w:color="auto" w:fill="auto"/>
            <w:vAlign w:val="center"/>
          </w:tcPr>
          <w:p w14:paraId="76D72E3D" w14:textId="77777777" w:rsidR="003D15F1" w:rsidRDefault="003D15F1" w:rsidP="003D15F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C15D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382348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7046783"/>
              </w:rPr>
              <w:t>規費收</w:t>
            </w:r>
            <w:r w:rsidRPr="00382348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783"/>
              </w:rPr>
              <w:t>入</w:t>
            </w:r>
          </w:p>
        </w:tc>
        <w:tc>
          <w:tcPr>
            <w:tcW w:w="383" w:type="pct"/>
            <w:gridSpan w:val="2"/>
            <w:shd w:val="clear" w:color="auto" w:fill="auto"/>
            <w:vAlign w:val="center"/>
          </w:tcPr>
          <w:p w14:paraId="3815D4BE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55,300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88F5D28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125,836,654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EF5A317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7,473,429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07EA835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1,903,920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607E705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65,540,892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836AEFE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185,400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4E409A2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5,717,324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B527101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69,300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4C61572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1,804,841</w:t>
            </w:r>
          </w:p>
        </w:tc>
        <w:tc>
          <w:tcPr>
            <w:tcW w:w="383" w:type="pct"/>
            <w:vAlign w:val="center"/>
          </w:tcPr>
          <w:p w14:paraId="0ADFDB2E" w14:textId="03D4892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1,162,100</w:t>
            </w:r>
          </w:p>
        </w:tc>
        <w:tc>
          <w:tcPr>
            <w:tcW w:w="383" w:type="pct"/>
            <w:vAlign w:val="center"/>
          </w:tcPr>
          <w:p w14:paraId="7ED968AB" w14:textId="0B9E4183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1,460,633</w:t>
            </w:r>
          </w:p>
        </w:tc>
        <w:tc>
          <w:tcPr>
            <w:tcW w:w="386" w:type="pct"/>
            <w:vAlign w:val="center"/>
          </w:tcPr>
          <w:p w14:paraId="145B718C" w14:textId="5143F5BD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211,209,793</w:t>
            </w:r>
          </w:p>
        </w:tc>
      </w:tr>
      <w:tr w:rsidR="003D15F1" w14:paraId="1BE20D36" w14:textId="131FBD23" w:rsidTr="003D15F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shd w:val="clear" w:color="auto" w:fill="auto"/>
            <w:vAlign w:val="center"/>
          </w:tcPr>
          <w:p w14:paraId="3D21CEAD" w14:textId="77777777" w:rsidR="003D15F1" w:rsidRDefault="003D15F1" w:rsidP="003D15F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C15D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382348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7046782"/>
              </w:rPr>
              <w:t>財產收</w:t>
            </w:r>
            <w:r w:rsidRPr="00382348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782"/>
              </w:rPr>
              <w:t>入</w:t>
            </w:r>
          </w:p>
        </w:tc>
        <w:tc>
          <w:tcPr>
            <w:tcW w:w="383" w:type="pct"/>
            <w:gridSpan w:val="2"/>
            <w:shd w:val="clear" w:color="auto" w:fill="auto"/>
            <w:vAlign w:val="center"/>
          </w:tcPr>
          <w:p w14:paraId="550293EB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294,749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5EF18CBD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285,479,717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3B11DDA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3,118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CD32350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8,746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AFE9C49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34,376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4BE8FD6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86,280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DA0CD32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203,013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CECE9CE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289,562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7D25A61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941,153</w:t>
            </w:r>
          </w:p>
        </w:tc>
        <w:tc>
          <w:tcPr>
            <w:tcW w:w="383" w:type="pct"/>
            <w:vAlign w:val="center"/>
          </w:tcPr>
          <w:p w14:paraId="0D793683" w14:textId="37372183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217,577</w:t>
            </w:r>
          </w:p>
        </w:tc>
        <w:tc>
          <w:tcPr>
            <w:tcW w:w="383" w:type="pct"/>
            <w:vAlign w:val="center"/>
          </w:tcPr>
          <w:p w14:paraId="63D826DE" w14:textId="590D6DDD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1,302,022</w:t>
            </w:r>
          </w:p>
        </w:tc>
        <w:tc>
          <w:tcPr>
            <w:tcW w:w="386" w:type="pct"/>
            <w:vAlign w:val="center"/>
          </w:tcPr>
          <w:p w14:paraId="43A7A0CF" w14:textId="733C97DD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288,860,313</w:t>
            </w:r>
          </w:p>
        </w:tc>
      </w:tr>
      <w:tr w:rsidR="003D15F1" w14:paraId="3D260BA4" w14:textId="10D10EC7" w:rsidTr="003D15F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shd w:val="clear" w:color="auto" w:fill="auto"/>
            <w:vAlign w:val="center"/>
          </w:tcPr>
          <w:p w14:paraId="4A219F84" w14:textId="77777777" w:rsidR="003D15F1" w:rsidRPr="00F01579" w:rsidRDefault="003D15F1" w:rsidP="003D15F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8"/>
                <w:sz w:val="20"/>
              </w:rPr>
            </w:pPr>
            <w:r w:rsidRPr="00F01579">
              <w:rPr>
                <w:rFonts w:ascii="標楷體" w:eastAsia="標楷體" w:hAnsi="標楷體" w:hint="eastAsia"/>
                <w:noProof/>
                <w:spacing w:val="-18"/>
                <w:sz w:val="20"/>
              </w:rPr>
              <w:t>5.</w:t>
            </w:r>
            <w:r w:rsidRPr="00382348">
              <w:rPr>
                <w:rFonts w:ascii="標楷體" w:eastAsia="標楷體" w:hAnsi="標楷體" w:hint="eastAsia"/>
                <w:noProof/>
                <w:w w:val="83"/>
                <w:kern w:val="0"/>
                <w:sz w:val="20"/>
                <w:fitText w:val="1500" w:id="-697046270"/>
              </w:rPr>
              <w:t>營業盈餘及事業收入</w:t>
            </w:r>
          </w:p>
        </w:tc>
        <w:tc>
          <w:tcPr>
            <w:tcW w:w="383" w:type="pct"/>
            <w:gridSpan w:val="2"/>
            <w:shd w:val="clear" w:color="auto" w:fill="auto"/>
            <w:vAlign w:val="center"/>
          </w:tcPr>
          <w:p w14:paraId="06F16F10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73E5FB2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9,831,700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EEA3A48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ACAB77E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7DEE46B8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391BFB0D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17B0575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78D03E9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7DBFA82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1C4212B0" w14:textId="769AFEA8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27713991" w14:textId="33285929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6" w:type="pct"/>
            <w:vAlign w:val="center"/>
          </w:tcPr>
          <w:p w14:paraId="3F309926" w14:textId="2DF1438D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9,831,700</w:t>
            </w:r>
          </w:p>
        </w:tc>
      </w:tr>
      <w:tr w:rsidR="003D15F1" w14:paraId="54431264" w14:textId="46700AC4" w:rsidTr="003D15F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shd w:val="clear" w:color="auto" w:fill="auto"/>
            <w:vAlign w:val="center"/>
          </w:tcPr>
          <w:p w14:paraId="7799782E" w14:textId="77777777" w:rsidR="003D15F1" w:rsidRDefault="003D15F1" w:rsidP="003D15F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C15D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382348">
              <w:rPr>
                <w:rFonts w:ascii="標楷體" w:eastAsia="標楷體" w:hAnsi="標楷體" w:hint="eastAsia"/>
                <w:noProof/>
                <w:spacing w:val="8"/>
                <w:kern w:val="0"/>
                <w:sz w:val="20"/>
                <w:fitText w:val="1500" w:id="-697046271"/>
              </w:rPr>
              <w:t>補助及協助收</w:t>
            </w:r>
            <w:r w:rsidRPr="00382348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271"/>
              </w:rPr>
              <w:t>入</w:t>
            </w:r>
          </w:p>
        </w:tc>
        <w:tc>
          <w:tcPr>
            <w:tcW w:w="383" w:type="pct"/>
            <w:gridSpan w:val="2"/>
            <w:shd w:val="clear" w:color="auto" w:fill="auto"/>
            <w:vAlign w:val="center"/>
          </w:tcPr>
          <w:p w14:paraId="55A4623D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E599CCC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13,820,477,371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6EE10164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48FF5DE0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21,674,654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7C140A8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BDA1E30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9,000,000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19C4D0E9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69,884,155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2E8F3A56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70,014,754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7BDB7DA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1,857,390,939</w:t>
            </w:r>
          </w:p>
        </w:tc>
        <w:tc>
          <w:tcPr>
            <w:tcW w:w="383" w:type="pct"/>
            <w:vAlign w:val="center"/>
          </w:tcPr>
          <w:p w14:paraId="2D139D1C" w14:textId="1BB940E8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203,806,878</w:t>
            </w:r>
          </w:p>
        </w:tc>
        <w:tc>
          <w:tcPr>
            <w:tcW w:w="383" w:type="pct"/>
            <w:vAlign w:val="center"/>
          </w:tcPr>
          <w:p w14:paraId="2978DA1E" w14:textId="2CFBBF1A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6" w:type="pct"/>
            <w:vAlign w:val="center"/>
          </w:tcPr>
          <w:p w14:paraId="5359D160" w14:textId="50DF1279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16,052,248,751</w:t>
            </w:r>
          </w:p>
        </w:tc>
      </w:tr>
      <w:tr w:rsidR="003D15F1" w14:paraId="72780288" w14:textId="37C2375A" w:rsidTr="003D15F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C256B42" w14:textId="77777777" w:rsidR="003D15F1" w:rsidRDefault="003D15F1" w:rsidP="003D15F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C15D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382348">
              <w:rPr>
                <w:rFonts w:ascii="標楷體" w:eastAsia="標楷體" w:hAnsi="標楷體" w:hint="eastAsia"/>
                <w:noProof/>
                <w:spacing w:val="8"/>
                <w:kern w:val="0"/>
                <w:sz w:val="20"/>
                <w:fitText w:val="1500" w:id="-697046272"/>
              </w:rPr>
              <w:t>捐獻及贈與收</w:t>
            </w:r>
            <w:r w:rsidRPr="00382348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6272"/>
              </w:rPr>
              <w:t>入</w:t>
            </w:r>
          </w:p>
        </w:tc>
        <w:tc>
          <w:tcPr>
            <w:tcW w:w="383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2909027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tcBorders>
              <w:bottom w:val="nil"/>
            </w:tcBorders>
            <w:shd w:val="clear" w:color="auto" w:fill="auto"/>
            <w:vAlign w:val="center"/>
          </w:tcPr>
          <w:p w14:paraId="6EF70573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1,550,000</w:t>
            </w:r>
          </w:p>
        </w:tc>
        <w:tc>
          <w:tcPr>
            <w:tcW w:w="383" w:type="pct"/>
            <w:tcBorders>
              <w:bottom w:val="nil"/>
            </w:tcBorders>
            <w:shd w:val="clear" w:color="auto" w:fill="auto"/>
            <w:vAlign w:val="center"/>
          </w:tcPr>
          <w:p w14:paraId="15991274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tcBorders>
              <w:bottom w:val="nil"/>
            </w:tcBorders>
            <w:shd w:val="clear" w:color="auto" w:fill="auto"/>
            <w:vAlign w:val="center"/>
          </w:tcPr>
          <w:p w14:paraId="2C65A16B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tcBorders>
              <w:bottom w:val="nil"/>
            </w:tcBorders>
            <w:shd w:val="clear" w:color="auto" w:fill="auto"/>
            <w:vAlign w:val="center"/>
          </w:tcPr>
          <w:p w14:paraId="51EE3EF7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tcBorders>
              <w:bottom w:val="nil"/>
            </w:tcBorders>
            <w:shd w:val="clear" w:color="auto" w:fill="auto"/>
            <w:vAlign w:val="center"/>
          </w:tcPr>
          <w:p w14:paraId="3BF2734E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tcBorders>
              <w:bottom w:val="nil"/>
            </w:tcBorders>
            <w:shd w:val="clear" w:color="auto" w:fill="auto"/>
            <w:vAlign w:val="center"/>
          </w:tcPr>
          <w:p w14:paraId="5F3E4E8D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tcBorders>
              <w:bottom w:val="nil"/>
            </w:tcBorders>
            <w:shd w:val="clear" w:color="auto" w:fill="auto"/>
            <w:vAlign w:val="center"/>
          </w:tcPr>
          <w:p w14:paraId="7458618B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5" w:type="pct"/>
            <w:tcBorders>
              <w:bottom w:val="nil"/>
            </w:tcBorders>
            <w:shd w:val="clear" w:color="auto" w:fill="auto"/>
            <w:vAlign w:val="center"/>
          </w:tcPr>
          <w:p w14:paraId="7DA30807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tcBorders>
              <w:bottom w:val="nil"/>
            </w:tcBorders>
            <w:vAlign w:val="center"/>
          </w:tcPr>
          <w:p w14:paraId="7695D0F4" w14:textId="18D4977B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6,016,620</w:t>
            </w:r>
          </w:p>
        </w:tc>
        <w:tc>
          <w:tcPr>
            <w:tcW w:w="383" w:type="pct"/>
            <w:tcBorders>
              <w:bottom w:val="nil"/>
            </w:tcBorders>
            <w:vAlign w:val="center"/>
          </w:tcPr>
          <w:p w14:paraId="6EEBADE7" w14:textId="2EC41643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386" w:type="pct"/>
            <w:tcBorders>
              <w:bottom w:val="nil"/>
            </w:tcBorders>
            <w:vAlign w:val="center"/>
          </w:tcPr>
          <w:p w14:paraId="30D24B9E" w14:textId="3396D43E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7,566,620</w:t>
            </w:r>
          </w:p>
        </w:tc>
      </w:tr>
      <w:tr w:rsidR="003D15F1" w14:paraId="6891A3F4" w14:textId="0EABB0A9" w:rsidTr="003D15F1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39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05FD57" w14:textId="381E0911" w:rsidR="003D15F1" w:rsidRDefault="003D15F1" w:rsidP="003D15F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C15D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382348">
              <w:rPr>
                <w:rFonts w:ascii="標楷體" w:eastAsia="標楷體" w:hAnsi="標楷體" w:hint="eastAsia"/>
                <w:noProof/>
                <w:spacing w:val="116"/>
                <w:kern w:val="0"/>
                <w:sz w:val="20"/>
                <w:fitText w:val="1500" w:id="-697047036"/>
              </w:rPr>
              <w:t>其他收</w:t>
            </w:r>
            <w:r w:rsidRPr="00382348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500" w:id="-697047036"/>
              </w:rPr>
              <w:t>入</w:t>
            </w:r>
          </w:p>
        </w:tc>
        <w:tc>
          <w:tcPr>
            <w:tcW w:w="38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D4B5AA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65,752</w:t>
            </w: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4A2A67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79,970,472</w:t>
            </w: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498915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67,293</w:t>
            </w: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1CD866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270</w:t>
            </w: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A69EF0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6,064,404</w:t>
            </w: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82C4DE1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673,941</w:t>
            </w: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B491C6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474,059</w:t>
            </w: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8491505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584,088</w:t>
            </w: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B85496" w14:textId="77777777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12,095,086</w:t>
            </w: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vAlign w:val="center"/>
          </w:tcPr>
          <w:p w14:paraId="3CFB5903" w14:textId="3C592870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45,662,879</w:t>
            </w:r>
          </w:p>
        </w:tc>
        <w:tc>
          <w:tcPr>
            <w:tcW w:w="383" w:type="pct"/>
            <w:tcBorders>
              <w:top w:val="nil"/>
              <w:bottom w:val="single" w:sz="4" w:space="0" w:color="auto"/>
            </w:tcBorders>
            <w:vAlign w:val="center"/>
          </w:tcPr>
          <w:p w14:paraId="34C6BB52" w14:textId="43712954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1,272,487</w:t>
            </w:r>
          </w:p>
        </w:tc>
        <w:tc>
          <w:tcPr>
            <w:tcW w:w="386" w:type="pct"/>
            <w:tcBorders>
              <w:top w:val="nil"/>
              <w:bottom w:val="single" w:sz="4" w:space="0" w:color="auto"/>
            </w:tcBorders>
            <w:vAlign w:val="center"/>
          </w:tcPr>
          <w:p w14:paraId="6BA50913" w14:textId="674B50C8" w:rsidR="003D15F1" w:rsidRPr="00382348" w:rsidRDefault="003D15F1" w:rsidP="003D15F1">
            <w:pPr>
              <w:snapToGrid w:val="0"/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382348">
              <w:rPr>
                <w:rFonts w:ascii="新細明體" w:hAnsi="新細明體"/>
                <w:noProof/>
                <w:sz w:val="20"/>
              </w:rPr>
              <w:t>146,930,731</w:t>
            </w:r>
          </w:p>
        </w:tc>
      </w:tr>
    </w:tbl>
    <w:p w14:paraId="364BC0F3" w14:textId="77777777" w:rsidR="00A73B81" w:rsidRDefault="00A73B81" w:rsidP="00A73B81"/>
    <w:p w14:paraId="560114B1" w14:textId="2F44DCF6" w:rsidR="00A73B81" w:rsidRDefault="00A73B81" w:rsidP="00A73B81"/>
    <w:sectPr w:rsidR="00A73B81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BDABC" w14:textId="77777777" w:rsidR="00A73B81" w:rsidRDefault="00A73B81">
      <w:r>
        <w:separator/>
      </w:r>
    </w:p>
  </w:endnote>
  <w:endnote w:type="continuationSeparator" w:id="0">
    <w:p w14:paraId="7DB3C9DD" w14:textId="77777777" w:rsidR="00A73B81" w:rsidRDefault="00A7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ADD10" w14:textId="49C05878" w:rsidR="003D15F1" w:rsidRPr="003D15F1" w:rsidRDefault="003D15F1" w:rsidP="003D15F1">
    <w:pPr>
      <w:pStyle w:val="a4"/>
      <w:jc w:val="center"/>
      <w:rPr>
        <w:rFonts w:ascii="標楷體" w:eastAsia="標楷體" w:hAnsi="標楷體"/>
      </w:rPr>
    </w:pPr>
    <w:r w:rsidRPr="003D15F1">
      <w:rPr>
        <w:rFonts w:ascii="標楷體" w:eastAsia="標楷體" w:hAnsi="標楷體" w:hint="eastAsia"/>
      </w:rPr>
      <w:t>第6-1頁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0E0FC" w14:textId="77777777" w:rsidR="00A73B81" w:rsidRDefault="00A73B81">
      <w:r>
        <w:separator/>
      </w:r>
    </w:p>
  </w:footnote>
  <w:footnote w:type="continuationSeparator" w:id="0">
    <w:p w14:paraId="453FAC92" w14:textId="77777777" w:rsidR="00A73B81" w:rsidRDefault="00A73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B9C36" w14:textId="5E910DD9" w:rsidR="00F33645" w:rsidRDefault="00905176">
    <w:pPr>
      <w:pStyle w:val="a3"/>
      <w:jc w:val="center"/>
    </w:pPr>
    <w:r w:rsidRPr="00905176">
      <w:rPr>
        <w:rFonts w:ascii="標楷體" w:eastAsia="標楷體" w:hAnsi="標楷體" w:hint="eastAsia"/>
        <w:b/>
        <w:spacing w:val="60"/>
        <w:sz w:val="32"/>
        <w:szCs w:val="32"/>
        <w:u w:val="single"/>
      </w:rPr>
      <w:t>壹</w:t>
    </w:r>
    <w:r w:rsidR="005A610E"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905176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905176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905176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F33645"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905176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9918" w14:textId="37344943" w:rsidR="00F33645" w:rsidRDefault="009251EC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陸</w:t>
    </w:r>
    <w:r w:rsidR="005A610E">
      <w:rPr>
        <w:rFonts w:ascii="標楷體" w:eastAsia="標楷體" w:hint="eastAsia"/>
        <w:b/>
        <w:spacing w:val="60"/>
        <w:sz w:val="32"/>
        <w:u w:val="single"/>
      </w:rPr>
      <w:t>、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905176" w:rsidRPr="00905176"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="00F33645" w:rsidRPr="00B95F6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905176" w:rsidRPr="00905176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905176" w:rsidRPr="00905176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F33645"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="00F33645"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="00F33645"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B81"/>
    <w:rsid w:val="00012DC9"/>
    <w:rsid w:val="000D4F05"/>
    <w:rsid w:val="000F3B45"/>
    <w:rsid w:val="000F5C79"/>
    <w:rsid w:val="001133FE"/>
    <w:rsid w:val="00143F79"/>
    <w:rsid w:val="00166FAE"/>
    <w:rsid w:val="0022580D"/>
    <w:rsid w:val="002934F7"/>
    <w:rsid w:val="002D0FCD"/>
    <w:rsid w:val="00382348"/>
    <w:rsid w:val="00397B4B"/>
    <w:rsid w:val="003C6046"/>
    <w:rsid w:val="003D1039"/>
    <w:rsid w:val="003D15F1"/>
    <w:rsid w:val="0047422B"/>
    <w:rsid w:val="005A610E"/>
    <w:rsid w:val="005F216F"/>
    <w:rsid w:val="006F09C1"/>
    <w:rsid w:val="00805B3D"/>
    <w:rsid w:val="00810A19"/>
    <w:rsid w:val="0085072B"/>
    <w:rsid w:val="00905176"/>
    <w:rsid w:val="009251EC"/>
    <w:rsid w:val="00A57D0E"/>
    <w:rsid w:val="00A73B81"/>
    <w:rsid w:val="00AD15A7"/>
    <w:rsid w:val="00B5403C"/>
    <w:rsid w:val="00B95F6B"/>
    <w:rsid w:val="00C004BF"/>
    <w:rsid w:val="00CE52EB"/>
    <w:rsid w:val="00D07CD1"/>
    <w:rsid w:val="00D17C30"/>
    <w:rsid w:val="00D20547"/>
    <w:rsid w:val="00D7010A"/>
    <w:rsid w:val="00D7295B"/>
    <w:rsid w:val="00DA6D4D"/>
    <w:rsid w:val="00DF00FA"/>
    <w:rsid w:val="00E257E8"/>
    <w:rsid w:val="00E55DB3"/>
    <w:rsid w:val="00EA6F5D"/>
    <w:rsid w:val="00F01579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19D53C"/>
  <w15:chartTrackingRefBased/>
  <w15:docId w15:val="{F03470A9-1D1F-4A25-8E81-8E9893A96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5uvQOxKkX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4CF3F-EB96-43EE-BC68-119D9AA86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X5uvQOxKkX歲入來源別機關別決算審定數綜計表.dot</Template>
  <TotalTime>20</TotalTime>
  <Pages>1</Pages>
  <Words>243</Words>
  <Characters>785</Characters>
  <Application>Microsoft Office Word</Application>
  <DocSecurity>0</DocSecurity>
  <Lines>6</Lines>
  <Paragraphs>2</Paragraphs>
  <ScaleCrop>false</ScaleCrop>
  <Company>N.A.O.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賴立芯</dc:creator>
  <cp:keywords/>
  <cp:lastModifiedBy>鄭博育</cp:lastModifiedBy>
  <cp:revision>8</cp:revision>
  <cp:lastPrinted>1899-12-31T16:00:00Z</cp:lastPrinted>
  <dcterms:created xsi:type="dcterms:W3CDTF">2025-06-14T07:35:00Z</dcterms:created>
  <dcterms:modified xsi:type="dcterms:W3CDTF">2025-06-26T08:27:00Z</dcterms:modified>
</cp:coreProperties>
</file>