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50AD87C2" w14:textId="77777777" w:rsidTr="00AB32BA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FCDFE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56BF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D68B" w14:textId="2962733C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B32B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43443F7" w14:textId="77777777" w:rsidTr="00AB32BA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2C3E0195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1CF7E6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030337D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0877000F" w14:textId="77777777" w:rsidTr="00AB32BA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64201074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3D24150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2C483E3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A8750B7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64307809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3279DF44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48D07F42" w14:textId="77777777" w:rsidTr="00AB32BA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849F672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88059B1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5EFDB2D1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45C1DBC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3918878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7D142F0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0A5C98A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1D58FD3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79F7B3F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2EC034B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EB43C6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37E446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1E12654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42C524E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026456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774262AD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AB32BA" w:rsidRPr="00AE24A1" w14:paraId="384E41B4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3EBA6A2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26477AF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3503E87" w14:textId="77777777" w:rsidR="00AB32BA" w:rsidRPr="00AE24A1" w:rsidRDefault="00AB32BA" w:rsidP="008B14E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7BA59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24,862,500,000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8CAF4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24,442,121,653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2D28B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1,792,354,962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7E9F0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72,198,546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A6FCF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26,306,675,161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43AFD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BE1E6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1A137F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EC39B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24,442,309,399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6F3CE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1,792,354,962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7F84C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72,198,546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1694B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26,306,862,907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354D3C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1,444,362,907</w:t>
            </w:r>
          </w:p>
        </w:tc>
      </w:tr>
      <w:tr w:rsidR="00AB32BA" w:rsidRPr="00AE24A1" w14:paraId="7C516C7E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2D3B7540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D0DF070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ACDF0DF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9E825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7,595,087,000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FB09A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8,471,016,073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AE923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908,037,489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2CA23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9,523,530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59294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9,388,577,092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921D5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7CF03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195F9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75720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8,471,016,073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A57E7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908,037,489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F287D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9,523,530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51CAF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9,388,577,092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5E48F1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1,793,490,092</w:t>
            </w:r>
          </w:p>
        </w:tc>
      </w:tr>
      <w:tr w:rsidR="00AB32BA" w14:paraId="25EF55B3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5ABC1E80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DEAF0BC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9224D24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F626D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70,416,000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3CA18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68,186,983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0DA47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6B3CB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04863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68,186,983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9D574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2AF9B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BACC0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320D9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68,186,983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4167E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3AD16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80D5E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68,186,983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B9BE00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- 2,229,017</w:t>
            </w:r>
          </w:p>
        </w:tc>
      </w:tr>
      <w:tr w:rsidR="00AB32BA" w14:paraId="3FEC58B6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69B77AFB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EF5EFE9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C0199BA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737DD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40,675,000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AF71F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64,338,226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B3771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ED1C0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5819F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64,338,226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EA17F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A7224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DA975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ECF97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64,338,226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D2C072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1C303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72E3A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64,338,226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B95766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23,663,226</w:t>
            </w:r>
          </w:p>
        </w:tc>
      </w:tr>
      <w:tr w:rsidR="00AB32BA" w14:paraId="69B75A4B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69140B4B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1021988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89A55B8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D7291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491,757,000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51435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595,906,840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91E3A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D6951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5,446,329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21977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601,353,169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BDD9A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5482F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30EB4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BF3A2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595,906,840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26632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DB5999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5,446,329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D317D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601,353,169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F45897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109,596,169</w:t>
            </w:r>
          </w:p>
        </w:tc>
      </w:tr>
      <w:tr w:rsidR="00AB32BA" w14:paraId="3C885FE4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A0FD4B3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C5FAE9F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DBACA33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EBE87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442,793,000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41B9D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385,496,557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83C8D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BDE35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359,138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C7294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385,855,695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687EDE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BF624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294A8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1DF5A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385,496,557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65561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A39A9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359,138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6DCF7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385,855,695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3BE09B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- 56,937,305</w:t>
            </w:r>
          </w:p>
        </w:tc>
      </w:tr>
      <w:tr w:rsidR="00AB32BA" w14:paraId="092A4D40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56D38B90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C9DF612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2F5D374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BDC47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101,430,000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279D7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127,671,914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D1B97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C43FF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3,718,063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D7338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131,389,977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DFEC5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7A0DC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6FA58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2CCBE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127,671,914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985EA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73E37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3,718,063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E9376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131,389,977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C000E1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29,959,977</w:t>
            </w:r>
          </w:p>
        </w:tc>
      </w:tr>
      <w:tr w:rsidR="00AB32BA" w14:paraId="45B27988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6E23424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EF72325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A0C02A9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CEB41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6,438,016,000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DE72C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7,214,385,718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E6E3A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908,037,489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B8A54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A9A1A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8,122,423,207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AB967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B7B39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724ED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47B93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7,214,385,718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9A544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908,037,489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9F9F4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AD3F5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8,122,423,207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86354A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1,684,407,207</w:t>
            </w:r>
          </w:p>
        </w:tc>
      </w:tr>
      <w:tr w:rsidR="00AB32BA" w14:paraId="5DECC4B8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6AED3676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94F47D4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1834656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2E458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2E48A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15,029,835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A5E4C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4612B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49A6D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15,029,835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92593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74E43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6451B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9FF92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15,029,835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2629E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23645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CDC92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15,029,835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9ABC68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5,029,835</w:t>
            </w:r>
          </w:p>
        </w:tc>
      </w:tr>
      <w:tr w:rsidR="00AB32BA" w:rsidRPr="00AE24A1" w14:paraId="365F0279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5F43BB35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471BD77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A7E5692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CBFEC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149,104,000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FAB73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252,880,621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52BFE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7,645,000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98A00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24,876,645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3F7B9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285,402,266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761EC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87DC5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1BB3F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D4E35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252,880,621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21CF0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7,645,000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0F29E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24,876,645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C7B39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285,402,266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141DA4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136,298,266</w:t>
            </w:r>
          </w:p>
        </w:tc>
      </w:tr>
      <w:tr w:rsidR="00AB32BA" w14:paraId="158DE2F3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5EEB664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1D823BF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BE03552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6A69F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148,070,000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6F5CF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242,238,550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4ECA8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BC392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24,876,645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E8F86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274,760,195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8EC84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A660D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DD635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3978B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242,238,550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D807F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7,645,000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B5D37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24,876,645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7E3C1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274,760,195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0D34F1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126,690,195</w:t>
            </w:r>
          </w:p>
        </w:tc>
      </w:tr>
      <w:tr w:rsidR="00AB32BA" w14:paraId="3059C2D9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F484397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255E45B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4262B23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519A6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1,034,000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9D669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10,642,071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7499E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40E28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3E091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10,642,071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EF80D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2F648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30871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BC539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10,642,071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DFA72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1CD1E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AD1DB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10,642,071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55A32C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9,608,071</w:t>
            </w:r>
          </w:p>
        </w:tc>
      </w:tr>
      <w:tr w:rsidR="00AB32BA" w:rsidRPr="00AE24A1" w14:paraId="07E67CEE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E94C32A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C101546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00CF161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94CCA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180,650,000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7B5E1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D637F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2D3C7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76981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B5C74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A9F01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6C764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02460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464CC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FBF89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7B5B5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36D01B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30,559,793</w:t>
            </w:r>
          </w:p>
        </w:tc>
      </w:tr>
      <w:tr w:rsidR="00AB32BA" w14:paraId="206FAF0C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0536E95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BC625D8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BA68F88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DD39D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122,519,000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01848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151,933,938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457C6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C1EA4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44CF5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151,933,938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D28BD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4B145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581CA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5024C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151,933,938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9FFEF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065D8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3E8BD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151,933,938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787666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29,414,938</w:t>
            </w:r>
          </w:p>
        </w:tc>
      </w:tr>
      <w:tr w:rsidR="00AB32BA" w14:paraId="3FD8CC8B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79B1322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339ECE6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041FC9C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84CA5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58,131,000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52FAA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59,275,855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67393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0B4E7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CD463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59,275,855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0BFE9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334A7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BD708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91EFA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59,275,855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A313D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3CC77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FBE030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59,275,855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7868CE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1,144,855</w:t>
            </w:r>
          </w:p>
        </w:tc>
      </w:tr>
      <w:tr w:rsidR="00AB32BA" w:rsidRPr="00AE24A1" w14:paraId="22D57D98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B2BBAAC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7A551F1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C457552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B2C4C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50,646,000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33AEA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197,422,032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C11F6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7,673,922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DDA1B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92667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205,095,954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70B8E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72EE3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2A25A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F23D0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197,422,032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1BD71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7,673,922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18356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C556E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205,095,954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9A4D03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154,449,954</w:t>
            </w:r>
          </w:p>
        </w:tc>
      </w:tr>
      <w:tr w:rsidR="00AB32BA" w14:paraId="6F6B361D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33FE3FE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51A74D1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3006559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3CBEB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46,886,000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6CE22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189,784,479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2C8EB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7,673,922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6BE42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1DD9E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197,458,401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3C81D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4E5E5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86EB4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FCE64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189,784,479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1BD3D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7,673,922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9ABE0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7964C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197,458,401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11C8D7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150,572,401</w:t>
            </w:r>
          </w:p>
        </w:tc>
      </w:tr>
      <w:tr w:rsidR="00AB32BA" w14:paraId="2662F954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7F07DF5B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C10AAC1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673A253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273FD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C9E8D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7,637,553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F634A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4DEAF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3CD85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7,637,553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244085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01258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08CAA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52A3F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7,637,553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68D88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487E4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222B1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7,637,553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DBC00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3,877,553</w:t>
            </w:r>
          </w:p>
        </w:tc>
      </w:tr>
      <w:tr w:rsidR="00AB32BA" w:rsidRPr="00AE24A1" w14:paraId="321AB9FE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E03E01C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5B96EC9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25DBDBFB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92E02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9,832,000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AF472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49D2E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2BB33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86342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8B450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E3483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55AAA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800E7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B7267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4AC6F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C0E78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57FC7A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- 300</w:t>
            </w:r>
          </w:p>
        </w:tc>
      </w:tr>
      <w:tr w:rsidR="00AB32BA" w14:paraId="3B166BE2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465E0FD4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1920797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A3A01F2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6995C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A4C11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90BDF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D3829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44E18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38D8EC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AB36B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5FF7A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ADB42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E6777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811A5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DD6CB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9A0061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B32BA" w14:paraId="03570FB7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66359A89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1766704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65AD7DA" w14:textId="77777777" w:rsidR="00AB32BA" w:rsidRPr="00A42850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A42850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17800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6,832,000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7E22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6,831,700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CC39A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CB9D3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5A5A7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6,831,700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4E204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39772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9DA6F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1BB67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6,831,700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34A1F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356DC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C1FD6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6,831,700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225D0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- 300</w:t>
            </w:r>
          </w:p>
        </w:tc>
      </w:tr>
      <w:tr w:rsidR="00AB32BA" w:rsidRPr="00AE24A1" w14:paraId="4B8DDDCC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E0287DE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22325D2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96E986C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DA246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16,788,538,000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B2701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15,151,542,547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83B7F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862,907,833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3557B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37,798,371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740C2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16,052,248,751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0254C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7B741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219BB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6014B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15,151,542,547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06E09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862,907,833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E390C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37,798,371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35B61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16,052,248,751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396CEF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- 736,289,249</w:t>
            </w:r>
          </w:p>
        </w:tc>
      </w:tr>
      <w:tr w:rsidR="00AB32BA" w14:paraId="1416495B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1C82CAAE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0A63A71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41CFAF5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D4772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16,780,443,000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EBC71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15,143,503,547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41B8D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862,907,833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5CD0C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37,798,371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C1E61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16,044,209,751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A5CA7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56033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C70F3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A01CA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15,143,503,547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77304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862,907,833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8484F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37,798,371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EEAC4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16,044,209,751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854463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- 736,233,249</w:t>
            </w:r>
          </w:p>
        </w:tc>
      </w:tr>
      <w:tr w:rsidR="00AB32BA" w14:paraId="65B078BA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608E354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E05DAFF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1AF1513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地方政府協助收入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C8225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8,095,000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DB26E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8,039,000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70FD1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AAD8B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47B6A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8,039,000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36C88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B8F00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DC89A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9A3239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8,039,000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858B0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33489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7563E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8,039,000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E87AAC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- 56,000</w:t>
            </w:r>
          </w:p>
        </w:tc>
      </w:tr>
      <w:tr w:rsidR="00AB32BA" w:rsidRPr="00AE24A1" w14:paraId="758D2BF6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3E1453F5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CE5B66C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3940D9A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DA818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7,017,000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A89EF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1,550,000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E7520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42D0C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4F396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7,566,620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5A149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D4951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692C1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CE1F4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1,550,000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94248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4AB24D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A70A9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7,566,620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E4E1BC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549,620</w:t>
            </w:r>
          </w:p>
        </w:tc>
      </w:tr>
      <w:tr w:rsidR="00AB32BA" w14:paraId="09D9100E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43DC67D1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98782AE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EAD5188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1DC63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7,017,000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4A16D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1,550,000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5A9D9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6,016,620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5D0DE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EC86B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7,566,620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F985F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95C42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91E6A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4A652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1,550,000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16F31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6,016,620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77969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D9CAC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7,566,620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645ABB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549,620</w:t>
            </w:r>
          </w:p>
        </w:tc>
      </w:tr>
      <w:tr w:rsidR="00AB32BA" w:rsidRPr="00AE24A1" w14:paraId="66710D63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67499FA2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E24A1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E7DECAF" w14:textId="77777777" w:rsidR="00AB32BA" w:rsidRPr="00AE24A1" w:rsidRDefault="00AB32BA" w:rsidP="008B14E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FEDBF75" w14:textId="77777777" w:rsidR="00AB32BA" w:rsidRPr="00AE24A1" w:rsidRDefault="00AB32BA" w:rsidP="008B14E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E24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D6A2B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81,626,000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2D8E63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146,668,887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BC5D7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74,098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5B18B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D006E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146,742,985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A6F297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B556A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CB4A8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F6AD14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146,856,633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5AAD28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74,098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B1D00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86064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146,930,731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AC20C0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4071">
              <w:rPr>
                <w:rFonts w:ascii="新細明體" w:hAnsi="新細明體"/>
                <w:b/>
                <w:noProof/>
                <w:sz w:val="20"/>
              </w:rPr>
              <w:t>65,304,731</w:t>
            </w:r>
          </w:p>
        </w:tc>
      </w:tr>
      <w:tr w:rsidR="00AB32BA" w14:paraId="6725BF73" w14:textId="77777777" w:rsidTr="00BE40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00" w:type="dxa"/>
            <w:shd w:val="clear" w:color="auto" w:fill="auto"/>
            <w:vAlign w:val="center"/>
          </w:tcPr>
          <w:p w14:paraId="1A1B6C2E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911DE27" w14:textId="77777777" w:rsidR="00AB32BA" w:rsidRDefault="00AB32BA" w:rsidP="008B14E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367133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D8455E9" w14:textId="77777777" w:rsidR="00AB32BA" w:rsidRDefault="00AB32BA" w:rsidP="008B14E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6713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E09A05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81,626,000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818B8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146,668,887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D1BDF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74,098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716801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AF957B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146,742,985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063C1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3D253A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C9E77E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C2AC36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146,856,633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55850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74,098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DE6A6F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A62A4C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146,930,731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4B176C2" w14:textId="77777777" w:rsidR="00AB32BA" w:rsidRPr="00BE4071" w:rsidRDefault="00AB32BA" w:rsidP="008B14E6">
            <w:pPr>
              <w:jc w:val="right"/>
              <w:rPr>
                <w:rFonts w:ascii="新細明體" w:hAnsi="新細明體"/>
                <w:sz w:val="20"/>
              </w:rPr>
            </w:pPr>
            <w:r w:rsidRPr="00BE4071">
              <w:rPr>
                <w:rFonts w:ascii="新細明體" w:hAnsi="新細明體"/>
                <w:noProof/>
                <w:sz w:val="20"/>
              </w:rPr>
              <w:t>65,304,731</w:t>
            </w:r>
          </w:p>
        </w:tc>
      </w:tr>
    </w:tbl>
    <w:p w14:paraId="02C6B80A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193E" w14:textId="77777777" w:rsidR="00CB1C13" w:rsidRDefault="00CB1C13">
      <w:r>
        <w:separator/>
      </w:r>
    </w:p>
  </w:endnote>
  <w:endnote w:type="continuationSeparator" w:id="0">
    <w:p w14:paraId="25758D47" w14:textId="77777777" w:rsidR="00CB1C13" w:rsidRDefault="00CB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5858" w14:textId="77777777" w:rsidR="0077068E" w:rsidRDefault="0077068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F447C" w14:textId="77777777" w:rsidR="0077068E" w:rsidRDefault="0077068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24A4" w14:textId="1BFBF780" w:rsidR="0077068E" w:rsidRPr="0077068E" w:rsidRDefault="0077068E" w:rsidP="0077068E">
    <w:pPr>
      <w:pStyle w:val="a4"/>
      <w:jc w:val="center"/>
      <w:rPr>
        <w:rFonts w:ascii="標楷體" w:eastAsia="標楷體" w:hAnsi="標楷體"/>
      </w:rPr>
    </w:pPr>
    <w:r w:rsidRPr="0077068E">
      <w:rPr>
        <w:rFonts w:ascii="標楷體" w:eastAsia="標楷體" w:hAnsi="標楷體" w:hint="eastAsia"/>
      </w:rPr>
      <w:t>第9-2頁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3B9DB" w14:textId="77777777" w:rsidR="00CB1C13" w:rsidRDefault="00CB1C13">
      <w:r>
        <w:separator/>
      </w:r>
    </w:p>
  </w:footnote>
  <w:footnote w:type="continuationSeparator" w:id="0">
    <w:p w14:paraId="7D73F1DF" w14:textId="77777777" w:rsidR="00CB1C13" w:rsidRDefault="00CB1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3445" w14:textId="77777777" w:rsidR="0077068E" w:rsidRDefault="007706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A785" w14:textId="4BD914A6" w:rsidR="00A82CB1" w:rsidRDefault="00A42850">
    <w:pPr>
      <w:pStyle w:val="a3"/>
      <w:jc w:val="center"/>
    </w:pPr>
    <w:r w:rsidRPr="00A42850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4285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A42850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A42850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A42850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42850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488A" w14:textId="58C9D83F" w:rsidR="00A82CB1" w:rsidRPr="00FC7C5B" w:rsidRDefault="0077068E">
    <w:pPr>
      <w:pStyle w:val="a3"/>
      <w:jc w:val="center"/>
      <w:rPr>
        <w:b/>
        <w:spacing w:val="60"/>
        <w:sz w:val="32"/>
      </w:rPr>
    </w:pPr>
    <w:r w:rsidRPr="00FC7C5B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二</w:t>
    </w:r>
    <w:r w:rsidR="003C15BB" w:rsidRPr="00FC7C5B">
      <w:rPr>
        <w:rFonts w:ascii="標楷體" w:eastAsia="標楷體"/>
        <w:b/>
        <w:color w:val="000000"/>
        <w:spacing w:val="60"/>
        <w:sz w:val="32"/>
        <w:szCs w:val="32"/>
        <w:u w:val="single"/>
      </w:rPr>
      <w:t>、</w:t>
    </w:r>
    <w:r w:rsidR="00A82CB1" w:rsidRPr="00FC7C5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42850" w:rsidRPr="00FC7C5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 w:rsidRPr="00FC7C5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A42850" w:rsidRPr="00FC7C5B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A42850" w:rsidRPr="00FC7C5B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A82CB1" w:rsidRPr="00FC7C5B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A42850" w:rsidRPr="00FC7C5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 w:rsidRPr="00FC7C5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BA"/>
    <w:rsid w:val="000E0216"/>
    <w:rsid w:val="00183F3F"/>
    <w:rsid w:val="003C15BB"/>
    <w:rsid w:val="0077068E"/>
    <w:rsid w:val="00872E1A"/>
    <w:rsid w:val="00877824"/>
    <w:rsid w:val="009C47CC"/>
    <w:rsid w:val="00A42850"/>
    <w:rsid w:val="00A82CB1"/>
    <w:rsid w:val="00AB32BA"/>
    <w:rsid w:val="00BE4071"/>
    <w:rsid w:val="00C34DF4"/>
    <w:rsid w:val="00CB0F10"/>
    <w:rsid w:val="00CB1C13"/>
    <w:rsid w:val="00DF667B"/>
    <w:rsid w:val="00F81942"/>
    <w:rsid w:val="00FC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993E3"/>
  <w15:chartTrackingRefBased/>
  <w15:docId w15:val="{68675D6F-17AF-49F7-AA72-8E8FF921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Sf5EkZj42faJ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JSf5EkZj42faJ歲入來源別總表.dot</Template>
  <TotalTime>2</TotalTime>
  <Pages>1</Pages>
  <Words>602</Words>
  <Characters>2520</Characters>
  <Application>Microsoft Office Word</Application>
  <DocSecurity>0</DocSecurity>
  <Lines>504</Lines>
  <Paragraphs>520</Paragraphs>
  <ScaleCrop>false</ScaleCrop>
  <Company>N.A.O.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鄭博育</cp:lastModifiedBy>
  <cp:revision>4</cp:revision>
  <dcterms:created xsi:type="dcterms:W3CDTF">2025-06-14T07:57:00Z</dcterms:created>
  <dcterms:modified xsi:type="dcterms:W3CDTF">2025-07-11T01:11:00Z</dcterms:modified>
</cp:coreProperties>
</file>