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7E62968D" w14:textId="77777777" w:rsidTr="00CB37FF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243EE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4C8A5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22AD8" w14:textId="326F9939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CB37FF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78738658" w14:textId="77777777" w:rsidTr="00CB37FF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14:paraId="2736A99E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7715D8C1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1C295376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71AA48C3" w14:textId="77777777" w:rsidTr="00CB37FF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02F5CBD1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2A98CF7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435CE1F4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5D551B91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250F5FEC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59DF96D5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7975E8EB" w14:textId="77777777" w:rsidTr="00CB37FF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2CB64372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674647C0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0E3B7AB4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1ADEF8B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76F8A6E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3C28A425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7E2DF56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442B978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5761EC3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62B0CF3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3409DF13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79BFA5E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484D86F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61403E3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789EFD65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066C07DA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CB37FF" w:rsidRPr="00451D1B" w14:paraId="09535845" w14:textId="77777777" w:rsidTr="000739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60BB308D" w14:textId="77777777" w:rsidR="00CB37FF" w:rsidRPr="00451D1B" w:rsidRDefault="00CB37FF" w:rsidP="000739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84269A4" w14:textId="77777777" w:rsidR="00CB37FF" w:rsidRPr="00451D1B" w:rsidRDefault="00CB37FF" w:rsidP="000739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76DB78F0" w14:textId="77777777" w:rsidR="00CB37FF" w:rsidRPr="00451D1B" w:rsidRDefault="00CB37FF" w:rsidP="000739BD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51D1B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BB9083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/>
                <w:b/>
                <w:noProof/>
                <w:sz w:val="20"/>
              </w:rPr>
              <w:t>90,260,000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A3DF36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/>
                <w:b/>
                <w:noProof/>
                <w:sz w:val="20"/>
              </w:rPr>
              <w:t>83,571,378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B6EA7F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/>
                <w:b/>
                <w:noProof/>
                <w:sz w:val="20"/>
              </w:rPr>
              <w:t>192,981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4EAF61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AADA48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/>
                <w:b/>
                <w:noProof/>
                <w:sz w:val="20"/>
              </w:rPr>
              <w:t>83,764,359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984BEEC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49D1125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8A76EC3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512320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/>
                <w:b/>
                <w:noProof/>
                <w:sz w:val="20"/>
              </w:rPr>
              <w:t>83,571,378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5BD7F3C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/>
                <w:b/>
                <w:noProof/>
                <w:sz w:val="20"/>
              </w:rPr>
              <w:t>192,981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C6D6F9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431CE72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/>
                <w:b/>
                <w:noProof/>
                <w:sz w:val="20"/>
              </w:rPr>
              <w:t>83,764,359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5C9C9E6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/>
                <w:b/>
                <w:noProof/>
                <w:sz w:val="20"/>
              </w:rPr>
              <w:t>- 6,495,641</w:t>
            </w:r>
          </w:p>
        </w:tc>
      </w:tr>
      <w:tr w:rsidR="00CB37FF" w:rsidRPr="00451D1B" w14:paraId="384246DD" w14:textId="77777777" w:rsidTr="000739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5D6E0F21" w14:textId="77777777" w:rsidR="00CB37FF" w:rsidRPr="00451D1B" w:rsidRDefault="00CB37FF" w:rsidP="000739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451D1B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2474A70" w14:textId="77777777" w:rsidR="00CB37FF" w:rsidRPr="00451D1B" w:rsidRDefault="00CB37FF" w:rsidP="000739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63FFA8A4" w14:textId="77777777" w:rsidR="00CB37FF" w:rsidRPr="00451D1B" w:rsidRDefault="00CB37FF" w:rsidP="000739BD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51D1B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F58261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/>
                <w:b/>
                <w:noProof/>
                <w:sz w:val="20"/>
              </w:rPr>
              <w:t>90,260,000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97A52C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/>
                <w:b/>
                <w:noProof/>
                <w:sz w:val="20"/>
              </w:rPr>
              <w:t>83,571,378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A84BF9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/>
                <w:b/>
                <w:noProof/>
                <w:sz w:val="20"/>
              </w:rPr>
              <w:t>192,981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7751C6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88C2E4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/>
                <w:b/>
                <w:noProof/>
                <w:sz w:val="20"/>
              </w:rPr>
              <w:t>83,764,359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6A973E1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DCF4A6B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466AFE2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2762FBD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/>
                <w:b/>
                <w:noProof/>
                <w:sz w:val="20"/>
              </w:rPr>
              <w:t>83,571,378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12602A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/>
                <w:b/>
                <w:noProof/>
                <w:sz w:val="20"/>
              </w:rPr>
              <w:t>192,981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B002AC9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7640DB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/>
                <w:b/>
                <w:noProof/>
                <w:sz w:val="20"/>
              </w:rPr>
              <w:t>83,764,359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3A2D140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2633C">
              <w:rPr>
                <w:rFonts w:ascii="新細明體" w:hAnsi="新細明體"/>
                <w:b/>
                <w:noProof/>
                <w:sz w:val="20"/>
              </w:rPr>
              <w:t>- 6,495,641</w:t>
            </w:r>
          </w:p>
        </w:tc>
      </w:tr>
      <w:tr w:rsidR="00CB37FF" w14:paraId="084DC436" w14:textId="77777777" w:rsidTr="000739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61A5521E" w14:textId="77777777" w:rsidR="00CB37FF" w:rsidRDefault="00CB37FF" w:rsidP="000739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E4C2DD4" w14:textId="77777777" w:rsidR="00CB37FF" w:rsidRDefault="00CB37FF" w:rsidP="000739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CD04BD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B86EB30" w14:textId="77777777" w:rsidR="00CB37FF" w:rsidRDefault="00CB37FF" w:rsidP="000739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CD04B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F99416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/>
                <w:noProof/>
                <w:sz w:val="20"/>
              </w:rPr>
              <w:t>20,000,000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B2EF60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/>
                <w:noProof/>
                <w:sz w:val="20"/>
              </w:rPr>
              <w:t>17,609,450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96187B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360206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F863C4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/>
                <w:noProof/>
                <w:sz w:val="20"/>
              </w:rPr>
              <w:t>17,609,450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41829E5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E0C3247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4F1797B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ECE1330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/>
                <w:noProof/>
                <w:sz w:val="20"/>
              </w:rPr>
              <w:t>17,609,450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2C2F86D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CC114DD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64A1CA8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/>
                <w:noProof/>
                <w:sz w:val="20"/>
              </w:rPr>
              <w:t>17,609,450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43A369B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/>
                <w:noProof/>
                <w:sz w:val="20"/>
              </w:rPr>
              <w:t>- 2,390,550</w:t>
            </w:r>
          </w:p>
        </w:tc>
      </w:tr>
      <w:tr w:rsidR="00CB37FF" w14:paraId="39DC5EC0" w14:textId="77777777" w:rsidTr="000739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2A6CEE50" w14:textId="77777777" w:rsidR="00CB37FF" w:rsidRDefault="00CB37FF" w:rsidP="000739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FFF2A5C" w14:textId="77777777" w:rsidR="00CB37FF" w:rsidRDefault="00CB37FF" w:rsidP="000739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CD04BD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B08E735" w14:textId="77777777" w:rsidR="00CB37FF" w:rsidRDefault="00CB37FF" w:rsidP="000739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CD04B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投資收回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9AC9A6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/>
                <w:noProof/>
                <w:sz w:val="20"/>
              </w:rPr>
              <w:t>70,260,000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36C6A4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/>
                <w:noProof/>
                <w:sz w:val="20"/>
              </w:rPr>
              <w:t>65,961,928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6F332E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/>
                <w:noProof/>
                <w:sz w:val="20"/>
              </w:rPr>
              <w:t>192,981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0B4EFE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E241FD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/>
                <w:noProof/>
                <w:sz w:val="20"/>
              </w:rPr>
              <w:t>66,154,909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C0A46F9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151A3EA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409F93D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AB599A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/>
                <w:noProof/>
                <w:sz w:val="20"/>
              </w:rPr>
              <w:t>65,961,928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1992484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/>
                <w:noProof/>
                <w:sz w:val="20"/>
              </w:rPr>
              <w:t>192,981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1A9EF0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75045DC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/>
                <w:noProof/>
                <w:sz w:val="20"/>
              </w:rPr>
              <w:t>66,154,909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D950B38" w14:textId="77777777" w:rsidR="00CB37FF" w:rsidRPr="0032633C" w:rsidRDefault="00CB37FF" w:rsidP="000739BD">
            <w:pPr>
              <w:jc w:val="right"/>
              <w:rPr>
                <w:rFonts w:ascii="新細明體" w:hAnsi="新細明體"/>
                <w:sz w:val="20"/>
              </w:rPr>
            </w:pPr>
            <w:r w:rsidRPr="0032633C">
              <w:rPr>
                <w:rFonts w:ascii="新細明體" w:hAnsi="新細明體"/>
                <w:noProof/>
                <w:sz w:val="20"/>
              </w:rPr>
              <w:t>- 4,105,091</w:t>
            </w:r>
          </w:p>
        </w:tc>
      </w:tr>
    </w:tbl>
    <w:p w14:paraId="7028A061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A8716" w14:textId="77777777" w:rsidR="000F6F7B" w:rsidRDefault="000F6F7B">
      <w:r>
        <w:separator/>
      </w:r>
    </w:p>
  </w:endnote>
  <w:endnote w:type="continuationSeparator" w:id="0">
    <w:p w14:paraId="5293185C" w14:textId="77777777" w:rsidR="000F6F7B" w:rsidRDefault="000F6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592C2" w14:textId="77777777" w:rsidR="00202DA8" w:rsidRDefault="00202DA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9D9C5" w14:textId="77777777" w:rsidR="00202DA8" w:rsidRDefault="00202DA8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9A68F" w14:textId="5AE3672E" w:rsidR="00202DA8" w:rsidRPr="00202DA8" w:rsidRDefault="00202DA8" w:rsidP="00202DA8">
    <w:pPr>
      <w:pStyle w:val="a4"/>
      <w:jc w:val="center"/>
      <w:rPr>
        <w:rFonts w:ascii="標楷體" w:eastAsia="標楷體" w:hAnsi="標楷體"/>
      </w:rPr>
    </w:pPr>
    <w:r w:rsidRPr="00202DA8">
      <w:rPr>
        <w:rFonts w:ascii="標楷體" w:eastAsia="標楷體" w:hAnsi="標楷體" w:hint="eastAsia"/>
      </w:rPr>
      <w:t>第9-3頁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FDA29" w14:textId="77777777" w:rsidR="000F6F7B" w:rsidRDefault="000F6F7B">
      <w:r>
        <w:separator/>
      </w:r>
    </w:p>
  </w:footnote>
  <w:footnote w:type="continuationSeparator" w:id="0">
    <w:p w14:paraId="2F781C03" w14:textId="77777777" w:rsidR="000F6F7B" w:rsidRDefault="000F6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C8D50" w14:textId="77777777" w:rsidR="00202DA8" w:rsidRDefault="00202DA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55AA1" w14:textId="5C1355CE" w:rsidR="00A82CB1" w:rsidRDefault="00853234">
    <w:pPr>
      <w:pStyle w:val="a3"/>
      <w:jc w:val="center"/>
    </w:pPr>
    <w:r w:rsidRPr="00853234">
      <w:rPr>
        <w:rFonts w:ascii="標楷體" w:eastAsia="標楷體" w:hAnsi="標楷體" w:hint="eastAsia"/>
        <w:b/>
        <w:spacing w:val="60"/>
        <w:sz w:val="32"/>
        <w:szCs w:val="32"/>
        <w:u w:val="single"/>
      </w:rPr>
      <w:t>參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853234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853234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853234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853234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853234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6AD4B" w14:textId="4837478C" w:rsidR="00A82CB1" w:rsidRPr="009A2A76" w:rsidRDefault="00202DA8">
    <w:pPr>
      <w:pStyle w:val="a3"/>
      <w:jc w:val="center"/>
      <w:rPr>
        <w:b/>
        <w:spacing w:val="60"/>
        <w:sz w:val="32"/>
      </w:rPr>
    </w:pPr>
    <w:r w:rsidRPr="009A2A76">
      <w:rPr>
        <w:rFonts w:ascii="標楷體" w:eastAsia="標楷體" w:hAnsi="標楷體" w:hint="eastAsia"/>
        <w:b/>
        <w:color w:val="000000"/>
        <w:spacing w:val="60"/>
        <w:sz w:val="32"/>
        <w:szCs w:val="32"/>
        <w:u w:val="single"/>
      </w:rPr>
      <w:t>三</w:t>
    </w:r>
    <w:r w:rsidR="003C15BB" w:rsidRPr="009A2A76">
      <w:rPr>
        <w:rFonts w:ascii="標楷體" w:eastAsia="標楷體"/>
        <w:b/>
        <w:color w:val="000000"/>
        <w:spacing w:val="60"/>
        <w:sz w:val="32"/>
        <w:szCs w:val="32"/>
        <w:u w:val="single"/>
      </w:rPr>
      <w:t>、</w:t>
    </w:r>
    <w:r w:rsidR="00A82CB1" w:rsidRPr="009A2A76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853234" w:rsidRPr="009A2A76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A82CB1" w:rsidRPr="009A2A76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853234" w:rsidRPr="009A2A76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853234" w:rsidRPr="009A2A76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A82CB1" w:rsidRPr="009A2A76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853234" w:rsidRPr="009A2A76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A82CB1" w:rsidRPr="009A2A76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7FF"/>
    <w:rsid w:val="00074784"/>
    <w:rsid w:val="000E0216"/>
    <w:rsid w:val="000F6F7B"/>
    <w:rsid w:val="00183F3F"/>
    <w:rsid w:val="00202DA8"/>
    <w:rsid w:val="0032633C"/>
    <w:rsid w:val="003C15BB"/>
    <w:rsid w:val="00853234"/>
    <w:rsid w:val="0088192B"/>
    <w:rsid w:val="009A2A76"/>
    <w:rsid w:val="009C47CC"/>
    <w:rsid w:val="00A82CB1"/>
    <w:rsid w:val="00CB0F10"/>
    <w:rsid w:val="00CB37FF"/>
    <w:rsid w:val="00CF2BFE"/>
    <w:rsid w:val="00D55E4A"/>
    <w:rsid w:val="00DF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DC44FD"/>
  <w15:chartTrackingRefBased/>
  <w15:docId w15:val="{76DCE59C-1DB3-423D-867A-5FCC41EF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rZxGuosBpy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rZxGuosBpy歲入來源別總表.dot</Template>
  <TotalTime>8</TotalTime>
  <Pages>1</Pages>
  <Words>136</Words>
  <Characters>365</Characters>
  <Application>Microsoft Office Word</Application>
  <DocSecurity>0</DocSecurity>
  <Lines>91</Lines>
  <Paragraphs>100</Paragraphs>
  <ScaleCrop>false</ScaleCrop>
  <Company>N.A.O.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賴立芯</dc:creator>
  <cp:keywords/>
  <cp:lastModifiedBy>鄭博育</cp:lastModifiedBy>
  <cp:revision>4</cp:revision>
  <dcterms:created xsi:type="dcterms:W3CDTF">2025-06-14T07:59:00Z</dcterms:created>
  <dcterms:modified xsi:type="dcterms:W3CDTF">2025-07-11T01:40:00Z</dcterms:modified>
</cp:coreProperties>
</file>