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0921FAA9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CFB44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025E9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3D0D" w14:textId="10EA5DCA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B1C2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7EE5FE4B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7799DE43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4F0AB5F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7FEB3F3D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1D59E2B4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58597C41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7C00B0F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4190D389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6C0FFB6B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3C2D311B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2CC1AEC1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620D3514" w14:textId="77777777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1C5ADCE6" w14:textId="77777777" w:rsidR="009805FE" w:rsidRDefault="009805FE" w:rsidP="00E1253D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64D91E4C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786C3308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69EEA98C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03EB529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75CBAEC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20" w:type="dxa"/>
            <w:vAlign w:val="center"/>
          </w:tcPr>
          <w:p w14:paraId="21FC551E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685A377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680F9D3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3A0F028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500" w:type="dxa"/>
            <w:vAlign w:val="center"/>
          </w:tcPr>
          <w:p w14:paraId="6CE19E3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267F3FEE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7AC45DDB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5A5196F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0718631C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4D9EEE8E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65329F11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2B1C26" w:rsidRPr="007201EC" w14:paraId="640194E9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134F678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7E0220D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C871900" w14:textId="77777777" w:rsidR="002B1C26" w:rsidRPr="007201EC" w:rsidRDefault="002B1C26" w:rsidP="00F131C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01EC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6EB6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24,952,760,000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1145B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24,525,693,031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EACC7B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1,792,547,943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76747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72,198,546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5F1A6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26,390,439,520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84B02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24,525,880,777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6737C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1,792,547,943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AD415E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72,198,546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55815E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26,390,627,266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F4C3AF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A7F1B0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1,437,867,266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93CBAB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5.76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9D3591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C0DAF0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0.00</w:t>
            </w:r>
          </w:p>
        </w:tc>
      </w:tr>
      <w:tr w:rsidR="002B1C26" w:rsidRPr="007201EC" w14:paraId="4960F29B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BBA8CFB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201EC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BF46F6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B1213AB" w14:textId="77777777" w:rsidR="002B1C26" w:rsidRPr="007201EC" w:rsidRDefault="002B1C26" w:rsidP="00F131C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01EC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89922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7,595,087,000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BA1A1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8,471,016,073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D870E4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908,037,489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3B057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9,523,530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4E94D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9,388,577,092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B1667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8,471,016,073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B55D1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908,037,489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C218F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9,523,530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E44E77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9,388,577,092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470A65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35.58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0AAF80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1,793,490,092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9F91D5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23.61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4E8ABA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D0D7C2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B1C26" w14:paraId="2D06DDB4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748099D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1A595B1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86C6FFC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10D15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70,416,000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3CCD2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68,186,983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29822D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7E919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A419C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68,186,983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7D016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68,186,983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7AB31F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A8CC5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FB4DA6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68,186,983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82AD03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0.26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D81EBE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- 2,229,017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C43B94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- 3.17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D28F4F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74AD62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4A2B16FD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B741110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BF8860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4DFA491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B9126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40,675,000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0427C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64,338,226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776CAC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4DBA5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F350A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64,338,226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C6B2DA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64,338,226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6C4397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0DD481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424A87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64,338,226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D5F1FD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0.24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556444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23,663,226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985BC8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58.18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A9E0FA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CCB9BF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77248594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21DD3F4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D5934FE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252F021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D3059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491,757,000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8974E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595,906,840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55901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86811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5,446,329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1390E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601,353,169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AA81D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595,906,840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14447D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83B23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5,446,329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E58653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601,353,169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02F86C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2.28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A53840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109,596,169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0FD99D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22.29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C0308D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B77347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15A48E5F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F25827D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0BDBD6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AFD8631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1203E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442,793,000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D2CA9B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385,496,557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5784BA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2FBA5B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359,138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10C84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385,855,695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E0162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385,496,557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BD844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98913B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359,138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AC5ADC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385,855,695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CA9109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1.46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CEDAA5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- 56,937,305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4ACF51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- 12.86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A436E9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F74F2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0CE8FE46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4F68802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0CCA917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67FB491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3EF70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101,430,000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97343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127,671,914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1BADAB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64F22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3,718,063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A97B1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131,389,977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E3BD1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127,671,914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6D98A0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91C9C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3,718,063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DF67B7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131,389,977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3EC139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0.50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2B990D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29,959,977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3F6F01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29.54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3653D4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DEBDF7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565ED7D3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16F8AAF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F2851D0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8D7642B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2A83A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6,438,016,000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09D38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7,214,385,718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004691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908,037,489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404DD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1F699E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8,122,423,207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7A1AB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7,214,385,718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60A1D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908,037,489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2EC05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5961C7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8,122,423,207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ACE6D3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30.78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C4110C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1,684,407,207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72E744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26.16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C3049B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388137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4EBC45FA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F8AAA93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5BE729D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63FC722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C70B8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11883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15,029,835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DA387D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9EFF1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AE350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15,029,835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36506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15,029,835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3B72BA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511799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A71340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15,029,835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3E5923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926044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5,029,835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27E93D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50.30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CF9C77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564FFF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:rsidRPr="007201EC" w14:paraId="5B12454A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7D557D8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201EC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E97D302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186CFE3" w14:textId="77777777" w:rsidR="002B1C26" w:rsidRPr="007201EC" w:rsidRDefault="002B1C26" w:rsidP="00F131C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01EC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E2215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149,104,000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25D35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252,880,621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F293DB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7,645,000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318D9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24,876,645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411BA3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285,402,266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7219A1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252,880,621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F210A3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7,645,000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90EF9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24,876,645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0443C0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285,402,266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4BF15D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1B664E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136,298,266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D4B1C6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91.41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58DBE1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9C2390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B1C26" w14:paraId="0F7AA87E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6F904DE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A3CA272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330DB8A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62F4C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148,070,000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565B1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242,238,550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2F1E43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7,645,000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CD764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24,876,645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93FB9F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274,760,195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CCE3BB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242,238,550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D555B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7,645,000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946017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24,876,645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DB3A7C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274,760,195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038137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24FD9C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126,690,195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C638D4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85.56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230A68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F71E56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2E6D99EB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F9E97DA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2347B3C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2687C26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6F7EF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1,034,000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67B12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10,642,071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A04586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3C0071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DDB71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10,642,071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CC5686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10,642,071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C435E6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F8A9D8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3C9BEF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10,642,071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DAF3CA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6B5C9D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9,608,071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70D704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929.21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998798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97A286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:rsidRPr="007201EC" w14:paraId="3EA20DB6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DB68850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201EC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E984AE4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37DE0E6" w14:textId="77777777" w:rsidR="002B1C26" w:rsidRPr="007201EC" w:rsidRDefault="002B1C26" w:rsidP="00F131C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01EC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29A9C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180,650,000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620E8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211,209,793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D5355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6BA5E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C7F5A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211,209,793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42872C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211,209,793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EC8AF2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3F39FF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44BAC4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211,209,793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61DF85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0.80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6CBF61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30,559,793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9ACD92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16.92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71460B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3D0719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B1C26" w14:paraId="307E4779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9F4DBE0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1A41BA1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FC4E7F9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04184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122,519,000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24D11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151,933,938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776ED2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8759C0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F0B4A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151,933,938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4F564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151,933,938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9AD424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6D3590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50B623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151,933,938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0C2ED5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0.58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118AA0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29,414,938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A40A76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24.01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D64510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C861FC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3144DFAA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788C48C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4E915A9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CF0D654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5B178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58,131,000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A1722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59,275,855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7A5F8A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41AD8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AB2C7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59,275,855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D4FCC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59,275,855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DF2900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8C0A5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074EB5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59,275,855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074624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0.22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BEA640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1,144,855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A0C550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1.97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626754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C6EC9E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:rsidRPr="007201EC" w14:paraId="5954BB37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A454570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201EC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E85BADF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B5EC70B" w14:textId="77777777" w:rsidR="002B1C26" w:rsidRPr="007201EC" w:rsidRDefault="002B1C26" w:rsidP="00F131C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01EC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06B62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140,906,000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86E91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280,993,410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CA9A31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7,866,903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E1E9D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D3CF9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288,860,313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BCEC2F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280,993,410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619A38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7,866,903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A2E47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424215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288,860,313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91F0A1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1.09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6D2591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147,954,313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EB0873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105.00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53F59B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A617F1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B1C26" w14:paraId="0335D7A2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29F197B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CA137C2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FE4F088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EC703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46,886,000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98D90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189,784,479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3CA912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7,673,922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2E393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155BC7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197,458,401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2CC22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189,784,479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213B9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7,673,922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F7FF7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B119DB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197,458,401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DDBD1D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0.75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50D071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150,572,401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FD5876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321.15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DB8149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9F9E79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4C74AD27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39E249D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4EF6ECF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07AC887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6BA7E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20,000,000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151FF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17,609,450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778E2F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A6C33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9CE1E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17,609,450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0929C6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17,609,450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387EF3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F1074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9B19AD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17,609,450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D8D243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AB2EEC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- 2,390,550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D7E325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- 11.95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D5EE1D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C0BD19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3D1B44AE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3239174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68FD246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682BE0C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投資收回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C1742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70,260,000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91D2E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65,961,928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D5601B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192,981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8C190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A8013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66,154,909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C42C01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65,961,928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7D025E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192,981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74A9F7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4D4EAB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66,154,909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73CDE0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0.25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51D5AF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- 4,105,091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237EC6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- 5.84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675257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72B8F0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0904264A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A269D14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664E840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82EACE0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AAEE1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3,760,000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7D6EC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7,637,553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0EC02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EE4A1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9C6D7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7,637,553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420D27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7,637,553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A36DD5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D6690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895A7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7,637,553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9603DE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C349E0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3,877,553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99ECF0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103.13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C7915A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C3FDCB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:rsidRPr="007201EC" w14:paraId="27C2617E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F3DA05F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201EC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A3E6541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6BF5B7C" w14:textId="77777777" w:rsidR="002B1C26" w:rsidRPr="007201EC" w:rsidRDefault="002B1C26" w:rsidP="00F131C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01EC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257B0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9,832,000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EE040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9,831,700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41E434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07215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96720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9,831,700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AA045B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9,831,700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19F3D8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08E30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0FA3BD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9,831,700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AD5843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C3DE9C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- 300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E3F43A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C14146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95F4AB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B1C26" w14:paraId="3F94826F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722E0C8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01659D5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4811FEA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21E3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3CEA8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3,000,000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FFE4E1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072E7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8E37D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00035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A8C5C0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B40A8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705CD6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4A54D1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48A79E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F73DFB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B5999C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76CAF7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62DC12EC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F5CAF1F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1B70716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597B421" w14:textId="77777777" w:rsidR="002B1C26" w:rsidRPr="0085424D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542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E6275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6,832,000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80D84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6,831,700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F6E0B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1663D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00961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6,831,700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8A6F5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6,831,700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EDE5EA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3E31FA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4195A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6,831,700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E1798B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A4A64F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- 300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3114D2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9CA763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725DEA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:rsidRPr="007201EC" w14:paraId="72E44588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FCEC88B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201EC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AF04A0C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F55881F" w14:textId="77777777" w:rsidR="002B1C26" w:rsidRPr="007201EC" w:rsidRDefault="002B1C26" w:rsidP="00F131C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01EC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53FE5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16,788,538,000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50BA0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15,151,542,547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7FD6C6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862,907,833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342DF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37,798,371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D43D5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16,052,248,751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41051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15,151,542,547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A6C69A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862,907,833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C1E8EB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37,798,371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55511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16,052,248,751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31537D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60.83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00B6A4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- 736,289,249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0F8EA5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- 4.39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843605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BD343F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B1C26" w14:paraId="0775F984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A4C5FBA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F013D03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8E58C9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F0CF7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16,780,443,000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52F34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15,143,503,547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E4B9A5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862,907,833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6E157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37,798,371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3A3FB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16,044,209,751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4ABF07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15,143,503,547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33568B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862,907,833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FEF9A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37,798,371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ABBD53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16,044,209,751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2F00B4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60.80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DEE852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- 736,233,249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2761C0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- 4.39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81D241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0FF268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14:paraId="19A3C4F8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3F1E2CB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196552D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4E4123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地方政府協助收入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25D8D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8,095,000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FCC8E2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8,039,000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2B36E0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90D9E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04918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8,039,000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250496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8,039,000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1DC2D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9C7E59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4C033B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8,039,000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C8BD29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B1B853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- 56,000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9D1461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- 0.69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C7B07B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6E4FBF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:rsidRPr="007201EC" w14:paraId="5EE0A30C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AC83071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201EC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CF72A6E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1238D76" w14:textId="77777777" w:rsidR="002B1C26" w:rsidRPr="007201EC" w:rsidRDefault="002B1C26" w:rsidP="00F131C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01EC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F6B6F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7,017,000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D700E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1,550,000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D4B1EB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6,016,620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E57F1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49427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7,566,620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87900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1,550,000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CADD46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6,016,620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3BA6E8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22EF53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7,566,620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E82972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2ED67F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549,620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8BB574A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7.83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610677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E5DC87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B1C26" w14:paraId="7E4774D3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ADBDC12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F96A124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0B0ACA2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DB926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7,017,000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8D35B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1,550,000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25195D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6,016,620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EDA74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3730A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7,566,620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5232A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1,550,000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A6F505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6,016,620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6B1C7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2FAD7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7,566,620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B1D821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615B056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549,620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91A9B3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7.83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CC2AF1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3C3816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B1C26" w:rsidRPr="007201EC" w14:paraId="399180A5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659B5E5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7201EC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AA3D3C2" w14:textId="77777777" w:rsidR="002B1C26" w:rsidRPr="007201EC" w:rsidRDefault="002B1C26" w:rsidP="00F131C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9FF6A7B" w14:textId="77777777" w:rsidR="002B1C26" w:rsidRPr="007201EC" w:rsidRDefault="002B1C26" w:rsidP="00F131C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201EC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A4C294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81,626,000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C9960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146,668,887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58EA5A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74,098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76AAB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8062F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146,742,985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62270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146,856,633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F80FED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74,098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2BCF47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FA5C5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146,930,731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0B4F51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0.56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92AF60D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65,304,731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02E3F3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80.00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93D045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187,746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4DD51A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7D7428">
              <w:rPr>
                <w:rFonts w:ascii="新細明體" w:eastAsia="標楷體" w:hAnsi="新細明體"/>
                <w:b/>
                <w:noProof/>
                <w:sz w:val="20"/>
              </w:rPr>
              <w:t>0.13</w:t>
            </w:r>
          </w:p>
        </w:tc>
      </w:tr>
      <w:tr w:rsidR="002B1C26" w14:paraId="1181D753" w14:textId="77777777" w:rsidTr="00F13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E010B7E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922B3A5" w14:textId="77777777" w:rsidR="002B1C26" w:rsidRDefault="002B1C26" w:rsidP="00F131C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A1A97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35296BC" w14:textId="77777777" w:rsidR="002B1C26" w:rsidRDefault="002B1C26" w:rsidP="00F131C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5A1A97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6D8351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81,626,000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E5365CF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146,668,887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075969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74,098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1DCD0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507B83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146,742,985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E9F19DE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146,856,633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8B04C37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74,098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68A968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037C2F0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146,930,731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63E47F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0.56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E5B4285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65,304,731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E13AADB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80.00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38E526C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187,746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5FCE249" w14:textId="77777777" w:rsidR="002B1C26" w:rsidRPr="007D7428" w:rsidRDefault="002B1C26" w:rsidP="00F131C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7D7428">
              <w:rPr>
                <w:rFonts w:ascii="新細明體" w:eastAsia="標楷體" w:hAnsi="新細明體"/>
                <w:noProof/>
                <w:sz w:val="20"/>
              </w:rPr>
              <w:t>0.13</w:t>
            </w:r>
          </w:p>
        </w:tc>
      </w:tr>
    </w:tbl>
    <w:p w14:paraId="55ABA13A" w14:textId="77777777" w:rsidR="00540A99" w:rsidRDefault="00540A99" w:rsidP="0083717B">
      <w:pPr>
        <w:ind w:right="414"/>
        <w:rPr>
          <w:rFonts w:eastAsia="標楷體"/>
          <w:sz w:val="22"/>
        </w:rPr>
      </w:pPr>
    </w:p>
    <w:sectPr w:rsidR="00540A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AE594" w14:textId="77777777" w:rsidR="001E0927" w:rsidRDefault="001E0927">
      <w:r>
        <w:separator/>
      </w:r>
    </w:p>
  </w:endnote>
  <w:endnote w:type="continuationSeparator" w:id="0">
    <w:p w14:paraId="67F95ECE" w14:textId="77777777" w:rsidR="001E0927" w:rsidRDefault="001E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C0BD" w14:textId="77777777" w:rsidR="00286F70" w:rsidRDefault="00286F7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E78C1" w14:textId="77777777" w:rsidR="00286F70" w:rsidRDefault="00286F7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D4842" w14:textId="6E44D814" w:rsidR="00E1253D" w:rsidRPr="00E1253D" w:rsidRDefault="00E1253D" w:rsidP="00E1253D">
    <w:pPr>
      <w:pStyle w:val="a4"/>
      <w:jc w:val="center"/>
      <w:rPr>
        <w:rFonts w:ascii="標楷體" w:eastAsia="標楷體" w:hAnsi="標楷體"/>
      </w:rPr>
    </w:pPr>
    <w:r w:rsidRPr="00E1253D">
      <w:rPr>
        <w:rFonts w:ascii="標楷體" w:eastAsia="標楷體" w:hAnsi="標楷體" w:hint="eastAsia"/>
      </w:rPr>
      <w:t>第9-1頁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5073F" w14:textId="77777777" w:rsidR="001E0927" w:rsidRDefault="001E0927">
      <w:r>
        <w:separator/>
      </w:r>
    </w:p>
  </w:footnote>
  <w:footnote w:type="continuationSeparator" w:id="0">
    <w:p w14:paraId="2E929E24" w14:textId="77777777" w:rsidR="001E0927" w:rsidRDefault="001E0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C6F9" w14:textId="77777777" w:rsidR="00286F70" w:rsidRDefault="00286F7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B205" w14:textId="0F9941F5" w:rsidR="009805FE" w:rsidRDefault="00540A99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7E7586" w:rsidRPr="007E758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7E7586" w:rsidRPr="007E7586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臺東縣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7E7586" w:rsidRPr="007E758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DE93" w14:textId="07C93B9B" w:rsidR="00E1253D" w:rsidRPr="00286F70" w:rsidRDefault="00E1253D">
    <w:pPr>
      <w:pStyle w:val="a3"/>
      <w:jc w:val="center"/>
      <w:rPr>
        <w:rFonts w:ascii="標楷體" w:eastAsia="標楷體" w:hAnsi="標楷體"/>
        <w:b/>
        <w:color w:val="000000"/>
        <w:spacing w:val="60"/>
        <w:sz w:val="32"/>
        <w:szCs w:val="32"/>
        <w:u w:val="single"/>
      </w:rPr>
    </w:pPr>
    <w:r w:rsidRPr="00286F70"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玖、歲入來源別決算審定總表</w:t>
    </w:r>
  </w:p>
  <w:p w14:paraId="0E67FA7B" w14:textId="01232FA1" w:rsidR="009805FE" w:rsidRPr="00286F70" w:rsidRDefault="00E1253D">
    <w:pPr>
      <w:pStyle w:val="a3"/>
      <w:jc w:val="center"/>
      <w:rPr>
        <w:b/>
        <w:spacing w:val="60"/>
        <w:sz w:val="32"/>
      </w:rPr>
    </w:pPr>
    <w:r w:rsidRPr="00286F70"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一</w:t>
    </w:r>
    <w:r w:rsidR="00540A99" w:rsidRPr="00286F70">
      <w:rPr>
        <w:rFonts w:ascii="標楷體" w:eastAsia="標楷體"/>
        <w:b/>
        <w:color w:val="000000"/>
        <w:spacing w:val="60"/>
        <w:sz w:val="32"/>
        <w:szCs w:val="32"/>
        <w:u w:val="single"/>
      </w:rPr>
      <w:t>、</w:t>
    </w:r>
    <w:r w:rsidR="009805FE" w:rsidRPr="00286F70">
      <w:rPr>
        <w:rFonts w:ascii="標楷體" w:eastAsia="標楷體" w:hint="eastAsia"/>
        <w:b/>
        <w:spacing w:val="60"/>
        <w:sz w:val="32"/>
        <w:u w:val="single"/>
      </w:rPr>
      <w:t>中華民國</w:t>
    </w:r>
    <w:r w:rsidR="007E7586" w:rsidRPr="00286F70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9805FE" w:rsidRPr="00286F70">
      <w:rPr>
        <w:rFonts w:ascii="標楷體" w:eastAsia="標楷體" w:hint="eastAsia"/>
        <w:b/>
        <w:spacing w:val="60"/>
        <w:sz w:val="32"/>
        <w:u w:val="single"/>
      </w:rPr>
      <w:t>年度</w:t>
    </w:r>
    <w:r w:rsidR="007E7586" w:rsidRPr="00286F70">
      <w:rPr>
        <w:rFonts w:ascii="標楷體" w:eastAsia="標楷體" w:hAnsi="標楷體" w:hint="eastAsia"/>
        <w:b/>
        <w:spacing w:val="60"/>
        <w:sz w:val="32"/>
        <w:u w:val="single"/>
      </w:rPr>
      <w:t>臺東縣</w:t>
    </w:r>
    <w:r w:rsidR="009805FE" w:rsidRPr="00286F70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 w:rsidRPr="00286F70">
      <w:rPr>
        <w:rFonts w:ascii="標楷體" w:eastAsia="標楷體" w:hint="eastAsia"/>
        <w:b/>
        <w:spacing w:val="60"/>
        <w:sz w:val="32"/>
        <w:u w:val="single"/>
      </w:rPr>
      <w:t>總</w:t>
    </w:r>
    <w:r w:rsidR="009805FE" w:rsidRPr="00286F70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26"/>
    <w:rsid w:val="0004623B"/>
    <w:rsid w:val="00101AB3"/>
    <w:rsid w:val="001319CD"/>
    <w:rsid w:val="0019116B"/>
    <w:rsid w:val="001D7125"/>
    <w:rsid w:val="001E0927"/>
    <w:rsid w:val="00286F70"/>
    <w:rsid w:val="002B1C26"/>
    <w:rsid w:val="00370633"/>
    <w:rsid w:val="00453AEC"/>
    <w:rsid w:val="00463DA5"/>
    <w:rsid w:val="00511EB6"/>
    <w:rsid w:val="00525367"/>
    <w:rsid w:val="00540A99"/>
    <w:rsid w:val="005503C0"/>
    <w:rsid w:val="0056501D"/>
    <w:rsid w:val="00651597"/>
    <w:rsid w:val="006F4C30"/>
    <w:rsid w:val="007D7428"/>
    <w:rsid w:val="007E7586"/>
    <w:rsid w:val="0083717B"/>
    <w:rsid w:val="0085424D"/>
    <w:rsid w:val="009805FE"/>
    <w:rsid w:val="00A82AA2"/>
    <w:rsid w:val="00AB03D5"/>
    <w:rsid w:val="00B83C7F"/>
    <w:rsid w:val="00C52404"/>
    <w:rsid w:val="00CE054C"/>
    <w:rsid w:val="00CE4379"/>
    <w:rsid w:val="00DB4570"/>
    <w:rsid w:val="00DC035C"/>
    <w:rsid w:val="00E034BD"/>
    <w:rsid w:val="00E1253D"/>
    <w:rsid w:val="00E1394B"/>
    <w:rsid w:val="00EF0671"/>
    <w:rsid w:val="00FB040C"/>
    <w:rsid w:val="00FE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62743"/>
  <w15:chartTrackingRefBased/>
  <w15:docId w15:val="{944BB47B-52C6-4A28-B76F-CCD8792AA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6U54qQlX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6U54qQlX歲入來源別決算審定表.dot</Template>
  <TotalTime>9</TotalTime>
  <Pages>1</Pages>
  <Words>540</Words>
  <Characters>3084</Characters>
  <Application>Microsoft Office Word</Application>
  <DocSecurity>0</DocSecurity>
  <Lines>25</Lines>
  <Paragraphs>7</Paragraphs>
  <ScaleCrop>false</ScaleCrop>
  <Company>N.A.O.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鄭博育</cp:lastModifiedBy>
  <cp:revision>7</cp:revision>
  <cp:lastPrinted>2025-06-13T09:22:00Z</cp:lastPrinted>
  <dcterms:created xsi:type="dcterms:W3CDTF">2025-06-13T09:15:00Z</dcterms:created>
  <dcterms:modified xsi:type="dcterms:W3CDTF">2025-07-11T01:09:00Z</dcterms:modified>
</cp:coreProperties>
</file>