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0"/>
        <w:gridCol w:w="1349"/>
        <w:gridCol w:w="1393"/>
        <w:gridCol w:w="1777"/>
        <w:gridCol w:w="1484"/>
        <w:gridCol w:w="1528"/>
        <w:gridCol w:w="1423"/>
        <w:gridCol w:w="1585"/>
        <w:gridCol w:w="1589"/>
        <w:gridCol w:w="1423"/>
        <w:gridCol w:w="1423"/>
        <w:gridCol w:w="1659"/>
        <w:gridCol w:w="1676"/>
        <w:gridCol w:w="1585"/>
        <w:gridCol w:w="1414"/>
      </w:tblGrid>
      <w:tr w:rsidR="00B978C9" w14:paraId="1F263471" w14:textId="1077110E" w:rsidTr="00312F5A">
        <w:tc>
          <w:tcPr>
            <w:tcW w:w="119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51ACBD" w14:textId="77777777" w:rsidR="00B978C9" w:rsidRPr="001D79E3" w:rsidRDefault="00B978C9" w:rsidP="00953C3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628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795C7AA4" w14:textId="77777777" w:rsidR="00B978C9" w:rsidRPr="001D79E3" w:rsidRDefault="00B978C9" w:rsidP="00953C3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4253" w:type="pct"/>
            <w:gridSpan w:val="12"/>
            <w:vMerge w:val="restart"/>
            <w:tcBorders>
              <w:top w:val="nil"/>
              <w:left w:val="nil"/>
            </w:tcBorders>
            <w:vAlign w:val="bottom"/>
          </w:tcPr>
          <w:p w14:paraId="42D5FD88" w14:textId="5C537E01" w:rsidR="00B978C9" w:rsidRDefault="00B978C9" w:rsidP="00953C31">
            <w:pPr>
              <w:jc w:val="right"/>
              <w:rPr>
                <w:rFonts w:ascii="標楷體" w:eastAsia="標楷體" w:hAnsi="標楷體" w:hint="eastAsia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B978C9" w14:paraId="2C3A1D29" w14:textId="266C3422" w:rsidTr="00312F5A">
        <w:tc>
          <w:tcPr>
            <w:tcW w:w="119" w:type="pc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7B689D3" w14:textId="77777777" w:rsidR="00B978C9" w:rsidRPr="001D79E3" w:rsidRDefault="00B978C9" w:rsidP="00953C3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628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50D23506" w14:textId="77777777" w:rsidR="00B978C9" w:rsidRPr="001D79E3" w:rsidRDefault="00B978C9" w:rsidP="00953C31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253" w:type="pct"/>
            <w:gridSpan w:val="12"/>
            <w:vMerge/>
            <w:tcBorders>
              <w:left w:val="nil"/>
            </w:tcBorders>
            <w:vAlign w:val="center"/>
          </w:tcPr>
          <w:p w14:paraId="2018BB25" w14:textId="1802616A" w:rsidR="00B978C9" w:rsidRPr="00CC0D84" w:rsidRDefault="00B978C9" w:rsidP="00953C31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B978C9" w14:paraId="6B7F1896" w14:textId="6FD03628" w:rsidTr="00312F5A">
        <w:tc>
          <w:tcPr>
            <w:tcW w:w="428" w:type="pct"/>
            <w:gridSpan w:val="2"/>
            <w:tcBorders>
              <w:tl2br w:val="single" w:sz="4" w:space="0" w:color="auto"/>
            </w:tcBorders>
            <w:vAlign w:val="center"/>
          </w:tcPr>
          <w:p w14:paraId="4C7D7826" w14:textId="77777777" w:rsidR="00B978C9" w:rsidRDefault="00B978C9" w:rsidP="00B978C9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047723DF" w14:textId="77777777" w:rsidR="00B978C9" w:rsidRDefault="00B978C9" w:rsidP="00B978C9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319" w:type="pct"/>
            <w:vAlign w:val="center"/>
          </w:tcPr>
          <w:p w14:paraId="69A7E239" w14:textId="77777777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縣議會主管</w:t>
            </w:r>
          </w:p>
        </w:tc>
        <w:tc>
          <w:tcPr>
            <w:tcW w:w="407" w:type="pct"/>
            <w:vAlign w:val="center"/>
          </w:tcPr>
          <w:p w14:paraId="689E9818" w14:textId="77777777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縣政府主管</w:t>
            </w:r>
          </w:p>
        </w:tc>
        <w:tc>
          <w:tcPr>
            <w:tcW w:w="340" w:type="pct"/>
            <w:vAlign w:val="center"/>
          </w:tcPr>
          <w:p w14:paraId="273DC66F" w14:textId="77777777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350" w:type="pct"/>
            <w:vAlign w:val="center"/>
          </w:tcPr>
          <w:p w14:paraId="07F25184" w14:textId="77777777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農業處主管</w:t>
            </w:r>
          </w:p>
        </w:tc>
        <w:tc>
          <w:tcPr>
            <w:tcW w:w="326" w:type="pct"/>
            <w:vAlign w:val="center"/>
          </w:tcPr>
          <w:p w14:paraId="762DE97A" w14:textId="77777777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地政處主管</w:t>
            </w:r>
          </w:p>
        </w:tc>
        <w:tc>
          <w:tcPr>
            <w:tcW w:w="363" w:type="pct"/>
            <w:vAlign w:val="center"/>
          </w:tcPr>
          <w:p w14:paraId="5A62D3D2" w14:textId="77777777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稅務局主管</w:t>
            </w:r>
          </w:p>
        </w:tc>
        <w:tc>
          <w:tcPr>
            <w:tcW w:w="364" w:type="pct"/>
            <w:vAlign w:val="center"/>
          </w:tcPr>
          <w:p w14:paraId="1C650BB6" w14:textId="77777777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326" w:type="pct"/>
            <w:vAlign w:val="center"/>
          </w:tcPr>
          <w:p w14:paraId="0EBF48FA" w14:textId="0DF7E3F8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326" w:type="pct"/>
            <w:vAlign w:val="center"/>
          </w:tcPr>
          <w:p w14:paraId="78E8C550" w14:textId="32A0275B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380" w:type="pct"/>
            <w:vAlign w:val="center"/>
          </w:tcPr>
          <w:p w14:paraId="680523AC" w14:textId="01B1987A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384" w:type="pct"/>
            <w:vAlign w:val="center"/>
          </w:tcPr>
          <w:p w14:paraId="7FCF9C8A" w14:textId="7C5370E4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363" w:type="pct"/>
            <w:vAlign w:val="center"/>
          </w:tcPr>
          <w:p w14:paraId="4E05776F" w14:textId="029B7589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324" w:type="pct"/>
            <w:vAlign w:val="center"/>
          </w:tcPr>
          <w:p w14:paraId="21BA93D2" w14:textId="5CAC2F05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B978C9" w:rsidRPr="00B978C9" w14:paraId="1036FCA8" w14:textId="0DC5995D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05DF19AC" w14:textId="77777777" w:rsidR="00B978C9" w:rsidRPr="003A072F" w:rsidRDefault="00B978C9" w:rsidP="00B978C9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A072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AE8939B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978C9">
              <w:rPr>
                <w:rFonts w:ascii="新細明體" w:hAnsi="新細明體"/>
                <w:b/>
                <w:noProof/>
                <w:sz w:val="20"/>
              </w:rPr>
              <w:t>215,941,821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7737D06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978C9">
              <w:rPr>
                <w:rFonts w:ascii="新細明體" w:hAnsi="新細明體"/>
                <w:b/>
                <w:noProof/>
                <w:sz w:val="20"/>
              </w:rPr>
              <w:t>16,394,644,550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4900F3F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978C9">
              <w:rPr>
                <w:rFonts w:ascii="新細明體" w:hAnsi="新細明體"/>
                <w:b/>
                <w:noProof/>
                <w:sz w:val="20"/>
              </w:rPr>
              <w:t>159,572,047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5A5A2F9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978C9">
              <w:rPr>
                <w:rFonts w:ascii="新細明體" w:hAnsi="新細明體"/>
                <w:b/>
                <w:noProof/>
                <w:sz w:val="20"/>
              </w:rPr>
              <w:t>55,006,696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E6A2869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978C9">
              <w:rPr>
                <w:rFonts w:ascii="新細明體" w:hAnsi="新細明體"/>
                <w:b/>
                <w:noProof/>
                <w:sz w:val="20"/>
              </w:rPr>
              <w:t>176,134,811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99D2B05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978C9">
              <w:rPr>
                <w:rFonts w:ascii="新細明體" w:hAnsi="新細明體"/>
                <w:b/>
                <w:noProof/>
                <w:sz w:val="20"/>
              </w:rPr>
              <w:t>123,486,469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D8847CB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978C9">
              <w:rPr>
                <w:rFonts w:ascii="新細明體" w:hAnsi="新細明體"/>
                <w:b/>
                <w:noProof/>
                <w:sz w:val="20"/>
              </w:rPr>
              <w:t>1,740,698,320</w:t>
            </w:r>
          </w:p>
        </w:tc>
        <w:tc>
          <w:tcPr>
            <w:tcW w:w="326" w:type="pct"/>
            <w:vAlign w:val="center"/>
          </w:tcPr>
          <w:p w14:paraId="73C81510" w14:textId="79F14821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978C9">
              <w:rPr>
                <w:rFonts w:ascii="新細明體" w:hAnsi="新細明體"/>
                <w:b/>
                <w:noProof/>
                <w:sz w:val="20"/>
              </w:rPr>
              <w:t>768,031,060</w:t>
            </w:r>
          </w:p>
        </w:tc>
        <w:tc>
          <w:tcPr>
            <w:tcW w:w="326" w:type="pct"/>
            <w:vAlign w:val="center"/>
          </w:tcPr>
          <w:p w14:paraId="6AF56392" w14:textId="4512ABCB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978C9">
              <w:rPr>
                <w:rFonts w:ascii="新細明體" w:hAnsi="新細明體"/>
                <w:b/>
                <w:noProof/>
                <w:sz w:val="20"/>
              </w:rPr>
              <w:t>2,327,002,288</w:t>
            </w:r>
          </w:p>
        </w:tc>
        <w:tc>
          <w:tcPr>
            <w:tcW w:w="380" w:type="pct"/>
            <w:vAlign w:val="center"/>
          </w:tcPr>
          <w:p w14:paraId="4947CB3C" w14:textId="15333B9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978C9">
              <w:rPr>
                <w:rFonts w:ascii="新細明體" w:hAnsi="新細明體"/>
                <w:b/>
                <w:noProof/>
                <w:sz w:val="20"/>
              </w:rPr>
              <w:t>552,133,161</w:t>
            </w:r>
          </w:p>
        </w:tc>
        <w:tc>
          <w:tcPr>
            <w:tcW w:w="384" w:type="pct"/>
            <w:vAlign w:val="center"/>
          </w:tcPr>
          <w:p w14:paraId="790CD5C9" w14:textId="281ED15E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978C9">
              <w:rPr>
                <w:rFonts w:ascii="新細明體" w:hAnsi="新細明體"/>
                <w:b/>
                <w:noProof/>
                <w:sz w:val="20"/>
              </w:rPr>
              <w:t>19,372,915</w:t>
            </w:r>
          </w:p>
        </w:tc>
        <w:tc>
          <w:tcPr>
            <w:tcW w:w="363" w:type="pct"/>
            <w:vAlign w:val="center"/>
          </w:tcPr>
          <w:p w14:paraId="6AEEC590" w14:textId="20F8AC36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978C9">
              <w:rPr>
                <w:rFonts w:ascii="新細明體" w:hAnsi="新細明體"/>
                <w:b/>
                <w:noProof/>
                <w:sz w:val="20"/>
              </w:rPr>
              <w:t>1,048,050,803</w:t>
            </w:r>
          </w:p>
        </w:tc>
        <w:tc>
          <w:tcPr>
            <w:tcW w:w="324" w:type="pct"/>
            <w:vAlign w:val="center"/>
          </w:tcPr>
          <w:p w14:paraId="70992F7E" w14:textId="5494B51F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978C9">
              <w:rPr>
                <w:rFonts w:ascii="新細明體" w:hAnsi="新細明體"/>
                <w:b/>
                <w:noProof/>
                <w:sz w:val="20"/>
              </w:rPr>
              <w:t>23,580,074,941</w:t>
            </w:r>
          </w:p>
        </w:tc>
      </w:tr>
      <w:tr w:rsidR="00B978C9" w:rsidRPr="00B978C9" w14:paraId="09643893" w14:textId="3FBFE325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28877E91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B978C9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832"/>
              </w:rPr>
              <w:t>行政支</w:t>
            </w:r>
            <w:r w:rsidRPr="00B978C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832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710F49BA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28C6897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606,764,369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F956B29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23CB292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D9B9176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428309C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4DDBB38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0085F71B" w14:textId="38690C2E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22829B62" w14:textId="78556D80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316963CC" w14:textId="6981DD55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4BE5281C" w14:textId="4152C469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4F0B1C4A" w14:textId="7EF36A3C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3F79CB59" w14:textId="67F54C16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606,764,369</w:t>
            </w:r>
          </w:p>
        </w:tc>
      </w:tr>
      <w:tr w:rsidR="00B978C9" w:rsidRPr="00B978C9" w14:paraId="54A2B4E3" w14:textId="3E7AE50E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64DB2216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B978C9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831"/>
              </w:rPr>
              <w:t>立法支</w:t>
            </w:r>
            <w:r w:rsidRPr="00B978C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831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5B79928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215,941,821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F7B7457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E2AFB28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41F2074C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0EB94F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38E80F93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9AA4841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08419AFA" w14:textId="310513A8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31C5F760" w14:textId="0056B0C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63894C1E" w14:textId="3614EFAE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18AB6409" w14:textId="1F45D201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269AE57F" w14:textId="5B3F6FBD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0BB22E1E" w14:textId="4874E26D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215,941,821</w:t>
            </w:r>
          </w:p>
        </w:tc>
      </w:tr>
      <w:tr w:rsidR="00B978C9" w:rsidRPr="00B978C9" w14:paraId="3B9377DC" w14:textId="4D9FFB2E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0102490D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B978C9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830"/>
              </w:rPr>
              <w:t>民政支</w:t>
            </w:r>
            <w:r w:rsidRPr="00B978C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830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FB9305E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E816C48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1,461,613,861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623B4D7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159,572,047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2DD55CC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316E11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176,134,811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3585EDC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03C1236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40B6FAB7" w14:textId="2ACFF0CB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768,031,060</w:t>
            </w:r>
          </w:p>
        </w:tc>
        <w:tc>
          <w:tcPr>
            <w:tcW w:w="326" w:type="pct"/>
            <w:vAlign w:val="center"/>
          </w:tcPr>
          <w:p w14:paraId="00917DC1" w14:textId="18C87DB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402BD1C2" w14:textId="5C3BABF8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0B34713F" w14:textId="54962C61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31D9CC2C" w14:textId="2BAE8DE3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0D73FC17" w14:textId="471F41CB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2,565,351,779</w:t>
            </w:r>
          </w:p>
        </w:tc>
      </w:tr>
      <w:tr w:rsidR="00B978C9" w:rsidRPr="00B978C9" w14:paraId="16985E65" w14:textId="359AB2CE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236A0F63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B978C9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576"/>
              </w:rPr>
              <w:t>警政支</w:t>
            </w:r>
            <w:r w:rsidRPr="00B978C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576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6DD01FC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7A20327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7D5FCA81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5EE8A0CF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D6E1F69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24B7BC70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7C4DE7E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1,740,698,320</w:t>
            </w:r>
          </w:p>
        </w:tc>
        <w:tc>
          <w:tcPr>
            <w:tcW w:w="326" w:type="pct"/>
            <w:vAlign w:val="center"/>
          </w:tcPr>
          <w:p w14:paraId="5DE24467" w14:textId="065570A5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479C60CB" w14:textId="5E8B8A88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5B15E0DC" w14:textId="7841270D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11538035" w14:textId="20317209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770A300C" w14:textId="62860A5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0ACA6860" w14:textId="152BEC8E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1,740,698,320</w:t>
            </w:r>
          </w:p>
        </w:tc>
      </w:tr>
      <w:tr w:rsidR="00B978C9" w:rsidRPr="00B978C9" w14:paraId="4C374184" w14:textId="1212CEB2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6E69FB44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B978C9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575"/>
              </w:rPr>
              <w:t>財務支</w:t>
            </w:r>
            <w:r w:rsidRPr="00B978C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575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72D950D8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5FF531A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57,024,051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7F23BDD2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19361608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AF7E462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23015547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123,486,469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53137D3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2667BAA4" w14:textId="16CF15B4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323C831D" w14:textId="2A4E5C54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11CC5E3D" w14:textId="76841561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44770FEE" w14:textId="23F09338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6BC78E40" w14:textId="4B479361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76902F65" w14:textId="511EB4F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180,510,520</w:t>
            </w:r>
          </w:p>
        </w:tc>
      </w:tr>
      <w:tr w:rsidR="00B978C9" w:rsidRPr="00B978C9" w14:paraId="45908B51" w14:textId="14772064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7ED930B4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B978C9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574"/>
              </w:rPr>
              <w:t>教育支</w:t>
            </w:r>
            <w:r w:rsidRPr="00B978C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574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D2E5BBB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681F5F8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5,811,083,214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62C5E742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5D45C9B5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95812D3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22D6FBFA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C8D58B3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05AF742E" w14:textId="218050DE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5898BE34" w14:textId="1B38D52A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302D019C" w14:textId="44352D96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07DE16A6" w14:textId="5F4C9DEA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2FE3081A" w14:textId="13EDE009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392268FB" w14:textId="2211361C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5,811,083,214</w:t>
            </w:r>
          </w:p>
        </w:tc>
      </w:tr>
      <w:tr w:rsidR="00B978C9" w:rsidRPr="00B978C9" w14:paraId="6DE546F5" w14:textId="7822380D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553D766B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B978C9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573"/>
              </w:rPr>
              <w:t>文化支</w:t>
            </w:r>
            <w:r w:rsidRPr="00B978C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573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1F4D877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9210ECC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475,121,231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441591D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A047F6E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9998D42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32CCDED7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88DAAFB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63F1DD13" w14:textId="52AB0A25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175EE32E" w14:textId="6E566D25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1F5243CE" w14:textId="4722BD5E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192F381B" w14:textId="1952FA4B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19,372,915</w:t>
            </w:r>
          </w:p>
        </w:tc>
        <w:tc>
          <w:tcPr>
            <w:tcW w:w="363" w:type="pct"/>
            <w:vAlign w:val="center"/>
          </w:tcPr>
          <w:p w14:paraId="18B3A416" w14:textId="27B86D0C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53CD46E1" w14:textId="09558380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494,494,146</w:t>
            </w:r>
          </w:p>
        </w:tc>
      </w:tr>
      <w:tr w:rsidR="00B978C9" w:rsidRPr="00B978C9" w14:paraId="6FC7DFC0" w14:textId="0524FED5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0FE014E0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B978C9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572"/>
              </w:rPr>
              <w:t>農業支</w:t>
            </w:r>
            <w:r w:rsidRPr="00B978C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572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228D9032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BE19832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1,882,153,984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8987B54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5CBFEBBA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55,006,696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9C330D6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60355BA8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A0A14AB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33BC92A4" w14:textId="06B121CF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1D7D7A40" w14:textId="04A609D3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444CD537" w14:textId="1AC78BE1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5A95734A" w14:textId="1F58D262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30EB1423" w14:textId="693C2C8A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7750E3BA" w14:textId="30A2893D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1,937,160,680</w:t>
            </w:r>
          </w:p>
        </w:tc>
      </w:tr>
      <w:tr w:rsidR="00B978C9" w:rsidRPr="00B978C9" w14:paraId="6B84D8B8" w14:textId="753D592B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61DFBDDC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B978C9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571"/>
              </w:rPr>
              <w:t>工業支</w:t>
            </w:r>
            <w:r w:rsidRPr="00B978C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571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F839D87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73F2081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78,957,678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BCED440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38B1577E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676581D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051F1420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453BCF6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4821338C" w14:textId="546AB90C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1447010D" w14:textId="70D38DFC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55BD3A04" w14:textId="744DEA36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43C739B9" w14:textId="2D8BC9DA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01EC2D27" w14:textId="4485996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4D92B78A" w14:textId="6677A46D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78,957,678</w:t>
            </w:r>
          </w:p>
        </w:tc>
      </w:tr>
      <w:tr w:rsidR="00B978C9" w:rsidRPr="00B978C9" w14:paraId="5F3D28EB" w14:textId="1097F8C9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627B0340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B978C9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1500" w:id="-694936320"/>
              </w:rPr>
              <w:t>交通支</w:t>
            </w:r>
            <w:r w:rsidRPr="00B978C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4936320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2438AA8F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CF3F08A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1,063,530,366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55FA7A4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61AEF952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09FA837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58050F42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527498A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2D1D79A6" w14:textId="1D49D9B4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35CEE770" w14:textId="7EFAEE6F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394361FD" w14:textId="6C1F11A6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517DCD46" w14:textId="66CB7846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2188DE02" w14:textId="545AD424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312FEDB8" w14:textId="16EBDD71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1,063,530,366</w:t>
            </w:r>
          </w:p>
        </w:tc>
      </w:tr>
      <w:tr w:rsidR="00B978C9" w:rsidRPr="00B978C9" w14:paraId="68556F95" w14:textId="16BF7640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4857ADE4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B978C9">
              <w:rPr>
                <w:rFonts w:ascii="標楷體" w:eastAsia="標楷體" w:hAnsi="標楷體" w:hint="eastAsia"/>
                <w:noProof/>
                <w:w w:val="93"/>
                <w:kern w:val="0"/>
                <w:sz w:val="20"/>
                <w:fitText w:val="1500" w:id="-694936319"/>
              </w:rPr>
              <w:t>其他經濟服務支</w:t>
            </w:r>
            <w:r w:rsidRPr="00B978C9">
              <w:rPr>
                <w:rFonts w:ascii="標楷體" w:eastAsia="標楷體" w:hAnsi="標楷體" w:hint="eastAsia"/>
                <w:noProof/>
                <w:spacing w:val="6"/>
                <w:w w:val="93"/>
                <w:kern w:val="0"/>
                <w:sz w:val="20"/>
                <w:fitText w:val="1500" w:id="-694936319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6B6DA98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FECE019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1,736,698,153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D5DE19F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65A54FA0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1EC962D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3C4A0926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F4DD79C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067474C6" w14:textId="353187C9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31C1B5CF" w14:textId="7B9A1C1F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17616AD3" w14:textId="7EF50D34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38A0787B" w14:textId="26D20B98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63F27378" w14:textId="3B894D1C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4A2836E3" w14:textId="719AE47B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1,736,698,153</w:t>
            </w:r>
          </w:p>
        </w:tc>
      </w:tr>
      <w:tr w:rsidR="00B978C9" w:rsidRPr="00B978C9" w14:paraId="78238CCF" w14:textId="03CE80CE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30A6A755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B978C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8"/>
              </w:rPr>
              <w:t>社會保險支</w:t>
            </w:r>
            <w:r w:rsidRPr="00B978C9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8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046E398E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3A2AF9D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88,283,442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6337E842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2D61E17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B4D4AB3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F376FB1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CC4E220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59D94806" w14:textId="4833091A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1977AC56" w14:textId="6235BE95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6BAB40EF" w14:textId="1A08867E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0F76D55B" w14:textId="63138ADA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4F7F90FE" w14:textId="1D5FF175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24300640" w14:textId="5E3C37DF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88,283,442</w:t>
            </w:r>
          </w:p>
        </w:tc>
      </w:tr>
      <w:tr w:rsidR="00B978C9" w:rsidRPr="00B978C9" w14:paraId="4955E240" w14:textId="616C8D8E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06DDE155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B978C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7"/>
              </w:rPr>
              <w:t>社會救助支</w:t>
            </w:r>
            <w:r w:rsidRPr="00B978C9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7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091A1E5F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A0BE798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210,772,920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45C09E31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09818DD4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A2AB131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62DC80F6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04C473E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26F1DDA1" w14:textId="68F1178A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6F339149" w14:textId="42DD3491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6F1572DC" w14:textId="541C5A54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299FB671" w14:textId="7FC2B5B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16CC594B" w14:textId="04BED785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89,600</w:t>
            </w:r>
          </w:p>
        </w:tc>
        <w:tc>
          <w:tcPr>
            <w:tcW w:w="324" w:type="pct"/>
            <w:vAlign w:val="center"/>
          </w:tcPr>
          <w:p w14:paraId="1C7F654B" w14:textId="47384326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210,862,520</w:t>
            </w:r>
          </w:p>
        </w:tc>
      </w:tr>
      <w:tr w:rsidR="00B978C9" w:rsidRPr="00B978C9" w14:paraId="79DB3D33" w14:textId="5E5DA684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7ED58B16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B978C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5"/>
              </w:rPr>
              <w:t>福利服務支</w:t>
            </w:r>
            <w:r w:rsidRPr="00B978C9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5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145C307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C57BD15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1,612,436,874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5CFDAACA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0A8DF143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6D3DB5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33E4FC3B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2AD351B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786C64F3" w14:textId="0420F4F5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0F5B2719" w14:textId="3B3681BB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68D19494" w14:textId="5EC2181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3D168851" w14:textId="6BC23C9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2B8A9CEA" w14:textId="285EBDC5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49C9FF9A" w14:textId="5474DA2D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1,612,436,874</w:t>
            </w:r>
          </w:p>
        </w:tc>
      </w:tr>
      <w:tr w:rsidR="00B978C9" w:rsidRPr="00B978C9" w14:paraId="658A4AA5" w14:textId="655F9521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6AC7B90C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B978C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6"/>
              </w:rPr>
              <w:t>國民就業支</w:t>
            </w:r>
            <w:r w:rsidRPr="00B978C9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6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0B12F461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135D9D1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42,694,624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39F22A0D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1A4409C5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378443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4FD9D2EF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27DF76F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7D08B11B" w14:textId="7F621D16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54C8E418" w14:textId="351BC1B8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20EEBA7C" w14:textId="57230072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3BC01D22" w14:textId="159B6AAA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00719E98" w14:textId="55A2E7BC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1EE8F931" w14:textId="21E2D43B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42,694,624</w:t>
            </w:r>
          </w:p>
        </w:tc>
      </w:tr>
      <w:tr w:rsidR="00B978C9" w:rsidRPr="00B978C9" w14:paraId="6F42C596" w14:textId="6AAC9D59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055E7662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B978C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4"/>
              </w:rPr>
              <w:t>醫療保健支</w:t>
            </w:r>
            <w:r w:rsidRPr="00B978C9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4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3F04A4C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45EFE09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4B444A21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15DCA9EF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D6FF669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5B4D0A03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585F633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1B58F2EE" w14:textId="7202DD22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6066FE7D" w14:textId="04E38112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2,327,002,288</w:t>
            </w:r>
          </w:p>
        </w:tc>
        <w:tc>
          <w:tcPr>
            <w:tcW w:w="380" w:type="pct"/>
            <w:vAlign w:val="center"/>
          </w:tcPr>
          <w:p w14:paraId="7EFDC9A9" w14:textId="74D50A4D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79F638CD" w14:textId="0657AE5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5A1E4606" w14:textId="65A107D6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7B1D4348" w14:textId="15F493C8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2,327,002,288</w:t>
            </w:r>
          </w:p>
        </w:tc>
      </w:tr>
      <w:tr w:rsidR="00B978C9" w:rsidRPr="00B978C9" w14:paraId="5D57080C" w14:textId="2CAB2D33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6FA2FB22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B978C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3"/>
              </w:rPr>
              <w:t>環境保護支</w:t>
            </w:r>
            <w:r w:rsidRPr="00B978C9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3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A893A11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D857B9C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64E3FCEA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196A96C5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926BD6A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4E3D47AD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FF38C38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5B1EF336" w14:textId="72EA6333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647AFC1D" w14:textId="26DB3F1F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333D54F5" w14:textId="2BF9139A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552,133,161</w:t>
            </w:r>
          </w:p>
        </w:tc>
        <w:tc>
          <w:tcPr>
            <w:tcW w:w="384" w:type="pct"/>
            <w:vAlign w:val="center"/>
          </w:tcPr>
          <w:p w14:paraId="481C98F1" w14:textId="6CC7E405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4F87D162" w14:textId="6DB69633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3DF1C3BC" w14:textId="62D629E9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552,133,161</w:t>
            </w:r>
          </w:p>
        </w:tc>
      </w:tr>
      <w:tr w:rsidR="00B978C9" w:rsidRPr="00B978C9" w14:paraId="48C47ABB" w14:textId="7EEEE4B3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6EDCAE0A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B978C9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2"/>
              </w:rPr>
              <w:t>社區發展支</w:t>
            </w:r>
            <w:r w:rsidRPr="00B978C9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2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230DB53D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FEEA586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20,188,261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6150E0A4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6C6E10C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6B471A9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1379343E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BD5EBD1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41CBB44D" w14:textId="24EC937D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3783DF72" w14:textId="441148DA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02A8B773" w14:textId="0D71B684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61E1F084" w14:textId="4B83784B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30422047" w14:textId="10AD0D3A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2DC8AC54" w14:textId="4D12A9B5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20,188,261</w:t>
            </w:r>
          </w:p>
        </w:tc>
      </w:tr>
      <w:tr w:rsidR="00B978C9" w:rsidRPr="00B978C9" w14:paraId="1C2988B8" w14:textId="0687CB64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34A52E8D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B978C9">
              <w:rPr>
                <w:rFonts w:ascii="標楷體" w:eastAsia="標楷體" w:hAnsi="標楷體" w:hint="eastAsia"/>
                <w:noProof/>
                <w:spacing w:val="1"/>
                <w:w w:val="93"/>
                <w:kern w:val="0"/>
                <w:sz w:val="20"/>
                <w:fitText w:val="1500" w:id="-694936311"/>
              </w:rPr>
              <w:t>退休撫卹給付支</w:t>
            </w:r>
            <w:r w:rsidRPr="00B978C9">
              <w:rPr>
                <w:rFonts w:ascii="標楷體" w:eastAsia="標楷體" w:hAnsi="標楷體" w:hint="eastAsia"/>
                <w:noProof/>
                <w:w w:val="93"/>
                <w:kern w:val="0"/>
                <w:sz w:val="20"/>
                <w:fitText w:val="1500" w:id="-694936311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FF7B02A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C2E060A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1,114,972,563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CAA6BC0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20F46E7B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C3F3455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FC77DF0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33750F5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6B8E1CB9" w14:textId="22E2F4E9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39052024" w14:textId="66249CB3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16D1DC78" w14:textId="5E73A8F0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0B8EB03A" w14:textId="0DAAC56B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009F1161" w14:textId="59E136B8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788,420,883</w:t>
            </w:r>
          </w:p>
        </w:tc>
        <w:tc>
          <w:tcPr>
            <w:tcW w:w="324" w:type="pct"/>
            <w:vAlign w:val="center"/>
          </w:tcPr>
          <w:p w14:paraId="229269A3" w14:textId="60056B54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1,903,393,446</w:t>
            </w:r>
          </w:p>
        </w:tc>
      </w:tr>
      <w:tr w:rsidR="00B978C9" w:rsidRPr="00B978C9" w14:paraId="22054E68" w14:textId="65EB4F6E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006EB9CA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5447FC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0"/>
              </w:rPr>
              <w:t>債務付息支</w:t>
            </w:r>
            <w:r w:rsidRPr="005447FC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0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2DA1DAD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4B13E87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5,065,257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4EB8ADBA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1DED915D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DEE59A1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BF13BD8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091BCCF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425384DC" w14:textId="77DA4198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11D62420" w14:textId="259C6023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030FFFD1" w14:textId="1624E7DD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57B1E7CF" w14:textId="6B644A1F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18DF74BF" w14:textId="2FFD2A14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0F53182A" w14:textId="4AF368E8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5,065,257</w:t>
            </w:r>
          </w:p>
        </w:tc>
      </w:tr>
      <w:tr w:rsidR="00B978C9" w:rsidRPr="00B978C9" w14:paraId="3BC54907" w14:textId="01D2B7A3" w:rsidTr="00312F5A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409DB357" w14:textId="77777777" w:rsidR="00B978C9" w:rsidRDefault="00B978C9" w:rsidP="00B978C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B978C9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1500" w:id="-694936064"/>
              </w:rPr>
              <w:t>其他支</w:t>
            </w:r>
            <w:r w:rsidRPr="00B978C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4936064"/>
              </w:rPr>
              <w:t>出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7CF5D5FC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E1F2C63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127,283,702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CF6DE4F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5BB386A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A7031CC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2D33192E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C59CAC9" w14:textId="77777777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7EDBC705" w14:textId="0B1351D8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01D91D25" w14:textId="7B20E1C6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79F2515E" w14:textId="20DFD99C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0A349D95" w14:textId="017C8692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26DD54AF" w14:textId="1E441710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259,540,320</w:t>
            </w:r>
          </w:p>
        </w:tc>
        <w:tc>
          <w:tcPr>
            <w:tcW w:w="324" w:type="pct"/>
            <w:vAlign w:val="center"/>
          </w:tcPr>
          <w:p w14:paraId="0BDB9A6C" w14:textId="770C5BA1" w:rsidR="00B978C9" w:rsidRPr="00B978C9" w:rsidRDefault="00B978C9" w:rsidP="00B978C9">
            <w:pPr>
              <w:spacing w:line="240" w:lineRule="exact"/>
              <w:jc w:val="right"/>
              <w:rPr>
                <w:rFonts w:ascii="新細明體" w:hAnsi="新細明體" w:hint="eastAsia"/>
                <w:noProof/>
                <w:sz w:val="20"/>
              </w:rPr>
            </w:pPr>
            <w:r w:rsidRPr="00B978C9">
              <w:rPr>
                <w:rFonts w:ascii="新細明體" w:hAnsi="新細明體"/>
                <w:noProof/>
                <w:sz w:val="20"/>
              </w:rPr>
              <w:t>386,824,022</w:t>
            </w:r>
          </w:p>
        </w:tc>
      </w:tr>
    </w:tbl>
    <w:p w14:paraId="66561BE8" w14:textId="320A7C54" w:rsidR="00902B02" w:rsidRDefault="00902B02" w:rsidP="00902B02">
      <w:pPr>
        <w:rPr>
          <w:rFonts w:hint="eastAsia"/>
        </w:rPr>
      </w:pPr>
    </w:p>
    <w:sectPr w:rsidR="00902B02">
      <w:head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163F7" w14:textId="77777777" w:rsidR="00902B02" w:rsidRDefault="00902B02">
      <w:r>
        <w:separator/>
      </w:r>
    </w:p>
  </w:endnote>
  <w:endnote w:type="continuationSeparator" w:id="0">
    <w:p w14:paraId="58ADFF3F" w14:textId="77777777" w:rsidR="00902B02" w:rsidRDefault="00902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996C1" w14:textId="35642DDD" w:rsidR="00312F5A" w:rsidRPr="00312F5A" w:rsidRDefault="00312F5A" w:rsidP="00312F5A">
    <w:pPr>
      <w:pStyle w:val="a4"/>
      <w:jc w:val="center"/>
      <w:rPr>
        <w:rFonts w:ascii="標楷體" w:eastAsia="標楷體" w:hAnsi="標楷體"/>
      </w:rPr>
    </w:pPr>
    <w:r w:rsidRPr="00312F5A">
      <w:rPr>
        <w:rFonts w:ascii="標楷體" w:eastAsia="標楷體" w:hAnsi="標楷體" w:hint="eastAsia"/>
      </w:rPr>
      <w:t>第7-1頁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3DB63" w14:textId="77777777" w:rsidR="00902B02" w:rsidRDefault="00902B02">
      <w:r>
        <w:separator/>
      </w:r>
    </w:p>
  </w:footnote>
  <w:footnote w:type="continuationSeparator" w:id="0">
    <w:p w14:paraId="249D0BFA" w14:textId="77777777" w:rsidR="00902B02" w:rsidRDefault="00902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0C512" w14:textId="2EB29E32" w:rsidR="003A0BB1" w:rsidRDefault="00902B02">
    <w:pPr>
      <w:jc w:val="center"/>
      <w:rPr>
        <w:rFonts w:ascii="標楷體" w:eastAsia="標楷體"/>
        <w:b/>
        <w:sz w:val="36"/>
        <w:u w:val="single"/>
      </w:rPr>
    </w:pPr>
    <w:r w:rsidRPr="00902B02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伍</w:t>
    </w:r>
    <w:r w:rsidR="00965C8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902B02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902B02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902B02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902B02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EB858" w14:textId="70F1DB57" w:rsidR="003A0BB1" w:rsidRDefault="00312F5A">
    <w:pPr>
      <w:jc w:val="center"/>
      <w:rPr>
        <w:rFonts w:ascii="標楷體" w:eastAsia="標楷體"/>
        <w:b/>
        <w:sz w:val="32"/>
        <w:u w:val="single"/>
      </w:rPr>
    </w:pPr>
    <w:proofErr w:type="gramStart"/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C10A9E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902B02" w:rsidRPr="00902B02">
      <w:rPr>
        <w:rFonts w:ascii="標楷體" w:eastAsia="標楷體" w:hAnsi="標楷體"/>
        <w:b/>
        <w:spacing w:val="60"/>
        <w:sz w:val="32"/>
        <w:u w:val="single"/>
      </w:rPr>
      <w:t>113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902B02" w:rsidRPr="00902B02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902B02" w:rsidRPr="00902B02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B02"/>
    <w:rsid w:val="00005F7A"/>
    <w:rsid w:val="00112731"/>
    <w:rsid w:val="00247C62"/>
    <w:rsid w:val="00312F5A"/>
    <w:rsid w:val="00393891"/>
    <w:rsid w:val="003A0BB1"/>
    <w:rsid w:val="003B0DD9"/>
    <w:rsid w:val="004439C8"/>
    <w:rsid w:val="005447FC"/>
    <w:rsid w:val="00555973"/>
    <w:rsid w:val="0069412B"/>
    <w:rsid w:val="0073388F"/>
    <w:rsid w:val="0083101B"/>
    <w:rsid w:val="008F079D"/>
    <w:rsid w:val="00902B02"/>
    <w:rsid w:val="00930A01"/>
    <w:rsid w:val="00965C8B"/>
    <w:rsid w:val="009F5E83"/>
    <w:rsid w:val="00A214F3"/>
    <w:rsid w:val="00AA34B5"/>
    <w:rsid w:val="00AB7299"/>
    <w:rsid w:val="00B978C9"/>
    <w:rsid w:val="00C10A9E"/>
    <w:rsid w:val="00D360A3"/>
    <w:rsid w:val="00F7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DC1897"/>
  <w15:chartTrackingRefBased/>
  <w15:docId w15:val="{1D430800-FE12-44BD-9C75-CE494EEE8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q5D5Fyfm7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4360B-A883-4E4F-898C-54E1C0C6D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Xq5D5Fyfm7歲出政事別機關別決算審定數綜計表.dot</Template>
  <TotalTime>15</TotalTime>
  <Pages>1</Pages>
  <Words>502</Words>
  <Characters>1062</Characters>
  <Application>Microsoft Office Word</Application>
  <DocSecurity>0</DocSecurity>
  <Lines>8</Lines>
  <Paragraphs>3</Paragraphs>
  <ScaleCrop>false</ScaleCrop>
  <Company>N.A.O.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賴立芯</dc:creator>
  <cp:keywords/>
  <cp:lastModifiedBy>賴立芯</cp:lastModifiedBy>
  <cp:revision>5</cp:revision>
  <cp:lastPrinted>2025-06-18T08:31:00Z</cp:lastPrinted>
  <dcterms:created xsi:type="dcterms:W3CDTF">2025-06-18T08:18:00Z</dcterms:created>
  <dcterms:modified xsi:type="dcterms:W3CDTF">2025-06-18T08:33:00Z</dcterms:modified>
</cp:coreProperties>
</file>