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739F8" w14:textId="77777777" w:rsidR="006C0B8C" w:rsidRDefault="006C0B8C" w:rsidP="006C0B8C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C0B8C" w:rsidRPr="00A865D5" w14:paraId="14B88DB8" w14:textId="77777777" w:rsidTr="00BD445A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47A501" w14:textId="77777777" w:rsidR="006C0B8C" w:rsidRPr="00A865D5" w:rsidRDefault="006C0B8C" w:rsidP="00BD445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491DCE5" w14:textId="77777777" w:rsidR="006C0B8C" w:rsidRPr="00A865D5" w:rsidRDefault="006C0B8C" w:rsidP="00BD445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AD42C9B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8C03A55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18AAAD1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C7E8E4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33E7248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DB30CF1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904831E" w14:textId="77777777" w:rsidR="006C0B8C" w:rsidRPr="000237EA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D27029F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C9C56BD" w14:textId="77777777" w:rsidR="006C0B8C" w:rsidRPr="000237EA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</w:tr>
      <w:tr w:rsidR="006C0B8C" w:rsidRPr="001B612B" w14:paraId="110A88C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7218578" w14:textId="77777777" w:rsidR="006C0B8C" w:rsidRPr="001B612B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09F3DC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215,505,145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DCF94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13,664,735,291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5478D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159,572,047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AC3AE6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55,006,696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5C7A5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176,134,811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CD83C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123,486,469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45BAB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1,692,922,329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18F2B2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710,473,442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2365F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2,239,892,109</w:t>
            </w:r>
          </w:p>
        </w:tc>
      </w:tr>
      <w:tr w:rsidR="006C0B8C" w:rsidRPr="001B612B" w14:paraId="74E9A148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C2DCC93" w14:textId="77777777" w:rsidR="006C0B8C" w:rsidRPr="001B612B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0E098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206,661,389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906FF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11,576,542,094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24FEA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159,572,047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48FF1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54,827,346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6DF8D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171,985,026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EFCC2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120,559,673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771C8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1,554,727,321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D46C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587,700,047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E0DF76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2,137,321,342</w:t>
            </w:r>
          </w:p>
        </w:tc>
      </w:tr>
      <w:tr w:rsidR="006C0B8C" w:rsidRPr="000751B1" w14:paraId="1FC8F7FE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1DD4B2E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237EA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10"/>
              </w:rPr>
              <w:t>人事</w:t>
            </w:r>
            <w:r w:rsidRPr="000237E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1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99FFA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122,239,029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F1584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575,586,518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D44E8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82,413,064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D51D1A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22,300,273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CA7804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149,889,961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6AF7CF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83,642,051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B1AF8A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1,406,103,938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83E2F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525,361,755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669758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421,457,479</w:t>
            </w:r>
          </w:p>
        </w:tc>
      </w:tr>
      <w:tr w:rsidR="006C0B8C" w:rsidRPr="000751B1" w14:paraId="490D6C99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BDE89C3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237EA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07"/>
              </w:rPr>
              <w:t>業務</w:t>
            </w:r>
            <w:r w:rsidRPr="000237E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0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57EA6A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84,016,560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C89F9F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1,737,116,242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A0A306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11,256,983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9B1E9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24,519,913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F1084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21,949,065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D776F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36,746,882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FACBC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147,227,508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693F8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62,293,292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B7FA62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224,774,832</w:t>
            </w:r>
          </w:p>
        </w:tc>
      </w:tr>
      <w:tr w:rsidR="006C0B8C" w:rsidRPr="000751B1" w14:paraId="63405B5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30C121C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237EA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908"/>
              </w:rPr>
              <w:t>獎補助</w:t>
            </w:r>
            <w:r w:rsidRPr="000237EA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90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1F7E9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405,800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470B3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9,258,774,077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87147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65,902,000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28723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8,007,160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B1A9A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146,000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C63C1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170,740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FB2E3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1,395,875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27FBB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45,000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F0AD98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1,491,089,031</w:t>
            </w:r>
          </w:p>
        </w:tc>
      </w:tr>
      <w:tr w:rsidR="006C0B8C" w:rsidRPr="000751B1" w14:paraId="40C0CFC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6FCD825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237EA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09"/>
              </w:rPr>
              <w:t>債務</w:t>
            </w:r>
            <w:r w:rsidRPr="000237E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0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FCDE7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EFE2C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5,065,257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DB10A8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1AD14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DA646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49DF3E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0606B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3BA4D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2FC5B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0B8C" w:rsidRPr="001B612B" w14:paraId="5D799328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FEEE386" w14:textId="77777777" w:rsidR="006C0B8C" w:rsidRPr="001B612B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9B5F4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8,843,756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A3DBB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2,088,193,197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311E6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671E5F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179,350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04DFA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4,149,785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04EBE6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2,926,796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DAB56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138,195,008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6E7BB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122,773,395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8C53D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b/>
                <w:noProof/>
                <w:w w:val="100"/>
                <w:sz w:val="20"/>
              </w:rPr>
              <w:t>102,570,767</w:t>
            </w:r>
          </w:p>
        </w:tc>
      </w:tr>
      <w:tr w:rsidR="006C0B8C" w:rsidRPr="000751B1" w14:paraId="5B348F32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C0F51F4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237EA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3"/>
              </w:rPr>
              <w:t>人事</w:t>
            </w:r>
            <w:r w:rsidRPr="000237E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C7D11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AE065A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3662BE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76E7C5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A634C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428ED4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6E362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1F650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73C40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0B8C" w:rsidRPr="000751B1" w14:paraId="37C5BF23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A6649A8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237EA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4"/>
              </w:rPr>
              <w:t>業務</w:t>
            </w:r>
            <w:r w:rsidRPr="000237E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24795E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50BBA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3AD6F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55CCDF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A16C9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D0A89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DF7AE0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799FB1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F02B9C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6C0B8C" w:rsidRPr="000751B1" w14:paraId="228354C7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84275C9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237EA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szCs w:val="20"/>
                <w:fitText w:val="1900" w:id="-694918655"/>
              </w:rPr>
              <w:t>設備及投</w:t>
            </w:r>
            <w:r w:rsidRPr="000237E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900" w:id="-694918655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AD723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8,843,756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038BC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629,048,957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1675C2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B0883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179,350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667FAC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4,149,785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3CAD3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2,926,796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CE1EF9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138,195,008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872A4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121,973,395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6E8F7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89,712,825</w:t>
            </w:r>
          </w:p>
        </w:tc>
      </w:tr>
      <w:tr w:rsidR="006C0B8C" w:rsidRPr="000751B1" w14:paraId="1A3EFA6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35809C5" w14:textId="77777777" w:rsidR="006C0B8C" w:rsidRPr="000751B1" w:rsidRDefault="006C0B8C" w:rsidP="003305D7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237EA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56"/>
              </w:rPr>
              <w:t>獎補助</w:t>
            </w:r>
            <w:r w:rsidRPr="000237EA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5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37B9C3E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25A98D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1,459,144,240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E65473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428B87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5EFAC62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B50CA2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B2854E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B0F51B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B7B246" w14:textId="77777777" w:rsidR="006C0B8C" w:rsidRPr="000237EA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237EA">
              <w:rPr>
                <w:rFonts w:ascii="新細明體" w:hAnsi="新細明體"/>
                <w:noProof/>
                <w:w w:val="100"/>
                <w:sz w:val="20"/>
              </w:rPr>
              <w:t>12,857,942</w:t>
            </w:r>
          </w:p>
        </w:tc>
      </w:tr>
    </w:tbl>
    <w:p w14:paraId="7D1811A2" w14:textId="77777777" w:rsidR="006C0B8C" w:rsidRDefault="006C0B8C" w:rsidP="006C0B8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E9D8032" w14:textId="77777777" w:rsidR="006C0B8C" w:rsidRDefault="006C0B8C" w:rsidP="006C0B8C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C0B8C" w:rsidRPr="00A865D5" w14:paraId="7BFEE53A" w14:textId="77777777" w:rsidTr="00BD445A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B4BD860" w14:textId="77777777" w:rsidR="006C0B8C" w:rsidRPr="00A865D5" w:rsidRDefault="006C0B8C" w:rsidP="00BD445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07B8CF64" w14:textId="77777777" w:rsidR="006C0B8C" w:rsidRPr="00A865D5" w:rsidRDefault="006C0B8C" w:rsidP="00BD445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7F8F41C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4B9CCA3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6EC435B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E0F877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1A8B11E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F9F951A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27F20C" w14:textId="77777777" w:rsidR="006C0B8C" w:rsidRPr="0060640E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F7D638A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609348" w14:textId="77777777" w:rsidR="006C0B8C" w:rsidRPr="0060640E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</w:tr>
      <w:tr w:rsidR="006C0B8C" w:rsidRPr="00915233" w14:paraId="33A4CE0D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CACEB7C" w14:textId="77777777" w:rsidR="006C0B8C" w:rsidRPr="00915233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D2F959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395,738,987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B48435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19,372,915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409390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899,605,424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69B88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20,352,445,665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D8FC3E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3,227,629,276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51B143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23,580,074,941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0A2FE8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DCA595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EC917D9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6C0B8C" w:rsidRPr="00915233" w14:paraId="65F0FB1F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481AA0E" w14:textId="77777777" w:rsidR="006C0B8C" w:rsidRPr="00915233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65B30E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332,403,846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92DD0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17,874,433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353CB0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818,050,803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66172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17,738,225,367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9356F7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402,409,757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7BF7E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18,140,635,124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E23F44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9A2188D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A94B502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6C0B8C" w:rsidRPr="000751B1" w14:paraId="04BA2645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8DEB597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0640E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5"/>
              </w:rPr>
              <w:t>人事</w:t>
            </w:r>
            <w:r w:rsidRPr="0060640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E9602F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36,604,810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1BCE5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3,591,365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C84662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630,905,182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108D3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4,060,095,425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2FC5DB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11,208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A4383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4,060,106,633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0E07DA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4FF68E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4B2A6E9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3E8643D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45ACEA6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0640E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6"/>
              </w:rPr>
              <w:t>業務</w:t>
            </w:r>
            <w:r w:rsidRPr="0060640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B6AF3D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250,660,888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6D979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14,277,068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5D734A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1CCC40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2,614,839,233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D4A27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253,727,072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68B82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2,868,566,305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6E31D8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57B1EB5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55ED88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58246CF9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FE542E2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0640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47"/>
              </w:rPr>
              <w:t>獎補助</w:t>
            </w:r>
            <w:r w:rsidRPr="0060640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4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439F4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45,138,148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427C6E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AC3153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187,145,621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ECFAD2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11,058,225,452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5F1093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148,671,477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0B9969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11,206,896,929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095253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A7F353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92E8156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4A259E77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8757729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0640E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8"/>
              </w:rPr>
              <w:t>債務</w:t>
            </w:r>
            <w:r w:rsidRPr="0060640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69062F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1F0BF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1A18B4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32B0C5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5,065,257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B44750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520A86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5,065,257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EA0157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C4232BB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2A11EC1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915233" w14:paraId="5B99578C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03D1898" w14:textId="77777777" w:rsidR="006C0B8C" w:rsidRPr="00915233" w:rsidRDefault="006C0B8C" w:rsidP="00BD445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E53F2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63,335,141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B3D2DF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1,498,482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AD6E7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81,554,621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744ABD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2,614,220,298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63F746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2,825,219,519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1209C3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b/>
                <w:noProof/>
                <w:w w:val="100"/>
                <w:sz w:val="20"/>
              </w:rPr>
              <w:t>5,439,439,817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0D7162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7C37386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033BAFE" w14:textId="77777777" w:rsidR="006C0B8C" w:rsidRPr="00915233" w:rsidRDefault="006C0B8C" w:rsidP="00BD445A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6C0B8C" w:rsidRPr="000751B1" w14:paraId="41C472FF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4C07552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60640E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9"/>
              </w:rPr>
              <w:t>人事</w:t>
            </w:r>
            <w:r w:rsidRPr="0060640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619C64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B95462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E72C5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9BC472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CBF28D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24DA59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D95AFB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A841012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76967EB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116C9722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87C6533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60640E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0"/>
              </w:rPr>
              <w:t>業務</w:t>
            </w:r>
            <w:r w:rsidRPr="0060640E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4310B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E54FB6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2FF665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28,460,087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0C758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28,460,087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04B686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34,374,618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DAF24C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62,834,705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8E0941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F05CC91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C85BB3A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63C4662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DEEBEE2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60640E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szCs w:val="20"/>
                <w:fitText w:val="1900" w:id="-694918651"/>
              </w:rPr>
              <w:t>設備及投</w:t>
            </w:r>
            <w:r w:rsidRPr="0060640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900" w:id="-694918651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1D9B2D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30,925,700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D6D43B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1,498,482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98AED5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45,339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77DB38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1,027,499,393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21FC3E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1,655,662,781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D6849A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2,683,162,174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A9FCFC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45B1EBF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6B75F01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C0B8C" w:rsidRPr="000751B1" w14:paraId="366ED7B4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08EE5BF" w14:textId="77777777" w:rsidR="006C0B8C" w:rsidRPr="000751B1" w:rsidRDefault="006C0B8C" w:rsidP="00AE33E2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60640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52"/>
              </w:rPr>
              <w:t>獎補助</w:t>
            </w:r>
            <w:r w:rsidRPr="0060640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5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10772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32,409,441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B6DCF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46F879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53,049,195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B742A1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1,558,260,818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83D9F4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1,135,182,120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4D39B6" w14:textId="77777777" w:rsidR="006C0B8C" w:rsidRPr="0060640E" w:rsidRDefault="006C0B8C" w:rsidP="00BD445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640E">
              <w:rPr>
                <w:rFonts w:ascii="新細明體" w:hAnsi="新細明體"/>
                <w:noProof/>
                <w:w w:val="100"/>
                <w:sz w:val="20"/>
              </w:rPr>
              <w:t>2,693,442,938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ABCD50" w14:textId="77777777" w:rsidR="006C0B8C" w:rsidRPr="00AE33E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EF059DE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5B47164" w14:textId="77777777" w:rsidR="006C0B8C" w:rsidRPr="001B5022" w:rsidRDefault="006C0B8C" w:rsidP="00BD445A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5555EE14" w14:textId="77777777" w:rsidR="006C0B8C" w:rsidRDefault="006C0B8C" w:rsidP="006C0B8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434905DC" w14:textId="5C9B5F5D" w:rsidR="00C57ABD" w:rsidRPr="006C0B8C" w:rsidRDefault="00C57ABD" w:rsidP="006C0B8C"/>
    <w:sectPr w:rsidR="00C57ABD" w:rsidRPr="006C0B8C" w:rsidSect="005C7418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1383D" w14:textId="77777777" w:rsidR="006C0B8C" w:rsidRDefault="006C0B8C" w:rsidP="009E17D4">
      <w:r>
        <w:separator/>
      </w:r>
    </w:p>
  </w:endnote>
  <w:endnote w:type="continuationSeparator" w:id="0">
    <w:p w14:paraId="13D25B42" w14:textId="77777777" w:rsidR="006C0B8C" w:rsidRDefault="006C0B8C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29717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C0F2C4C" w14:textId="4E71A7D6" w:rsidR="005C7418" w:rsidRPr="005C7418" w:rsidRDefault="005C7418" w:rsidP="005C7418">
        <w:pPr>
          <w:pStyle w:val="a6"/>
          <w:jc w:val="center"/>
          <w:rPr>
            <w:rFonts w:ascii="標楷體" w:eastAsia="標楷體" w:hAnsi="標楷體"/>
          </w:rPr>
        </w:pPr>
        <w:r w:rsidRPr="005C7418">
          <w:rPr>
            <w:rFonts w:ascii="標楷體" w:eastAsia="標楷體" w:hAnsi="標楷體" w:hint="eastAsia"/>
          </w:rPr>
          <w:t>第8-</w:t>
        </w:r>
        <w:r w:rsidRPr="005C7418">
          <w:rPr>
            <w:rFonts w:ascii="標楷體" w:eastAsia="標楷體" w:hAnsi="標楷體"/>
          </w:rPr>
          <w:fldChar w:fldCharType="begin"/>
        </w:r>
        <w:r w:rsidRPr="005C7418">
          <w:rPr>
            <w:rFonts w:ascii="標楷體" w:eastAsia="標楷體" w:hAnsi="標楷體"/>
          </w:rPr>
          <w:instrText>PAGE   \* MERGEFORMAT</w:instrText>
        </w:r>
        <w:r w:rsidRPr="005C7418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5C7418">
          <w:rPr>
            <w:rFonts w:ascii="標楷體" w:eastAsia="標楷體" w:hAnsi="標楷體"/>
          </w:rPr>
          <w:fldChar w:fldCharType="end"/>
        </w:r>
        <w:r w:rsidRPr="005C7418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240899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263584C" w14:textId="422A500F" w:rsidR="005C7418" w:rsidRPr="005C7418" w:rsidRDefault="005C7418" w:rsidP="005C7418">
        <w:pPr>
          <w:pStyle w:val="a6"/>
          <w:jc w:val="center"/>
          <w:rPr>
            <w:rFonts w:ascii="標楷體" w:eastAsia="標楷體" w:hAnsi="標楷體"/>
          </w:rPr>
        </w:pPr>
        <w:r w:rsidRPr="005C7418">
          <w:rPr>
            <w:rFonts w:ascii="標楷體" w:eastAsia="標楷體" w:hAnsi="標楷體" w:hint="eastAsia"/>
          </w:rPr>
          <w:t>第8-</w:t>
        </w:r>
        <w:r w:rsidRPr="005C7418">
          <w:rPr>
            <w:rFonts w:ascii="標楷體" w:eastAsia="標楷體" w:hAnsi="標楷體"/>
          </w:rPr>
          <w:fldChar w:fldCharType="begin"/>
        </w:r>
        <w:r w:rsidRPr="005C7418">
          <w:rPr>
            <w:rFonts w:ascii="標楷體" w:eastAsia="標楷體" w:hAnsi="標楷體"/>
          </w:rPr>
          <w:instrText>PAGE   \* MERGEFORMAT</w:instrText>
        </w:r>
        <w:r w:rsidRPr="005C7418">
          <w:rPr>
            <w:rFonts w:ascii="標楷體" w:eastAsia="標楷體" w:hAnsi="標楷體"/>
          </w:rPr>
          <w:fldChar w:fldCharType="separate"/>
        </w:r>
        <w:r w:rsidRPr="005C7418">
          <w:rPr>
            <w:rFonts w:ascii="標楷體" w:eastAsia="標楷體" w:hAnsi="標楷體"/>
            <w:lang w:val="zh-TW"/>
          </w:rPr>
          <w:t>2</w:t>
        </w:r>
        <w:r w:rsidRPr="005C7418">
          <w:rPr>
            <w:rFonts w:ascii="標楷體" w:eastAsia="標楷體" w:hAnsi="標楷體"/>
          </w:rPr>
          <w:fldChar w:fldCharType="end"/>
        </w:r>
        <w:r w:rsidRPr="005C741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1F8B" w14:textId="77777777" w:rsidR="006C0B8C" w:rsidRDefault="006C0B8C" w:rsidP="009E17D4">
      <w:r>
        <w:separator/>
      </w:r>
    </w:p>
  </w:footnote>
  <w:footnote w:type="continuationSeparator" w:id="0">
    <w:p w14:paraId="6FFE4707" w14:textId="77777777" w:rsidR="006C0B8C" w:rsidRDefault="006C0B8C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3524" w14:textId="6F75C95D" w:rsidR="00A032FC" w:rsidRPr="00E122CC" w:rsidRDefault="00CC5DDD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proofErr w:type="gramStart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臺</w:t>
    </w:r>
    <w:proofErr w:type="gramEnd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東縣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7E166B3C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51B7" w14:textId="389AA739" w:rsidR="00A032FC" w:rsidRPr="007C6F04" w:rsidRDefault="003305D7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臺</w:t>
    </w:r>
    <w:proofErr w:type="gramEnd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東縣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8C"/>
    <w:rsid w:val="000237EA"/>
    <w:rsid w:val="00030A60"/>
    <w:rsid w:val="000751B1"/>
    <w:rsid w:val="0008275D"/>
    <w:rsid w:val="000829BA"/>
    <w:rsid w:val="001B5022"/>
    <w:rsid w:val="001D72A9"/>
    <w:rsid w:val="002865ED"/>
    <w:rsid w:val="003305D7"/>
    <w:rsid w:val="00335A84"/>
    <w:rsid w:val="003A09D3"/>
    <w:rsid w:val="004120E8"/>
    <w:rsid w:val="004412ED"/>
    <w:rsid w:val="004733C9"/>
    <w:rsid w:val="00525DF8"/>
    <w:rsid w:val="00540446"/>
    <w:rsid w:val="005C7418"/>
    <w:rsid w:val="0060537D"/>
    <w:rsid w:val="0060640E"/>
    <w:rsid w:val="006C0B8C"/>
    <w:rsid w:val="007B08FF"/>
    <w:rsid w:val="007B598A"/>
    <w:rsid w:val="007C65B0"/>
    <w:rsid w:val="007C6F04"/>
    <w:rsid w:val="007F4613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752CB"/>
    <w:rsid w:val="00A865D5"/>
    <w:rsid w:val="00AA186A"/>
    <w:rsid w:val="00AC1E9F"/>
    <w:rsid w:val="00AE33E2"/>
    <w:rsid w:val="00B018AF"/>
    <w:rsid w:val="00B12FAD"/>
    <w:rsid w:val="00B26CE0"/>
    <w:rsid w:val="00B87C41"/>
    <w:rsid w:val="00BC18E5"/>
    <w:rsid w:val="00C34B64"/>
    <w:rsid w:val="00C50498"/>
    <w:rsid w:val="00C57ABD"/>
    <w:rsid w:val="00C73DB7"/>
    <w:rsid w:val="00CC5DDD"/>
    <w:rsid w:val="00D479AB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DFA4D"/>
  <w15:chartTrackingRefBased/>
  <w15:docId w15:val="{9BDFB899-701B-4115-B50A-EB90B73C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x2sJY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Mx2sJY各主管機關歲出用途別科目決算審定數綜計表.dot</Template>
  <TotalTime>15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賴立芯</dc:creator>
  <cp:keywords/>
  <cp:lastModifiedBy>鄭博育</cp:lastModifiedBy>
  <cp:revision>9</cp:revision>
  <dcterms:created xsi:type="dcterms:W3CDTF">2025-06-18T09:32:00Z</dcterms:created>
  <dcterms:modified xsi:type="dcterms:W3CDTF">2025-07-01T03:00:00Z</dcterms:modified>
</cp:coreProperties>
</file>