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45"/>
        <w:gridCol w:w="1480"/>
        <w:gridCol w:w="1479"/>
        <w:gridCol w:w="1503"/>
        <w:gridCol w:w="1505"/>
        <w:gridCol w:w="309"/>
        <w:gridCol w:w="1195"/>
        <w:gridCol w:w="1505"/>
        <w:gridCol w:w="1504"/>
        <w:gridCol w:w="1505"/>
        <w:gridCol w:w="1504"/>
        <w:gridCol w:w="1506"/>
        <w:gridCol w:w="1504"/>
        <w:gridCol w:w="1505"/>
        <w:gridCol w:w="1504"/>
        <w:gridCol w:w="1509"/>
      </w:tblGrid>
      <w:tr w:rsidR="00D46CDC" w14:paraId="2DFA7912" w14:textId="77777777" w:rsidTr="00D311D6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8199E54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BCB91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455A" w14:textId="369671DD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679C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095C2119" w14:textId="77777777" w:rsidTr="00D311D6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7D036640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676A6BB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0E7029E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30DE9266" w14:textId="77777777" w:rsidTr="00D311D6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2E6E6A50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480" w:type="dxa"/>
            <w:vMerge w:val="restart"/>
            <w:tcBorders>
              <w:left w:val="nil"/>
            </w:tcBorders>
            <w:vAlign w:val="center"/>
          </w:tcPr>
          <w:p w14:paraId="5CF15BAC" w14:textId="77777777" w:rsidR="00D46CDC" w:rsidRDefault="00D46CDC" w:rsidP="00A96AD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79" w:type="dxa"/>
            <w:vMerge w:val="restart"/>
            <w:vAlign w:val="center"/>
          </w:tcPr>
          <w:p w14:paraId="3256C2CE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017" w:type="dxa"/>
            <w:gridSpan w:val="5"/>
            <w:vAlign w:val="center"/>
          </w:tcPr>
          <w:p w14:paraId="457C3333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48C5079D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49C1F4F1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2AF0A984" w14:textId="77777777" w:rsidTr="00D311D6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65A32C84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3FEFBF83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Merge/>
            <w:vAlign w:val="center"/>
          </w:tcPr>
          <w:p w14:paraId="6B92CC3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03" w:type="dxa"/>
            <w:vAlign w:val="center"/>
          </w:tcPr>
          <w:p w14:paraId="79B1730E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2797E3E3" w14:textId="77777777" w:rsidR="00D46CDC" w:rsidRDefault="00D46CDC" w:rsidP="005F7C9C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gridSpan w:val="2"/>
            <w:vAlign w:val="center"/>
          </w:tcPr>
          <w:p w14:paraId="090E426D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0317039A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24F1E0A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6E44E307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vAlign w:val="center"/>
          </w:tcPr>
          <w:p w14:paraId="63C66B64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4E12D23D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4318521D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3A08C1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17130837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502EEC1D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3324EEFA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30692EE9" w14:textId="77777777" w:rsidTr="00D311D6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6DA3E55F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43A3651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6E6A4606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3" w:type="dxa"/>
            <w:vAlign w:val="center"/>
          </w:tcPr>
          <w:p w14:paraId="7E0D3B21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CA25101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gridSpan w:val="2"/>
            <w:vAlign w:val="center"/>
          </w:tcPr>
          <w:p w14:paraId="5A0A827B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603C90D5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0E8D27A7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836F733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4FB64EF2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1FFF7794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269B1E31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27E204D6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24E040B6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4A1F5E15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610619F9" w14:textId="77777777" w:rsidTr="00D311D6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4E396DF8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0" w:type="dxa"/>
            <w:vMerge/>
            <w:vAlign w:val="center"/>
          </w:tcPr>
          <w:p w14:paraId="0C3CAE52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0EF8307F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3" w:type="dxa"/>
            <w:vAlign w:val="center"/>
          </w:tcPr>
          <w:p w14:paraId="62692E29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781CB34F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gridSpan w:val="2"/>
            <w:vAlign w:val="center"/>
          </w:tcPr>
          <w:p w14:paraId="0017C46E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2AD764A3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243C8F4B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4251FBB3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5E31D87E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394B4B24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188E771A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2C7BDDD0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26F94556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43E5C6BD" w14:textId="77777777" w:rsidR="00D46CDC" w:rsidRDefault="00D46CDC" w:rsidP="003A08C1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6679CE" w:rsidRPr="00593571" w14:paraId="2567F617" w14:textId="77777777" w:rsidTr="00D311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6C5F9BB" w14:textId="77777777" w:rsidR="006679CE" w:rsidRPr="00593571" w:rsidRDefault="006679CE" w:rsidP="00FD36B2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740A36B9" w14:textId="77777777" w:rsidR="006679CE" w:rsidRPr="00593571" w:rsidRDefault="006679CE" w:rsidP="00FD36B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9357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46E2557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3,185,298,534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3F56C4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192,893,930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946D20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1,267,243,199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CF43D4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DF5B0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1,725,161,405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3B4090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CCAA06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477F02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845ABA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3D67C6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192,893,930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66E923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1,267,243,199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AEC474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577864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1,725,161,405</w:t>
            </w:r>
          </w:p>
        </w:tc>
      </w:tr>
      <w:tr w:rsidR="006679CE" w:rsidRPr="00593571" w14:paraId="4DD75446" w14:textId="77777777" w:rsidTr="00D311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20589A16" w14:textId="77777777" w:rsidR="006679CE" w:rsidRPr="00593571" w:rsidRDefault="006679CE" w:rsidP="00FD36B2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021C0DA5" w14:textId="77777777" w:rsidR="006679CE" w:rsidRPr="00593571" w:rsidRDefault="006679CE" w:rsidP="00FD36B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9357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094429A5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3,042,452,097</w:t>
            </w:r>
          </w:p>
          <w:p w14:paraId="16FE42F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142,846,437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35C962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167,143,416</w:t>
            </w:r>
          </w:p>
          <w:p w14:paraId="01FA28B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25,750,514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F9711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1,193,428,875</w:t>
            </w:r>
          </w:p>
          <w:p w14:paraId="2074C88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73,814,324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B3CCBC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661DBF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33FA02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1,681,879,806</w:t>
            </w:r>
          </w:p>
          <w:p w14:paraId="0AF04F8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43,281,599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0272FC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A60C14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CE4A94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5B3EB76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00E9D2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BAF6D2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3FB73C5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5095170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2A1EFF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167,143,416</w:t>
            </w:r>
          </w:p>
          <w:p w14:paraId="197FB0F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25,750,514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2B4021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1,193,428,875</w:t>
            </w:r>
          </w:p>
          <w:p w14:paraId="5EC021F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73,814,324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E3C7C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C73652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1FD20F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1,681,879,806</w:t>
            </w:r>
          </w:p>
          <w:p w14:paraId="56E5ED8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311D6">
              <w:rPr>
                <w:rFonts w:ascii="新細明體" w:hAnsi="新細明體"/>
                <w:b/>
                <w:noProof/>
                <w:sz w:val="20"/>
              </w:rPr>
              <w:t>43,281,599</w:t>
            </w:r>
          </w:p>
        </w:tc>
      </w:tr>
      <w:tr w:rsidR="006679CE" w14:paraId="671E82F1" w14:textId="77777777" w:rsidTr="00D311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8C8ECA7" w14:textId="77777777" w:rsidR="006679CE" w:rsidRDefault="006679CE" w:rsidP="00FD36B2">
            <w:pPr>
              <w:jc w:val="center"/>
              <w:rPr>
                <w:rFonts w:ascii="新細明體" w:hAnsi="新細明體"/>
                <w:sz w:val="20"/>
              </w:rPr>
            </w:pPr>
            <w:r w:rsidRPr="00650A92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F2B99BC" w14:textId="77777777" w:rsidR="006679CE" w:rsidRDefault="006679CE" w:rsidP="00FD3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50A92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6B59DA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1,102,716,437</w:t>
            </w:r>
          </w:p>
          <w:p w14:paraId="706F1AF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5,571,598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716B42A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3,046,272</w:t>
            </w:r>
          </w:p>
          <w:p w14:paraId="3AE8424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B4285C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142,420,692</w:t>
            </w:r>
          </w:p>
          <w:p w14:paraId="421274F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5,571,598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91EDE2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03D92F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53C509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957,249,473</w:t>
            </w:r>
          </w:p>
          <w:p w14:paraId="15EDA86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962133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2880DB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883963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B26FA0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1519E0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329409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09F17C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60E97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EA4E5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3,046,272</w:t>
            </w:r>
          </w:p>
          <w:p w14:paraId="59CBE3E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DF1EFC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142,420,692</w:t>
            </w:r>
          </w:p>
          <w:p w14:paraId="4588723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5,571,598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E93A35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EE333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D30CE4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957,249,473</w:t>
            </w:r>
          </w:p>
          <w:p w14:paraId="0466643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679CE" w14:paraId="7D2B3357" w14:textId="77777777" w:rsidTr="00D311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8923AE9" w14:textId="77777777" w:rsidR="006679CE" w:rsidRDefault="006679CE" w:rsidP="00FD36B2">
            <w:pPr>
              <w:jc w:val="center"/>
              <w:rPr>
                <w:rFonts w:ascii="新細明體" w:hAnsi="新細明體"/>
                <w:sz w:val="20"/>
              </w:rPr>
            </w:pPr>
            <w:r w:rsidRPr="00650A92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CEAAA93" w14:textId="77777777" w:rsidR="006679CE" w:rsidRDefault="006679CE" w:rsidP="00FD3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50A92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19EB08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12,960,376</w:t>
            </w:r>
          </w:p>
          <w:p w14:paraId="0FE61C4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29,759,346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09D8B53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100,000</w:t>
            </w:r>
          </w:p>
          <w:p w14:paraId="59AC4FB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9,048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27A6EA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5,053,011</w:t>
            </w:r>
          </w:p>
          <w:p w14:paraId="6DF2DFD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8,010,612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198234A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32A430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75A605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7,807,365</w:t>
            </w:r>
          </w:p>
          <w:p w14:paraId="61300DE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21,739,686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9143D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EE42D1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2A224E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16F1E3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EE8067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4CEA2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FC0D695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3F4CCD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164707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100,000</w:t>
            </w:r>
          </w:p>
          <w:p w14:paraId="253A41F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9,048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701934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5,053,011</w:t>
            </w:r>
          </w:p>
          <w:p w14:paraId="227C9A0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8,010,612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12E136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AC135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76FBDA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7,807,365</w:t>
            </w:r>
          </w:p>
          <w:p w14:paraId="64CBE55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21,739,686</w:t>
            </w:r>
          </w:p>
        </w:tc>
      </w:tr>
      <w:tr w:rsidR="006679CE" w14:paraId="1E69B95A" w14:textId="77777777" w:rsidTr="00D311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D5D9BE5" w14:textId="77777777" w:rsidR="006679CE" w:rsidRDefault="006679CE" w:rsidP="00FD36B2">
            <w:pPr>
              <w:jc w:val="center"/>
              <w:rPr>
                <w:rFonts w:ascii="新細明體" w:hAnsi="新細明體"/>
                <w:sz w:val="20"/>
              </w:rPr>
            </w:pPr>
            <w:r w:rsidRPr="00650A92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B3293CF" w14:textId="77777777" w:rsidR="006679CE" w:rsidRDefault="006679CE" w:rsidP="00FD3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50A92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2E5D2A2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10,127,322</w:t>
            </w:r>
          </w:p>
          <w:p w14:paraId="47276F6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4EEA0D6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990,968</w:t>
            </w:r>
          </w:p>
          <w:p w14:paraId="0410DE5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62F8D9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7,125,218</w:t>
            </w:r>
          </w:p>
          <w:p w14:paraId="3957EB1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7CE1C5C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C6CBAD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24853E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2,011,136</w:t>
            </w:r>
          </w:p>
          <w:p w14:paraId="5BC856C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FB60C9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0E308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968C14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CB7B9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352001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D95155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B121CD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E8705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02AA17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990,968</w:t>
            </w:r>
          </w:p>
          <w:p w14:paraId="7E80D5E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F9AD4F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7,125,218</w:t>
            </w:r>
          </w:p>
          <w:p w14:paraId="61E7D12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54EC5F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A0C780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B66923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2,011,136</w:t>
            </w:r>
          </w:p>
          <w:p w14:paraId="49034B3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679CE" w14:paraId="784ACB48" w14:textId="77777777" w:rsidTr="00D311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8F87DE5" w14:textId="77777777" w:rsidR="006679CE" w:rsidRDefault="006679CE" w:rsidP="00FD36B2">
            <w:pPr>
              <w:jc w:val="center"/>
              <w:rPr>
                <w:rFonts w:ascii="新細明體" w:hAnsi="新細明體"/>
                <w:sz w:val="20"/>
              </w:rPr>
            </w:pPr>
            <w:r w:rsidRPr="00650A92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002AFFA" w14:textId="77777777" w:rsidR="006679CE" w:rsidRDefault="006679CE" w:rsidP="00FD3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50A92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1225F85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1,916,166,332</w:t>
            </w:r>
          </w:p>
          <w:p w14:paraId="55B4F85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107,515,493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AA93B6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162,972,666</w:t>
            </w:r>
          </w:p>
          <w:p w14:paraId="69582DD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25,741,466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6E45C8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1,038,829,954</w:t>
            </w:r>
          </w:p>
          <w:p w14:paraId="31BDF6A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60,232,114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5FABBE8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AB92FC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D6B1DB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714,363,712</w:t>
            </w:r>
          </w:p>
          <w:p w14:paraId="615EE9D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21,541,913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13CBA9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CEE72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986BB20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C5B36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B80957D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F3CE2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A387DA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439D85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A2C9B6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162,972,666</w:t>
            </w:r>
          </w:p>
          <w:p w14:paraId="5C52A18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25,741,466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90C5D9C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1,038,829,954</w:t>
            </w:r>
          </w:p>
          <w:p w14:paraId="1A701D2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60,232,114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A1A9E0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2D7C56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E07CA81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714,363,712</w:t>
            </w:r>
          </w:p>
          <w:p w14:paraId="1BF099D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21,541,913</w:t>
            </w:r>
          </w:p>
        </w:tc>
      </w:tr>
      <w:tr w:rsidR="006679CE" w14:paraId="4C0CFE6F" w14:textId="77777777" w:rsidTr="00D311D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86584DC" w14:textId="77777777" w:rsidR="006679CE" w:rsidRDefault="006679CE" w:rsidP="00FD36B2">
            <w:pPr>
              <w:jc w:val="center"/>
              <w:rPr>
                <w:rFonts w:ascii="新細明體" w:hAnsi="新細明體"/>
                <w:sz w:val="20"/>
              </w:rPr>
            </w:pPr>
            <w:r w:rsidRPr="00650A92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9A6E7EE" w14:textId="77777777" w:rsidR="006679CE" w:rsidRDefault="006679CE" w:rsidP="00FD36B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50A92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331C608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481,630</w:t>
            </w:r>
          </w:p>
          <w:p w14:paraId="62B0681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4974CD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33,510</w:t>
            </w:r>
          </w:p>
          <w:p w14:paraId="5B6CD82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9AD6BDE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100EB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C11986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A10DFB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4644F9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448,120</w:t>
            </w:r>
          </w:p>
          <w:p w14:paraId="574D5BD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DC8619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B543FE3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A23A822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F5CA7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464EDDB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F05ADFF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7F0D565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D3761A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0AA14F7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33,510</w:t>
            </w:r>
          </w:p>
          <w:p w14:paraId="57F324A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5D18A69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B7A805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B5CBC5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B56F318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1B8D834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/>
                <w:noProof/>
                <w:sz w:val="20"/>
              </w:rPr>
              <w:t>448,120</w:t>
            </w:r>
          </w:p>
          <w:p w14:paraId="3B4B1FBA" w14:textId="77777777" w:rsidR="006679CE" w:rsidRPr="00D311D6" w:rsidRDefault="006679CE" w:rsidP="00FD36B2">
            <w:pPr>
              <w:jc w:val="right"/>
              <w:rPr>
                <w:rFonts w:ascii="新細明體" w:hAnsi="新細明體"/>
                <w:sz w:val="20"/>
              </w:rPr>
            </w:pPr>
            <w:r w:rsidRPr="00D311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5AF1C57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2349C" w14:textId="77777777" w:rsidR="006679CE" w:rsidRDefault="006679CE">
      <w:r>
        <w:separator/>
      </w:r>
    </w:p>
  </w:endnote>
  <w:endnote w:type="continuationSeparator" w:id="0">
    <w:p w14:paraId="61B21D07" w14:textId="77777777" w:rsidR="006679CE" w:rsidRDefault="0066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9F99" w14:textId="77777777" w:rsidR="00D311D6" w:rsidRDefault="00D311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92DE" w14:textId="77777777" w:rsidR="00D311D6" w:rsidRDefault="00D311D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28DA" w14:textId="4F249DAF" w:rsidR="00D311D6" w:rsidRPr="00D311D6" w:rsidRDefault="00D311D6" w:rsidP="00D311D6">
    <w:pPr>
      <w:pStyle w:val="a4"/>
      <w:jc w:val="center"/>
      <w:rPr>
        <w:rFonts w:ascii="標楷體" w:eastAsia="標楷體" w:hAnsi="標楷體"/>
      </w:rPr>
    </w:pPr>
    <w:r w:rsidRPr="00D311D6">
      <w:rPr>
        <w:rFonts w:ascii="標楷體" w:eastAsia="標楷體" w:hAnsi="標楷體" w:hint="eastAsia"/>
      </w:rPr>
      <w:t>第12-1頁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0507" w14:textId="77777777" w:rsidR="006679CE" w:rsidRDefault="006679CE">
      <w:r>
        <w:separator/>
      </w:r>
    </w:p>
  </w:footnote>
  <w:footnote w:type="continuationSeparator" w:id="0">
    <w:p w14:paraId="57979582" w14:textId="77777777" w:rsidR="006679CE" w:rsidRDefault="00667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D914D" w14:textId="77777777" w:rsidR="00D311D6" w:rsidRDefault="00D311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01E8" w14:textId="08A20719" w:rsidR="00D46CDC" w:rsidRDefault="009765DB">
    <w:pPr>
      <w:jc w:val="center"/>
    </w:pPr>
    <w:r w:rsidRPr="009765D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765D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9765DB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9765DB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9765DB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754F" w14:textId="6C01D2EC" w:rsidR="00D46CDC" w:rsidRPr="000435AF" w:rsidRDefault="009765DB">
    <w:pPr>
      <w:jc w:val="center"/>
      <w:rPr>
        <w:b/>
        <w:spacing w:val="60"/>
        <w:sz w:val="32"/>
      </w:rPr>
    </w:pPr>
    <w:r w:rsidRPr="000435AF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拾貳</w:t>
    </w:r>
    <w:r w:rsidR="00860F6F" w:rsidRPr="000435AF">
      <w:rPr>
        <w:rFonts w:ascii="標楷體" w:eastAsia="標楷體"/>
        <w:b/>
        <w:color w:val="000000"/>
        <w:spacing w:val="60"/>
        <w:sz w:val="32"/>
        <w:szCs w:val="32"/>
        <w:u w:val="single"/>
      </w:rPr>
      <w:t>、</w:t>
    </w:r>
    <w:r w:rsidR="00D46CDC" w:rsidRPr="000435AF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0435AF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46CDC" w:rsidRPr="000435AF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0435AF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0435AF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46CDC" w:rsidRPr="000435AF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0435AF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0435AF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9CE"/>
    <w:rsid w:val="000435AF"/>
    <w:rsid w:val="001021E7"/>
    <w:rsid w:val="001512E9"/>
    <w:rsid w:val="001F4CCA"/>
    <w:rsid w:val="003A08C1"/>
    <w:rsid w:val="005E1975"/>
    <w:rsid w:val="005F7C9C"/>
    <w:rsid w:val="00653A7E"/>
    <w:rsid w:val="006679CE"/>
    <w:rsid w:val="007D75E7"/>
    <w:rsid w:val="0085742D"/>
    <w:rsid w:val="00860F6F"/>
    <w:rsid w:val="009765DB"/>
    <w:rsid w:val="0098566E"/>
    <w:rsid w:val="009E1C1B"/>
    <w:rsid w:val="009F1B4C"/>
    <w:rsid w:val="00A96AD4"/>
    <w:rsid w:val="00B205E3"/>
    <w:rsid w:val="00B40E8D"/>
    <w:rsid w:val="00B46A71"/>
    <w:rsid w:val="00BB53F0"/>
    <w:rsid w:val="00BF1EEA"/>
    <w:rsid w:val="00C50498"/>
    <w:rsid w:val="00CA381A"/>
    <w:rsid w:val="00CB1EE5"/>
    <w:rsid w:val="00D311D6"/>
    <w:rsid w:val="00D46CDC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A7987"/>
  <w15:chartTrackingRefBased/>
  <w15:docId w15:val="{93B91F88-F7B2-418B-8C3C-15BDA2EC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qMQqd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ZqMQqd以前年度歲入決算審定表.dot</Template>
  <TotalTime>6</TotalTime>
  <Pages>1</Pages>
  <Words>347</Words>
  <Characters>951</Characters>
  <Application>Microsoft Office Word</Application>
  <DocSecurity>0</DocSecurity>
  <Lines>237</Lines>
  <Paragraphs>259</Paragraphs>
  <ScaleCrop>false</ScaleCrop>
  <Company>N.A.O.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鄭博育</cp:lastModifiedBy>
  <cp:revision>8</cp:revision>
  <dcterms:created xsi:type="dcterms:W3CDTF">2025-06-18T07:09:00Z</dcterms:created>
  <dcterms:modified xsi:type="dcterms:W3CDTF">2025-07-01T03:43:00Z</dcterms:modified>
</cp:coreProperties>
</file>