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2"/>
        <w:gridCol w:w="480"/>
        <w:gridCol w:w="1828"/>
        <w:gridCol w:w="1560"/>
        <w:gridCol w:w="1460"/>
        <w:gridCol w:w="1329"/>
        <w:gridCol w:w="131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</w:tblGrid>
      <w:tr w:rsidR="00F17AFA" w14:paraId="3183CBA7" w14:textId="77777777" w:rsidTr="002C4B56">
        <w:trPr>
          <w:cantSplit/>
          <w:trHeight w:val="270"/>
          <w:tblHeader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14:paraId="0A883283" w14:textId="44BD5791" w:rsidR="00F17AFA" w:rsidRDefault="00F17AFA" w:rsidP="002C4B56">
            <w:pPr>
              <w:ind w:leftChars="-25" w:hangingChars="30" w:hanging="6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</w:t>
            </w:r>
            <w:r w:rsidR="002C4B56">
              <w:rPr>
                <w:rFonts w:ascii="標楷體" w:eastAsia="標楷體" w:hAnsi="標楷體" w:hint="eastAsia"/>
                <w:sz w:val="20"/>
              </w:rPr>
              <w:t>常</w:t>
            </w:r>
          </w:p>
        </w:tc>
        <w:tc>
          <w:tcPr>
            <w:tcW w:w="6657" w:type="dxa"/>
            <w:gridSpan w:val="5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26067062" w14:textId="3B1B5AFB" w:rsidR="00F17AFA" w:rsidRDefault="00F17AFA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3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21A32" w14:textId="6635A343" w:rsidR="00F17AFA" w:rsidRDefault="00F17AFA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F17AFA" w14:paraId="7DA522A1" w14:textId="77777777" w:rsidTr="002C4B56">
        <w:trPr>
          <w:cantSplit/>
          <w:trHeight w:val="270"/>
          <w:tblHeader/>
        </w:trPr>
        <w:tc>
          <w:tcPr>
            <w:tcW w:w="452" w:type="dxa"/>
            <w:tcBorders>
              <w:top w:val="nil"/>
              <w:left w:val="nil"/>
              <w:right w:val="nil"/>
            </w:tcBorders>
          </w:tcPr>
          <w:p w14:paraId="28289731" w14:textId="77777777" w:rsidR="00F17AFA" w:rsidRDefault="00F17AFA" w:rsidP="002C4B56">
            <w:pPr>
              <w:ind w:leftChars="-25" w:hangingChars="30" w:hanging="6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657" w:type="dxa"/>
            <w:gridSpan w:val="5"/>
            <w:vMerge/>
            <w:tcBorders>
              <w:left w:val="nil"/>
              <w:right w:val="nil"/>
            </w:tcBorders>
          </w:tcPr>
          <w:p w14:paraId="383CFE41" w14:textId="788037FA" w:rsidR="00F17AFA" w:rsidRDefault="00F17AFA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1" w:type="dxa"/>
            <w:gridSpan w:val="11"/>
            <w:vMerge/>
            <w:tcBorders>
              <w:top w:val="nil"/>
              <w:left w:val="nil"/>
              <w:right w:val="nil"/>
            </w:tcBorders>
          </w:tcPr>
          <w:p w14:paraId="16F2DA15" w14:textId="77777777" w:rsidR="00F17AFA" w:rsidRDefault="00F17AFA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14:paraId="08A1857B" w14:textId="77777777" w:rsidTr="00BE2119">
        <w:trPr>
          <w:cantSplit/>
          <w:tblHeader/>
        </w:trPr>
        <w:tc>
          <w:tcPr>
            <w:tcW w:w="932" w:type="dxa"/>
            <w:gridSpan w:val="2"/>
            <w:vMerge w:val="restart"/>
            <w:tcBorders>
              <w:left w:val="nil"/>
            </w:tcBorders>
            <w:vAlign w:val="center"/>
          </w:tcPr>
          <w:p w14:paraId="432E73DF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828" w:type="dxa"/>
            <w:vMerge w:val="restart"/>
            <w:tcBorders>
              <w:left w:val="nil"/>
            </w:tcBorders>
            <w:vAlign w:val="center"/>
          </w:tcPr>
          <w:p w14:paraId="682015BD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560" w:type="dxa"/>
            <w:vMerge w:val="restart"/>
            <w:vAlign w:val="center"/>
          </w:tcPr>
          <w:p w14:paraId="31EEEACC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40" w:type="dxa"/>
            <w:gridSpan w:val="5"/>
            <w:vAlign w:val="center"/>
          </w:tcPr>
          <w:p w14:paraId="35B2669B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40" w:type="dxa"/>
            <w:gridSpan w:val="4"/>
            <w:vAlign w:val="center"/>
          </w:tcPr>
          <w:p w14:paraId="181721A0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40" w:type="dxa"/>
            <w:gridSpan w:val="4"/>
            <w:tcBorders>
              <w:right w:val="nil"/>
            </w:tcBorders>
            <w:vAlign w:val="center"/>
          </w:tcPr>
          <w:p w14:paraId="4A71BE62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14:paraId="386A58C4" w14:textId="77777777" w:rsidTr="00BE2119">
        <w:trPr>
          <w:cantSplit/>
          <w:trHeight w:val="260"/>
          <w:tblHeader/>
        </w:trPr>
        <w:tc>
          <w:tcPr>
            <w:tcW w:w="932" w:type="dxa"/>
            <w:gridSpan w:val="2"/>
            <w:vMerge/>
            <w:tcBorders>
              <w:left w:val="nil"/>
            </w:tcBorders>
            <w:vAlign w:val="center"/>
          </w:tcPr>
          <w:p w14:paraId="378A64EC" w14:textId="77777777" w:rsidR="00D867AC" w:rsidRDefault="00D867AC" w:rsidP="002C4B56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828" w:type="dxa"/>
            <w:vMerge/>
            <w:vAlign w:val="center"/>
          </w:tcPr>
          <w:p w14:paraId="534E9623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08E2A5D8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0" w:type="dxa"/>
            <w:vAlign w:val="center"/>
          </w:tcPr>
          <w:p w14:paraId="7A00FCDF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gridSpan w:val="2"/>
            <w:vAlign w:val="center"/>
          </w:tcPr>
          <w:p w14:paraId="12F1FA10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681305D0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3CD2D9C6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14:paraId="7FF95944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1BE28BD4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5D1AFCE2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6F646522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14:paraId="7988ACEE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0B5F0FBD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58EB8114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5DC3B7AD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867AC" w14:paraId="0B5551F5" w14:textId="77777777" w:rsidTr="00BE2119">
        <w:trPr>
          <w:cantSplit/>
          <w:trHeight w:val="128"/>
          <w:tblHeader/>
        </w:trPr>
        <w:tc>
          <w:tcPr>
            <w:tcW w:w="932" w:type="dxa"/>
            <w:gridSpan w:val="2"/>
            <w:vMerge/>
            <w:tcBorders>
              <w:left w:val="nil"/>
            </w:tcBorders>
            <w:vAlign w:val="center"/>
          </w:tcPr>
          <w:p w14:paraId="62DC26C6" w14:textId="77777777" w:rsidR="00D867AC" w:rsidRDefault="00D867AC" w:rsidP="002C4B56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828" w:type="dxa"/>
            <w:vMerge/>
            <w:vAlign w:val="center"/>
          </w:tcPr>
          <w:p w14:paraId="32C87663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4F72827D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7704DD08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gridSpan w:val="2"/>
            <w:vAlign w:val="center"/>
          </w:tcPr>
          <w:p w14:paraId="10A08421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78F9A227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1BCEACE7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62CBE1C6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42A14A30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40A7E46F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03F35DBB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2A5F7586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2B2C5E10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6021511F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7931ECC6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14:paraId="6B048475" w14:textId="77777777" w:rsidTr="00BE2119">
        <w:trPr>
          <w:cantSplit/>
          <w:trHeight w:val="127"/>
          <w:tblHeader/>
        </w:trPr>
        <w:tc>
          <w:tcPr>
            <w:tcW w:w="932" w:type="dxa"/>
            <w:gridSpan w:val="2"/>
            <w:vMerge/>
            <w:tcBorders>
              <w:left w:val="nil"/>
            </w:tcBorders>
            <w:vAlign w:val="center"/>
          </w:tcPr>
          <w:p w14:paraId="6335D861" w14:textId="77777777" w:rsidR="00D867AC" w:rsidRDefault="00D867AC" w:rsidP="002C4B56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828" w:type="dxa"/>
            <w:vMerge/>
            <w:vAlign w:val="center"/>
          </w:tcPr>
          <w:p w14:paraId="23BAD9CE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52428223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5C874B6F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gridSpan w:val="2"/>
            <w:vAlign w:val="center"/>
          </w:tcPr>
          <w:p w14:paraId="4D65CF8B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55D7E8C1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5709051C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1015EA93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33D4D65B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07302971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5DB2995C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27B238F0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7B3F12D8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3DC2E97F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79847EE1" w14:textId="77777777" w:rsidR="00D867AC" w:rsidRDefault="00D867AC" w:rsidP="002C4B56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1C5F6A" w:rsidRPr="00864966" w14:paraId="6B101920" w14:textId="77777777" w:rsidTr="00BE21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932" w:type="dxa"/>
            <w:gridSpan w:val="2"/>
            <w:shd w:val="clear" w:color="auto" w:fill="auto"/>
            <w:vAlign w:val="center"/>
          </w:tcPr>
          <w:p w14:paraId="1F7A12CF" w14:textId="77777777" w:rsidR="001C5F6A" w:rsidRPr="00864966" w:rsidRDefault="001C5F6A" w:rsidP="001C5F6A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14:paraId="29305B7A" w14:textId="77777777" w:rsidR="001C5F6A" w:rsidRPr="00864966" w:rsidRDefault="001C5F6A" w:rsidP="001C5F6A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64966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322DB7" w14:textId="6B146C55" w:rsidR="001C5F6A" w:rsidRPr="001C5F6A" w:rsidRDefault="001C5F6A" w:rsidP="001C5F6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5F6A">
              <w:rPr>
                <w:rFonts w:ascii="新細明體" w:hAnsi="新細明體" w:hint="eastAsia"/>
                <w:b/>
                <w:noProof/>
                <w:sz w:val="20"/>
              </w:rPr>
              <w:t>5,080,314,849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3108985" w14:textId="7CE3D2E9" w:rsidR="001C5F6A" w:rsidRPr="001C5F6A" w:rsidRDefault="001C5F6A" w:rsidP="001C5F6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5F6A">
              <w:rPr>
                <w:rFonts w:ascii="新細明體" w:hAnsi="新細明體" w:hint="eastAsia"/>
                <w:b/>
                <w:noProof/>
                <w:sz w:val="20"/>
              </w:rPr>
              <w:t>335,139,963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C786419" w14:textId="08468E7B" w:rsidR="001C5F6A" w:rsidRPr="001C5F6A" w:rsidRDefault="001C5F6A" w:rsidP="001C5F6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5F6A">
              <w:rPr>
                <w:rFonts w:ascii="新細明體" w:hAnsi="新細明體" w:hint="eastAsia"/>
                <w:b/>
                <w:noProof/>
                <w:sz w:val="20"/>
              </w:rPr>
              <w:t>1,960,223,034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1A4D014" w14:textId="1CA6EEB3" w:rsidR="001C5F6A" w:rsidRPr="001C5F6A" w:rsidRDefault="001C5F6A" w:rsidP="001C5F6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5F6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ACF5433" w14:textId="25B38C33" w:rsidR="001C5F6A" w:rsidRPr="001C5F6A" w:rsidRDefault="001C5F6A" w:rsidP="001C5F6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5F6A">
              <w:rPr>
                <w:rFonts w:ascii="新細明體" w:hAnsi="新細明體" w:hint="eastAsia"/>
                <w:b/>
                <w:noProof/>
                <w:sz w:val="20"/>
              </w:rPr>
              <w:t>2,784,951,852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EDE0691" w14:textId="17004C0F" w:rsidR="001C5F6A" w:rsidRPr="001C5F6A" w:rsidRDefault="001C5F6A" w:rsidP="001C5F6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5F6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6AE9A93" w14:textId="23AB22B8" w:rsidR="001C5F6A" w:rsidRPr="001C5F6A" w:rsidRDefault="001C5F6A" w:rsidP="001C5F6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5F6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36CF88F" w14:textId="2D4827ED" w:rsidR="001C5F6A" w:rsidRPr="001C5F6A" w:rsidRDefault="001C5F6A" w:rsidP="001C5F6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5F6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68842DE" w14:textId="12A68C05" w:rsidR="001C5F6A" w:rsidRPr="001C5F6A" w:rsidRDefault="001C5F6A" w:rsidP="001C5F6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5F6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47A0BF9" w14:textId="7F519DB4" w:rsidR="001C5F6A" w:rsidRPr="001C5F6A" w:rsidRDefault="001C5F6A" w:rsidP="001C5F6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5F6A">
              <w:rPr>
                <w:rFonts w:ascii="新細明體" w:hAnsi="新細明體" w:hint="eastAsia"/>
                <w:b/>
                <w:noProof/>
                <w:sz w:val="20"/>
              </w:rPr>
              <w:t>335,139,963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92A3AAD" w14:textId="421818EA" w:rsidR="001C5F6A" w:rsidRPr="001C5F6A" w:rsidRDefault="001C5F6A" w:rsidP="001C5F6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5F6A">
              <w:rPr>
                <w:rFonts w:ascii="新細明體" w:hAnsi="新細明體" w:hint="eastAsia"/>
                <w:b/>
                <w:noProof/>
                <w:sz w:val="20"/>
              </w:rPr>
              <w:t>1,960,223,034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419FC48" w14:textId="2F9AE901" w:rsidR="001C5F6A" w:rsidRPr="001C5F6A" w:rsidRDefault="001C5F6A" w:rsidP="001C5F6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5F6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3F00C2E" w14:textId="710F1D99" w:rsidR="001C5F6A" w:rsidRPr="001C5F6A" w:rsidRDefault="001C5F6A" w:rsidP="001C5F6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5F6A">
              <w:rPr>
                <w:rFonts w:ascii="新細明體" w:hAnsi="新細明體" w:hint="eastAsia"/>
                <w:b/>
                <w:noProof/>
                <w:sz w:val="20"/>
              </w:rPr>
              <w:t>2,784,951,852</w:t>
            </w:r>
          </w:p>
        </w:tc>
      </w:tr>
      <w:tr w:rsidR="001C5F6A" w:rsidRPr="00864966" w14:paraId="56A7B48A" w14:textId="77777777" w:rsidTr="00BE21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932" w:type="dxa"/>
            <w:gridSpan w:val="2"/>
            <w:shd w:val="clear" w:color="auto" w:fill="auto"/>
            <w:vAlign w:val="center"/>
          </w:tcPr>
          <w:p w14:paraId="63A0C75A" w14:textId="77777777" w:rsidR="001C5F6A" w:rsidRPr="00864966" w:rsidRDefault="001C5F6A" w:rsidP="001C5F6A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14:paraId="2A0CA2BC" w14:textId="77777777" w:rsidR="001C5F6A" w:rsidRPr="00864966" w:rsidRDefault="001C5F6A" w:rsidP="001C5F6A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64966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B33C8C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5F6A">
              <w:rPr>
                <w:rFonts w:ascii="新細明體" w:hAnsi="新細明體" w:hint="eastAsia"/>
                <w:b/>
                <w:noProof/>
                <w:sz w:val="20"/>
              </w:rPr>
              <w:t>12,134,708</w:t>
            </w:r>
          </w:p>
          <w:p w14:paraId="439F24B1" w14:textId="6F26A857" w:rsidR="001C5F6A" w:rsidRPr="001C5F6A" w:rsidRDefault="001C5F6A" w:rsidP="001C5F6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5F6A">
              <w:rPr>
                <w:rFonts w:ascii="新細明體" w:hAnsi="新細明體" w:hint="eastAsia"/>
                <w:b/>
                <w:noProof/>
                <w:sz w:val="20"/>
              </w:rPr>
              <w:t>5,068,180,141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4681143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5F6A">
              <w:rPr>
                <w:rFonts w:ascii="新細明體" w:hAnsi="新細明體" w:hint="eastAsia"/>
                <w:b/>
                <w:noProof/>
                <w:sz w:val="20"/>
              </w:rPr>
              <w:t>799,335</w:t>
            </w:r>
          </w:p>
          <w:p w14:paraId="414FC473" w14:textId="576B2BC7" w:rsidR="001C5F6A" w:rsidRPr="001C5F6A" w:rsidRDefault="001C5F6A" w:rsidP="001C5F6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5F6A">
              <w:rPr>
                <w:rFonts w:ascii="新細明體" w:hAnsi="新細明體" w:hint="eastAsia"/>
                <w:b/>
                <w:noProof/>
                <w:sz w:val="20"/>
              </w:rPr>
              <w:t>334,340,628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79096EB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5F6A">
              <w:rPr>
                <w:rFonts w:ascii="新細明體" w:hAnsi="新細明體" w:hint="eastAsia"/>
                <w:b/>
                <w:noProof/>
                <w:sz w:val="20"/>
              </w:rPr>
              <w:t>11,335,373</w:t>
            </w:r>
          </w:p>
          <w:p w14:paraId="53C72118" w14:textId="70FA8D42" w:rsidR="001C5F6A" w:rsidRPr="001C5F6A" w:rsidRDefault="001C5F6A" w:rsidP="001C5F6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5F6A">
              <w:rPr>
                <w:rFonts w:ascii="新細明體" w:hAnsi="新細明體" w:hint="eastAsia"/>
                <w:b/>
                <w:noProof/>
                <w:sz w:val="20"/>
              </w:rPr>
              <w:t>1,948,887,661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A6D1B1E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5F6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4DB75059" w14:textId="06B61263" w:rsidR="001C5F6A" w:rsidRPr="001C5F6A" w:rsidRDefault="001C5F6A" w:rsidP="001C5F6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5F6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CF666E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5F6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64B42720" w14:textId="37996081" w:rsidR="001C5F6A" w:rsidRPr="001C5F6A" w:rsidRDefault="001C5F6A" w:rsidP="001C5F6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5F6A">
              <w:rPr>
                <w:rFonts w:ascii="新細明體" w:hAnsi="新細明體" w:hint="eastAsia"/>
                <w:b/>
                <w:noProof/>
                <w:sz w:val="20"/>
              </w:rPr>
              <w:t>2,784,951,852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ECB0EA4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5F6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3C068299" w14:textId="0EFD8DB0" w:rsidR="001C5F6A" w:rsidRPr="001C5F6A" w:rsidRDefault="001C5F6A" w:rsidP="001C5F6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5F6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C6A65E7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5F6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347455A1" w14:textId="48D45078" w:rsidR="001C5F6A" w:rsidRPr="001C5F6A" w:rsidRDefault="001C5F6A" w:rsidP="001C5F6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5F6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707E11E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5F6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7262AFAF" w14:textId="74540CBE" w:rsidR="001C5F6A" w:rsidRPr="001C5F6A" w:rsidRDefault="001C5F6A" w:rsidP="001C5F6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5F6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E78489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5F6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052A5014" w14:textId="07D477B4" w:rsidR="001C5F6A" w:rsidRPr="001C5F6A" w:rsidRDefault="001C5F6A" w:rsidP="001C5F6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5F6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94FE45A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5F6A">
              <w:rPr>
                <w:rFonts w:ascii="新細明體" w:hAnsi="新細明體" w:hint="eastAsia"/>
                <w:b/>
                <w:noProof/>
                <w:sz w:val="20"/>
              </w:rPr>
              <w:t>799,335</w:t>
            </w:r>
          </w:p>
          <w:p w14:paraId="4263443C" w14:textId="78F827D5" w:rsidR="001C5F6A" w:rsidRPr="001C5F6A" w:rsidRDefault="001C5F6A" w:rsidP="001C5F6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5F6A">
              <w:rPr>
                <w:rFonts w:ascii="新細明體" w:hAnsi="新細明體" w:hint="eastAsia"/>
                <w:b/>
                <w:noProof/>
                <w:sz w:val="20"/>
              </w:rPr>
              <w:t>334,340,628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653386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5F6A">
              <w:rPr>
                <w:rFonts w:ascii="新細明體" w:hAnsi="新細明體" w:hint="eastAsia"/>
                <w:b/>
                <w:noProof/>
                <w:sz w:val="20"/>
              </w:rPr>
              <w:t>11,335,373</w:t>
            </w:r>
          </w:p>
          <w:p w14:paraId="55481C34" w14:textId="187690B8" w:rsidR="001C5F6A" w:rsidRPr="001C5F6A" w:rsidRDefault="001C5F6A" w:rsidP="001C5F6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5F6A">
              <w:rPr>
                <w:rFonts w:ascii="新細明體" w:hAnsi="新細明體" w:hint="eastAsia"/>
                <w:b/>
                <w:noProof/>
                <w:sz w:val="20"/>
              </w:rPr>
              <w:t>1,948,887,661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4B2E95B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5F6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1BB4404B" w14:textId="7EAEFC94" w:rsidR="001C5F6A" w:rsidRPr="001C5F6A" w:rsidRDefault="001C5F6A" w:rsidP="001C5F6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5F6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CFCFAE8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5F6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1629A4E5" w14:textId="7032901D" w:rsidR="001C5F6A" w:rsidRPr="001C5F6A" w:rsidRDefault="001C5F6A" w:rsidP="001C5F6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5F6A">
              <w:rPr>
                <w:rFonts w:ascii="新細明體" w:hAnsi="新細明體" w:hint="eastAsia"/>
                <w:b/>
                <w:noProof/>
                <w:sz w:val="20"/>
              </w:rPr>
              <w:t>2,784,951,852</w:t>
            </w:r>
          </w:p>
        </w:tc>
      </w:tr>
      <w:tr w:rsidR="001C5F6A" w:rsidRPr="00864966" w14:paraId="62DA1A35" w14:textId="77777777" w:rsidTr="00BE21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932" w:type="dxa"/>
            <w:gridSpan w:val="2"/>
            <w:shd w:val="clear" w:color="auto" w:fill="auto"/>
            <w:vAlign w:val="center"/>
          </w:tcPr>
          <w:p w14:paraId="7AC5F9AE" w14:textId="28F989D4" w:rsidR="001C5F6A" w:rsidRPr="009F7E8A" w:rsidRDefault="001C5F6A" w:rsidP="001C5F6A">
            <w:pPr>
              <w:jc w:val="center"/>
              <w:rPr>
                <w:rFonts w:ascii="新細明體" w:hAnsi="新細明體"/>
                <w:bCs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112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18088977" w14:textId="736170D6" w:rsidR="001C5F6A" w:rsidRPr="001C5F6A" w:rsidRDefault="001C5F6A" w:rsidP="001C5F6A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1C5F6A">
              <w:rPr>
                <w:rFonts w:ascii="標楷體" w:eastAsia="標楷體" w:hAnsi="標楷體" w:hint="eastAsia"/>
                <w:bCs/>
                <w:noProof/>
                <w:sz w:val="20"/>
              </w:rPr>
              <w:t>縣議會主管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B7A490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62309470" w14:textId="6030FF2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1,304,500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DFE7CDF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40866A9B" w14:textId="17093641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20,206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75D722D9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4E1EFF68" w14:textId="5960E7E0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1,284,294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0BBFEE8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281E9D54" w14:textId="772F009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6B99A9D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769FAD17" w14:textId="196D3F05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11661BA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78DD8D2D" w14:textId="22AFD43F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2D2EC2C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0AB6C0BA" w14:textId="20BB3731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16F02DF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15815206" w14:textId="7ACE2210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2A500A7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7F0248A3" w14:textId="7F16C528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323D2ED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26A21283" w14:textId="205FB401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20,206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64430B6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3120D0DE" w14:textId="710D73EE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1,284,294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2AEC221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506E1A28" w14:textId="755A478C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C267E3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15F7EA09" w14:textId="71184D46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C5F6A" w:rsidRPr="00864966" w14:paraId="24BD2A9D" w14:textId="77777777" w:rsidTr="00BE21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932" w:type="dxa"/>
            <w:gridSpan w:val="2"/>
            <w:shd w:val="clear" w:color="auto" w:fill="auto"/>
            <w:vAlign w:val="center"/>
          </w:tcPr>
          <w:p w14:paraId="498E60B3" w14:textId="60DD5E52" w:rsidR="001C5F6A" w:rsidRPr="009F7E8A" w:rsidRDefault="001C5F6A" w:rsidP="001C5F6A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9F7E8A">
              <w:rPr>
                <w:rFonts w:ascii="新細明體" w:hAnsi="新細明體"/>
                <w:bCs/>
                <w:noProof/>
                <w:sz w:val="20"/>
              </w:rPr>
              <w:t>1</w:t>
            </w:r>
            <w:r>
              <w:rPr>
                <w:rFonts w:ascii="新細明體" w:hAnsi="新細明體" w:hint="eastAsia"/>
                <w:bCs/>
                <w:noProof/>
                <w:sz w:val="20"/>
              </w:rPr>
              <w:t>03</w:t>
            </w:r>
            <w:r w:rsidRPr="009F7E8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  <w:r>
              <w:rPr>
                <w:rFonts w:ascii="新細明體" w:hAnsi="新細明體" w:hint="eastAsia"/>
                <w:bCs/>
                <w:noProof/>
                <w:sz w:val="20"/>
              </w:rPr>
              <w:t>112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76208047" w14:textId="557A2C90" w:rsidR="001C5F6A" w:rsidRPr="001C5F6A" w:rsidRDefault="001C5F6A" w:rsidP="001C5F6A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1C5F6A">
              <w:rPr>
                <w:rFonts w:ascii="標楷體" w:eastAsia="標楷體" w:hAnsi="標楷體" w:hint="eastAsia"/>
                <w:bCs/>
                <w:noProof/>
                <w:sz w:val="20"/>
              </w:rPr>
              <w:t>縣政府主管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59746F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2ECF8FB3" w14:textId="5AD48EB4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4,596,322,897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444EF54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07541FBC" w14:textId="339E2D2D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246,458,937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B4C2EB0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06719E97" w14:textId="74A7E85B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1,689,558,838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CF3C806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070BAE86" w14:textId="7F4D3E48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4ED84C7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4AF1715C" w14:textId="170B8AA1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2,660,305,122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59BAAF4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5219A7CD" w14:textId="3FFA0212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B2F2A56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7083BDAE" w14:textId="2B77DF50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369F3B9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61B184E9" w14:textId="32B7C90A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6ADB71E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519CDC43" w14:textId="5156BFCE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32C4E5A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5E8689BE" w14:textId="35C6B05B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246,458,937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B7141DE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61A1173A" w14:textId="62F89C9D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1,689,558,838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77BA012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6311AC05" w14:textId="2CB87994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CFA102A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21E9E32E" w14:textId="604AF804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2,660,305,122</w:t>
            </w:r>
          </w:p>
        </w:tc>
      </w:tr>
      <w:tr w:rsidR="001C5F6A" w:rsidRPr="00864966" w14:paraId="0AD7BBA1" w14:textId="77777777" w:rsidTr="00BE21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932" w:type="dxa"/>
            <w:gridSpan w:val="2"/>
            <w:shd w:val="clear" w:color="auto" w:fill="auto"/>
            <w:vAlign w:val="center"/>
          </w:tcPr>
          <w:p w14:paraId="0AFC3721" w14:textId="30846743" w:rsidR="001C5F6A" w:rsidRPr="009F7E8A" w:rsidRDefault="001C5F6A" w:rsidP="001C5F6A">
            <w:pPr>
              <w:jc w:val="center"/>
              <w:rPr>
                <w:rFonts w:ascii="新細明體" w:hAnsi="新細明體"/>
                <w:bCs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112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08DBB260" w14:textId="116783E4" w:rsidR="001C5F6A" w:rsidRPr="001C5F6A" w:rsidRDefault="001C5F6A" w:rsidP="001C5F6A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1C5F6A">
              <w:rPr>
                <w:rFonts w:ascii="標楷體" w:eastAsia="標楷體" w:hAnsi="標楷體" w:hint="eastAsia"/>
                <w:bCs/>
                <w:noProof/>
                <w:sz w:val="20"/>
              </w:rPr>
              <w:t>警察局主管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580B49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6F43412C" w14:textId="46B5C41D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8,212,524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09B9DC2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5BBB421D" w14:textId="1D001C35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01E6378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041F49AE" w14:textId="68DABB32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8,212,524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11AE02C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05BA74C0" w14:textId="0F16E323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49E9F49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56982F8C" w14:textId="44518B8F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C4388BC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6860E9EF" w14:textId="65E1598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79D1D6C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0FBE154F" w14:textId="517E9286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4E0C023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733C3A66" w14:textId="2D37CF44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F651FEC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5B18A9B6" w14:textId="65868D3B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A135011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3EE263CA" w14:textId="01F37B1D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7CD4A96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3F98013C" w14:textId="69B30E78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8,212,524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ABDE8C8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143F97F8" w14:textId="52980763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26EA378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675389BB" w14:textId="49821460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C5F6A" w:rsidRPr="00864966" w14:paraId="13230DF3" w14:textId="77777777" w:rsidTr="00BE21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932" w:type="dxa"/>
            <w:gridSpan w:val="2"/>
            <w:shd w:val="clear" w:color="auto" w:fill="auto"/>
            <w:vAlign w:val="center"/>
          </w:tcPr>
          <w:p w14:paraId="31B38B8C" w14:textId="0F09F87D" w:rsidR="001C5F6A" w:rsidRPr="009F7E8A" w:rsidRDefault="001C5F6A" w:rsidP="001C5F6A">
            <w:pPr>
              <w:jc w:val="center"/>
              <w:rPr>
                <w:rFonts w:ascii="新細明體" w:hAnsi="新細明體"/>
                <w:bCs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112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4FFD4742" w14:textId="6F0CDC55" w:rsidR="001C5F6A" w:rsidRPr="001C5F6A" w:rsidRDefault="001C5F6A" w:rsidP="001C5F6A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1C5F6A">
              <w:rPr>
                <w:rFonts w:ascii="標楷體" w:eastAsia="標楷體" w:hAnsi="標楷體" w:hint="eastAsia"/>
                <w:bCs/>
                <w:noProof/>
                <w:sz w:val="20"/>
              </w:rPr>
              <w:t>衛生局主管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D4A0CB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1A6AC192" w14:textId="192953D4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108,464,662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90F058F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26670195" w14:textId="60552779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64,339,828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A91380C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201C0B17" w14:textId="201FEF4A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42,030,723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BEF79AD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74F96D8E" w14:textId="4D1BB23F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BD3BBD7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5DFCB12E" w14:textId="54D9EC7D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2,094,111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D2908BB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49E642C3" w14:textId="6A40C8F8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54F3395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7D094513" w14:textId="2A7AD5B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3027DD0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48A2C698" w14:textId="71A16D0D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CFBD4B6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2E49AAFA" w14:textId="441C37F6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6B41A0C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02D12427" w14:textId="3657FD86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64,339,828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DFEF2D7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286A8FDB" w14:textId="78B70469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42,030,723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624C59B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55B23602" w14:textId="1BBD7E1D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B4C4AD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08C1F00E" w14:textId="39E9EBB4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2,094,111</w:t>
            </w:r>
          </w:p>
        </w:tc>
      </w:tr>
      <w:tr w:rsidR="001C5F6A" w:rsidRPr="00864966" w14:paraId="76D2EBD0" w14:textId="77777777" w:rsidTr="00BE21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932" w:type="dxa"/>
            <w:gridSpan w:val="2"/>
            <w:shd w:val="clear" w:color="auto" w:fill="auto"/>
            <w:vAlign w:val="center"/>
          </w:tcPr>
          <w:p w14:paraId="553E4769" w14:textId="4614F231" w:rsidR="001C5F6A" w:rsidRPr="009F7E8A" w:rsidRDefault="001C5F6A" w:rsidP="001C5F6A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9F7E8A">
              <w:rPr>
                <w:rFonts w:ascii="新細明體" w:hAnsi="新細明體"/>
                <w:bCs/>
                <w:noProof/>
                <w:sz w:val="20"/>
              </w:rPr>
              <w:t>1</w:t>
            </w:r>
            <w:r>
              <w:rPr>
                <w:rFonts w:ascii="新細明體" w:hAnsi="新細明體" w:hint="eastAsia"/>
                <w:bCs/>
                <w:noProof/>
                <w:sz w:val="20"/>
              </w:rPr>
              <w:t>09</w:t>
            </w:r>
            <w:r w:rsidRPr="009F7E8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  <w:r>
              <w:rPr>
                <w:rFonts w:ascii="新細明體" w:hAnsi="新細明體" w:hint="eastAsia"/>
                <w:bCs/>
                <w:noProof/>
                <w:sz w:val="20"/>
              </w:rPr>
              <w:t>112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51465EF6" w14:textId="796A0812" w:rsidR="001C5F6A" w:rsidRPr="001C5F6A" w:rsidRDefault="001C5F6A" w:rsidP="001C5F6A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1C5F6A">
              <w:rPr>
                <w:rFonts w:ascii="標楷體" w:eastAsia="標楷體" w:hAnsi="標楷體" w:hint="eastAsia"/>
                <w:bCs/>
                <w:noProof/>
                <w:sz w:val="20"/>
              </w:rPr>
              <w:t>環境保護局主管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501A458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12,134,708</w:t>
            </w:r>
          </w:p>
          <w:p w14:paraId="424793AF" w14:textId="3B0A9F75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115,143,558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A2A60FF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799,335</w:t>
            </w:r>
          </w:p>
          <w:p w14:paraId="56582978" w14:textId="56D7ED1A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5,719,600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C8FD195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11,335,373</w:t>
            </w:r>
          </w:p>
          <w:p w14:paraId="023AFCB0" w14:textId="146824DD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66,236,038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AD16B2A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16F2265F" w14:textId="1F08DD49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51BF624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1B385B54" w14:textId="5CBE8F0E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43,187,920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AC9BA9D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17CB8A3A" w14:textId="0808EEAF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E374DF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0A730363" w14:textId="72076E9E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DE2ABB1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639A3080" w14:textId="7BE1975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7784EA4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10F66D13" w14:textId="6D6DBC72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E898322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799,335</w:t>
            </w:r>
          </w:p>
          <w:p w14:paraId="50869708" w14:textId="1C7861B5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5,719,600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B5C74F7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11,335,373</w:t>
            </w:r>
          </w:p>
          <w:p w14:paraId="4680CD0F" w14:textId="250016B4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66,236,038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380178B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100C51DB" w14:textId="44141686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A072C28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5CB715F9" w14:textId="5035BDF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43,187,920</w:t>
            </w:r>
          </w:p>
        </w:tc>
      </w:tr>
      <w:tr w:rsidR="001C5F6A" w:rsidRPr="00864966" w14:paraId="2E12C07B" w14:textId="77777777" w:rsidTr="00BE211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932" w:type="dxa"/>
            <w:gridSpan w:val="2"/>
            <w:shd w:val="clear" w:color="auto" w:fill="auto"/>
            <w:vAlign w:val="center"/>
          </w:tcPr>
          <w:p w14:paraId="6730BB3E" w14:textId="2B47057F" w:rsidR="001C5F6A" w:rsidRPr="009F7E8A" w:rsidRDefault="001C5F6A" w:rsidP="001C5F6A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9F7E8A">
              <w:rPr>
                <w:rFonts w:ascii="新細明體" w:hAnsi="新細明體" w:hint="eastAsia"/>
                <w:bCs/>
                <w:noProof/>
                <w:sz w:val="20"/>
              </w:rPr>
              <w:t>1</w:t>
            </w:r>
            <w:r>
              <w:rPr>
                <w:rFonts w:ascii="新細明體" w:hAnsi="新細明體" w:hint="eastAsia"/>
                <w:bCs/>
                <w:noProof/>
                <w:sz w:val="20"/>
              </w:rPr>
              <w:t>10</w:t>
            </w:r>
            <w:r w:rsidRPr="009F7E8A">
              <w:rPr>
                <w:rFonts w:ascii="新細明體" w:hAnsi="新細明體" w:hint="eastAsia"/>
                <w:bCs/>
                <w:noProof/>
                <w:sz w:val="20"/>
              </w:rPr>
              <w:t>－11</w:t>
            </w:r>
            <w:r>
              <w:rPr>
                <w:rFonts w:ascii="新細明體" w:hAnsi="新細明體" w:hint="eastAsia"/>
                <w:bCs/>
                <w:noProof/>
                <w:sz w:val="20"/>
              </w:rPr>
              <w:t>2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538C31C8" w14:textId="17188E7F" w:rsidR="001C5F6A" w:rsidRPr="001C5F6A" w:rsidRDefault="001C5F6A" w:rsidP="001C5F6A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1C5F6A">
              <w:rPr>
                <w:rFonts w:ascii="標楷體" w:eastAsia="標楷體" w:hAnsi="標楷體" w:hint="eastAsia"/>
                <w:bCs/>
                <w:noProof/>
                <w:sz w:val="20"/>
              </w:rPr>
              <w:t>統籌支撥科目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100A067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002A5982" w14:textId="70167FA8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238,732,000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19E9915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06B01871" w14:textId="3C636663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17,802,057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77005FCC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04A10215" w14:textId="64680174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141,565,244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31B7B67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47AB52F7" w14:textId="6059F436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924DC9A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52381C6B" w14:textId="062FBA05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79,364,699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A878F0C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1C6DB37B" w14:textId="4D87AEA1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01DC9A5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74D2EC3B" w14:textId="21CDAB9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E4EFC77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33F2BBB0" w14:textId="27381A6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118DFAE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4EC33D9C" w14:textId="7249DA8B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1DDE989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56985CFF" w14:textId="19550989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17,802,057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6960B18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2FC8D849" w14:textId="0534748F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141,565,244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389D4C7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6C9A2F79" w14:textId="39B4B381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07A8EA7" w14:textId="77777777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  <w:p w14:paraId="3EA07E1C" w14:textId="78BF5563" w:rsidR="001C5F6A" w:rsidRPr="001C5F6A" w:rsidRDefault="001C5F6A" w:rsidP="001C5F6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1C5F6A">
              <w:rPr>
                <w:rFonts w:ascii="新細明體" w:hAnsi="新細明體" w:hint="eastAsia"/>
                <w:bCs/>
                <w:noProof/>
                <w:sz w:val="20"/>
              </w:rPr>
              <w:t>79,364,699</w:t>
            </w:r>
          </w:p>
        </w:tc>
      </w:tr>
    </w:tbl>
    <w:p w14:paraId="50FE3D93" w14:textId="77777777" w:rsidR="00D867AC" w:rsidRPr="0017704A" w:rsidRDefault="00D867AC" w:rsidP="0017704A">
      <w:pPr>
        <w:spacing w:line="20" w:lineRule="exact"/>
        <w:ind w:right="414"/>
        <w:rPr>
          <w:rFonts w:eastAsia="標楷體"/>
          <w:sz w:val="2"/>
          <w:szCs w:val="2"/>
        </w:rPr>
      </w:pPr>
    </w:p>
    <w:sectPr w:rsidR="00D867AC" w:rsidRPr="0017704A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DAE20" w14:textId="77777777" w:rsidR="001C18A1" w:rsidRDefault="001C18A1">
      <w:r>
        <w:separator/>
      </w:r>
    </w:p>
  </w:endnote>
  <w:endnote w:type="continuationSeparator" w:id="0">
    <w:p w14:paraId="28BEA92E" w14:textId="77777777" w:rsidR="001C18A1" w:rsidRDefault="001C1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AC85C" w14:textId="7B44AEF2" w:rsidR="004F26A4" w:rsidRPr="004F26A4" w:rsidRDefault="004F26A4" w:rsidP="004F26A4">
    <w:pPr>
      <w:pStyle w:val="a4"/>
      <w:jc w:val="center"/>
      <w:rPr>
        <w:rFonts w:ascii="標楷體" w:eastAsia="標楷體" w:hAnsi="標楷體"/>
      </w:rPr>
    </w:pPr>
    <w:r w:rsidRPr="004F26A4">
      <w:rPr>
        <w:rFonts w:ascii="標楷體" w:eastAsia="標楷體" w:hAnsi="標楷體" w:hint="eastAsia"/>
      </w:rPr>
      <w:t>第14-</w:t>
    </w:r>
    <w:sdt>
      <w:sdtPr>
        <w:rPr>
          <w:rFonts w:ascii="標楷體" w:eastAsia="標楷體" w:hAnsi="標楷體"/>
        </w:rPr>
        <w:id w:val="-1783942421"/>
        <w:docPartObj>
          <w:docPartGallery w:val="Page Numbers (Bottom of Page)"/>
          <w:docPartUnique/>
        </w:docPartObj>
      </w:sdtPr>
      <w:sdtEndPr/>
      <w:sdtContent>
        <w:r w:rsidRPr="004F26A4">
          <w:rPr>
            <w:rFonts w:ascii="標楷體" w:eastAsia="標楷體" w:hAnsi="標楷體"/>
          </w:rPr>
          <w:fldChar w:fldCharType="begin"/>
        </w:r>
        <w:r w:rsidRPr="004F26A4">
          <w:rPr>
            <w:rFonts w:ascii="標楷體" w:eastAsia="標楷體" w:hAnsi="標楷體"/>
          </w:rPr>
          <w:instrText>PAGE   \* MERGEFORMAT</w:instrText>
        </w:r>
        <w:r w:rsidRPr="004F26A4">
          <w:rPr>
            <w:rFonts w:ascii="標楷體" w:eastAsia="標楷體" w:hAnsi="標楷體"/>
          </w:rPr>
          <w:fldChar w:fldCharType="separate"/>
        </w:r>
        <w:r w:rsidRPr="004F26A4">
          <w:rPr>
            <w:rFonts w:ascii="標楷體" w:eastAsia="標楷體" w:hAnsi="標楷體"/>
            <w:lang w:val="zh-TW"/>
          </w:rPr>
          <w:t>2</w:t>
        </w:r>
        <w:r w:rsidRPr="004F26A4">
          <w:rPr>
            <w:rFonts w:ascii="標楷體" w:eastAsia="標楷體" w:hAnsi="標楷體"/>
          </w:rPr>
          <w:fldChar w:fldCharType="end"/>
        </w:r>
        <w:r w:rsidRPr="004F26A4">
          <w:rPr>
            <w:rFonts w:ascii="標楷體" w:eastAsia="標楷體"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B0085" w14:textId="77777777" w:rsidR="001C18A1" w:rsidRDefault="001C18A1">
      <w:r>
        <w:separator/>
      </w:r>
    </w:p>
  </w:footnote>
  <w:footnote w:type="continuationSeparator" w:id="0">
    <w:p w14:paraId="7AAB3B3C" w14:textId="77777777" w:rsidR="001C18A1" w:rsidRDefault="001C18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A0711" w14:textId="6F6B61A7" w:rsidR="00D867AC" w:rsidRDefault="00D867AC">
    <w:pPr>
      <w:jc w:val="center"/>
    </w:pP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="0017704A" w:rsidRPr="0017704A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proofErr w:type="gramStart"/>
    <w:r w:rsidR="0017704A" w:rsidRPr="0017704A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="0017704A" w:rsidRPr="0017704A">
      <w:rPr>
        <w:rFonts w:ascii="標楷體" w:eastAsia="標楷體" w:hAnsi="標楷體" w:hint="eastAsia"/>
        <w:b/>
        <w:spacing w:val="60"/>
        <w:sz w:val="32"/>
        <w:szCs w:val="32"/>
        <w:u w:val="single"/>
      </w:rPr>
      <w:t>東縣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="0017704A" w:rsidRPr="0017704A">
      <w:rPr>
        <w:rFonts w:ascii="標楷體" w:eastAsia="標楷體" w:hAnsi="標楷體"/>
        <w:b/>
        <w:spacing w:val="60"/>
        <w:sz w:val="32"/>
        <w:szCs w:val="32"/>
        <w:u w:val="single"/>
      </w:rPr>
      <w:t>機關別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</w:t>
    </w:r>
    <w:r w:rsidR="00AB6EA1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  <w:r w:rsidR="0017704A" w:rsidRPr="0017704A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BE571" w14:textId="296469BE" w:rsidR="00D867AC" w:rsidRDefault="001C5F6A">
    <w:pPr>
      <w:jc w:val="center"/>
      <w:rPr>
        <w:rFonts w:ascii="標楷體" w:eastAsia="標楷體" w:hAnsi="標楷體"/>
        <w:b/>
        <w:sz w:val="32"/>
      </w:rPr>
    </w:pPr>
    <w:r>
      <w:rPr>
        <w:rFonts w:ascii="標楷體" w:eastAsia="標楷體" w:hAnsi="標楷體" w:hint="eastAsia"/>
        <w:b/>
        <w:spacing w:val="60"/>
        <w:sz w:val="32"/>
        <w:u w:val="single"/>
      </w:rPr>
      <w:t>拾</w:t>
    </w:r>
    <w:r w:rsidR="00577C9D">
      <w:rPr>
        <w:rFonts w:ascii="標楷體" w:eastAsia="標楷體" w:hAnsi="標楷體" w:hint="eastAsia"/>
        <w:b/>
        <w:spacing w:val="60"/>
        <w:sz w:val="32"/>
        <w:u w:val="single"/>
      </w:rPr>
      <w:t>肆</w:t>
    </w:r>
    <w:r>
      <w:rPr>
        <w:rFonts w:ascii="標楷體" w:eastAsia="標楷體" w:hAnsi="標楷體" w:hint="eastAsia"/>
        <w:b/>
        <w:spacing w:val="60"/>
        <w:sz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proofErr w:type="gramStart"/>
    <w:r w:rsidR="0017704A" w:rsidRPr="0017704A">
      <w:rPr>
        <w:rFonts w:ascii="標楷體" w:eastAsia="標楷體" w:hAnsi="標楷體" w:hint="eastAsia"/>
        <w:b/>
        <w:spacing w:val="60"/>
        <w:sz w:val="32"/>
        <w:u w:val="single"/>
      </w:rPr>
      <w:t>11</w:t>
    </w:r>
    <w:r>
      <w:rPr>
        <w:rFonts w:ascii="標楷體" w:eastAsia="標楷體" w:hAnsi="標楷體" w:hint="eastAsia"/>
        <w:b/>
        <w:spacing w:val="60"/>
        <w:sz w:val="32"/>
        <w:u w:val="single"/>
      </w:rPr>
      <w:t>3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proofErr w:type="gramStart"/>
    <w:r w:rsidR="0017704A" w:rsidRPr="0017704A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="0017704A" w:rsidRPr="0017704A">
      <w:rPr>
        <w:rFonts w:ascii="標楷體" w:eastAsia="標楷體" w:hAnsi="標楷體" w:hint="eastAsia"/>
        <w:b/>
        <w:spacing w:val="60"/>
        <w:sz w:val="32"/>
        <w:u w:val="single"/>
      </w:rPr>
      <w:t>東縣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="0017704A" w:rsidRPr="0017704A">
      <w:rPr>
        <w:rFonts w:ascii="標楷體" w:eastAsia="標楷體" w:hAnsi="標楷體"/>
        <w:b/>
        <w:spacing w:val="60"/>
        <w:sz w:val="32"/>
        <w:u w:val="single"/>
      </w:rPr>
      <w:t>機關別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</w:t>
    </w:r>
    <w:r w:rsidR="009D2E50" w:rsidRPr="003F092B">
      <w:rPr>
        <w:rFonts w:ascii="標楷體" w:eastAsia="標楷體" w:hAnsi="標楷體" w:hint="eastAsia"/>
        <w:b/>
        <w:spacing w:val="60"/>
        <w:sz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8A1"/>
    <w:rsid w:val="0001712C"/>
    <w:rsid w:val="000A3326"/>
    <w:rsid w:val="000F12D3"/>
    <w:rsid w:val="001214FD"/>
    <w:rsid w:val="0017704A"/>
    <w:rsid w:val="001A4B2C"/>
    <w:rsid w:val="001C18A1"/>
    <w:rsid w:val="001C5F6A"/>
    <w:rsid w:val="001D6E95"/>
    <w:rsid w:val="001F7D0F"/>
    <w:rsid w:val="00245C41"/>
    <w:rsid w:val="002C4B56"/>
    <w:rsid w:val="003823EB"/>
    <w:rsid w:val="003F092B"/>
    <w:rsid w:val="00464177"/>
    <w:rsid w:val="00477F67"/>
    <w:rsid w:val="004D43C0"/>
    <w:rsid w:val="004E0B7F"/>
    <w:rsid w:val="004F26A4"/>
    <w:rsid w:val="004F3800"/>
    <w:rsid w:val="00577C9D"/>
    <w:rsid w:val="0064000B"/>
    <w:rsid w:val="006D3FD3"/>
    <w:rsid w:val="00734FFE"/>
    <w:rsid w:val="00775C5D"/>
    <w:rsid w:val="007E5957"/>
    <w:rsid w:val="008A5D8D"/>
    <w:rsid w:val="008B0CCA"/>
    <w:rsid w:val="008E605A"/>
    <w:rsid w:val="009D2E50"/>
    <w:rsid w:val="009F7E8A"/>
    <w:rsid w:val="00A748B0"/>
    <w:rsid w:val="00A84D7A"/>
    <w:rsid w:val="00AA7593"/>
    <w:rsid w:val="00AB6EA1"/>
    <w:rsid w:val="00BE2119"/>
    <w:rsid w:val="00BE3904"/>
    <w:rsid w:val="00CE74C9"/>
    <w:rsid w:val="00D867AC"/>
    <w:rsid w:val="00DC315A"/>
    <w:rsid w:val="00DD4536"/>
    <w:rsid w:val="00DF3D31"/>
    <w:rsid w:val="00E4272E"/>
    <w:rsid w:val="00E51054"/>
    <w:rsid w:val="00EC414C"/>
    <w:rsid w:val="00F17AFA"/>
    <w:rsid w:val="00F8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F2EE1F"/>
  <w15:chartTrackingRefBased/>
  <w15:docId w15:val="{5E446623-53AC-4ECC-A73F-60470D7D7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4F26A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gxey7ADQYJPJ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gxey7ADQYJPJ以前年度歲出決算審定表.dot</Template>
  <TotalTime>30</TotalTime>
  <Pages>1</Pages>
  <Words>412</Words>
  <Characters>868</Characters>
  <Application>Microsoft Office Word</Application>
  <DocSecurity>0</DocSecurity>
  <Lines>7</Lines>
  <Paragraphs>2</Paragraphs>
  <ScaleCrop>false</ScaleCrop>
  <Company>N.A.O.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鄭博育</dc:creator>
  <cp:keywords/>
  <cp:lastModifiedBy>鄭博育</cp:lastModifiedBy>
  <cp:revision>10</cp:revision>
  <cp:lastPrinted>2025-06-17T03:03:00Z</cp:lastPrinted>
  <dcterms:created xsi:type="dcterms:W3CDTF">2024-06-20T09:25:00Z</dcterms:created>
  <dcterms:modified xsi:type="dcterms:W3CDTF">2025-06-17T03:12:00Z</dcterms:modified>
</cp:coreProperties>
</file>