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8"/>
        <w:gridCol w:w="2703"/>
        <w:gridCol w:w="1539"/>
        <w:gridCol w:w="1436"/>
        <w:gridCol w:w="1065"/>
        <w:gridCol w:w="366"/>
        <w:gridCol w:w="1436"/>
        <w:gridCol w:w="1437"/>
        <w:gridCol w:w="1511"/>
        <w:gridCol w:w="1505"/>
        <w:gridCol w:w="1511"/>
        <w:gridCol w:w="1512"/>
        <w:gridCol w:w="704"/>
        <w:gridCol w:w="1703"/>
        <w:gridCol w:w="744"/>
        <w:gridCol w:w="1590"/>
        <w:gridCol w:w="598"/>
      </w:tblGrid>
      <w:tr w:rsidR="00302308" w14:paraId="1DABCB67" w14:textId="77777777" w:rsidTr="00F3020F">
        <w:trPr>
          <w:cantSplit/>
          <w:trHeight w:val="270"/>
          <w:tblHeader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22AFE9F7" w14:textId="77777777" w:rsidR="00302308" w:rsidRDefault="00302308" w:rsidP="00F40D02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771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1AF6619" w14:textId="20FC4CCE" w:rsidR="00302308" w:rsidRDefault="00302308" w:rsidP="00A6185E">
            <w:pPr>
              <w:ind w:leftChars="-12" w:left="-28" w:hanging="1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61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0EC9DDB" w14:textId="77777777" w:rsidR="00302308" w:rsidRDefault="00302308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2070AD0F" w14:textId="77777777" w:rsidR="00302308" w:rsidRDefault="00302308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302308" w14:paraId="765C429A" w14:textId="77777777" w:rsidTr="00F3020F">
        <w:trPr>
          <w:cantSplit/>
          <w:trHeight w:val="270"/>
          <w:tblHeader/>
        </w:trPr>
        <w:tc>
          <w:tcPr>
            <w:tcW w:w="480" w:type="dxa"/>
            <w:tcBorders>
              <w:top w:val="nil"/>
              <w:left w:val="nil"/>
              <w:right w:val="nil"/>
            </w:tcBorders>
          </w:tcPr>
          <w:p w14:paraId="62A6F5AC" w14:textId="77777777" w:rsidR="00302308" w:rsidRDefault="00302308" w:rsidP="00F40D02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771" w:type="dxa"/>
            <w:gridSpan w:val="5"/>
            <w:vMerge/>
            <w:tcBorders>
              <w:left w:val="nil"/>
              <w:right w:val="nil"/>
            </w:tcBorders>
          </w:tcPr>
          <w:p w14:paraId="3A2BBDB9" w14:textId="3AF2B074" w:rsidR="00302308" w:rsidRDefault="00302308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61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3B1A2DCF" w14:textId="77777777" w:rsidR="00302308" w:rsidRDefault="00302308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630351" w14:paraId="6F78ED83" w14:textId="77777777" w:rsidTr="00B825CF">
        <w:trPr>
          <w:cantSplit/>
          <w:tblHeader/>
        </w:trPr>
        <w:tc>
          <w:tcPr>
            <w:tcW w:w="3211" w:type="dxa"/>
            <w:gridSpan w:val="3"/>
            <w:tcBorders>
              <w:left w:val="nil"/>
            </w:tcBorders>
            <w:vAlign w:val="center"/>
          </w:tcPr>
          <w:p w14:paraId="4C73F712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39" w:type="dxa"/>
            <w:vMerge w:val="restart"/>
            <w:vAlign w:val="center"/>
          </w:tcPr>
          <w:p w14:paraId="17DA416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40" w:type="dxa"/>
            <w:gridSpan w:val="5"/>
            <w:vAlign w:val="center"/>
          </w:tcPr>
          <w:p w14:paraId="2B0B304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43" w:type="dxa"/>
            <w:gridSpan w:val="5"/>
            <w:vAlign w:val="center"/>
          </w:tcPr>
          <w:p w14:paraId="67471DC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47" w:type="dxa"/>
            <w:gridSpan w:val="2"/>
            <w:vAlign w:val="center"/>
          </w:tcPr>
          <w:p w14:paraId="2E4E584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0E9D4E5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88" w:type="dxa"/>
            <w:gridSpan w:val="2"/>
            <w:tcBorders>
              <w:right w:val="nil"/>
            </w:tcBorders>
            <w:vAlign w:val="center"/>
          </w:tcPr>
          <w:p w14:paraId="43D45D4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50BC45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630351" w14:paraId="169DBA52" w14:textId="77777777" w:rsidTr="00B825CF">
        <w:trPr>
          <w:cantSplit/>
          <w:tblHeader/>
        </w:trPr>
        <w:tc>
          <w:tcPr>
            <w:tcW w:w="508" w:type="dxa"/>
            <w:gridSpan w:val="2"/>
            <w:tcBorders>
              <w:left w:val="nil"/>
            </w:tcBorders>
            <w:vAlign w:val="center"/>
          </w:tcPr>
          <w:p w14:paraId="0D3CB09B" w14:textId="77777777" w:rsidR="0019333D" w:rsidRDefault="0019333D" w:rsidP="002A5BC8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703" w:type="dxa"/>
            <w:vAlign w:val="center"/>
          </w:tcPr>
          <w:p w14:paraId="6C4FE114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39" w:type="dxa"/>
            <w:vMerge/>
            <w:vAlign w:val="center"/>
          </w:tcPr>
          <w:p w14:paraId="4F7AB40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36" w:type="dxa"/>
            <w:vAlign w:val="center"/>
          </w:tcPr>
          <w:p w14:paraId="3158480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31" w:type="dxa"/>
            <w:gridSpan w:val="2"/>
            <w:vAlign w:val="center"/>
          </w:tcPr>
          <w:p w14:paraId="22D0213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36" w:type="dxa"/>
            <w:vAlign w:val="center"/>
          </w:tcPr>
          <w:p w14:paraId="259616D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37" w:type="dxa"/>
            <w:vAlign w:val="center"/>
          </w:tcPr>
          <w:p w14:paraId="09F6046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1" w:type="dxa"/>
            <w:vAlign w:val="center"/>
          </w:tcPr>
          <w:p w14:paraId="3E12B66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5" w:type="dxa"/>
            <w:vAlign w:val="center"/>
          </w:tcPr>
          <w:p w14:paraId="6EECA45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11" w:type="dxa"/>
            <w:vAlign w:val="center"/>
          </w:tcPr>
          <w:p w14:paraId="0768D74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12" w:type="dxa"/>
            <w:vAlign w:val="center"/>
          </w:tcPr>
          <w:p w14:paraId="5C1676A8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4" w:type="dxa"/>
            <w:vAlign w:val="center"/>
          </w:tcPr>
          <w:p w14:paraId="64D30503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03" w:type="dxa"/>
            <w:vAlign w:val="center"/>
          </w:tcPr>
          <w:p w14:paraId="0E74393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44" w:type="dxa"/>
            <w:vAlign w:val="center"/>
          </w:tcPr>
          <w:p w14:paraId="1BC35610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90" w:type="dxa"/>
            <w:vAlign w:val="center"/>
          </w:tcPr>
          <w:p w14:paraId="2FC952F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98" w:type="dxa"/>
            <w:tcBorders>
              <w:right w:val="nil"/>
            </w:tcBorders>
            <w:vAlign w:val="center"/>
          </w:tcPr>
          <w:p w14:paraId="597FCB0E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535E18" w:rsidRPr="006E1275" w14:paraId="5D675667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78550E6D" w14:textId="77777777" w:rsidR="00535E18" w:rsidRPr="006E1275" w:rsidRDefault="00535E18" w:rsidP="00535E1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217765D" w14:textId="77777777" w:rsidR="00535E18" w:rsidRPr="006E1275" w:rsidRDefault="00535E18" w:rsidP="00535E1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E127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24B6EA" w14:textId="241BAEC5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26,324,056,000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089DC7D" w14:textId="5DE3B2ED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20,352,445,665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23DC8B11" w14:textId="4DB80635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ECFD4FB" w14:textId="640F91DE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3,235,630,076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62A77CC" w14:textId="108ECC9A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23,588,075,741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642CC6B" w14:textId="69C79C3A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20,352,445,665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A8C949" w14:textId="7A241819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3EDA00" w14:textId="6084BE0A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3,227,629,276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3DFBBA" w14:textId="1FB920B4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23,580,074,941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FEF0496" w14:textId="52364584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F8FA544" w14:textId="68813002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- 2,743,981,059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4C3F314" w14:textId="238E0645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- 10.42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C5103C8" w14:textId="1D06DD02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- 8,000,800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B0AEE5E" w14:textId="1B79C024" w:rsidR="00535E18" w:rsidRPr="00535E18" w:rsidRDefault="00535E18" w:rsidP="00535E1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35E18">
              <w:rPr>
                <w:rFonts w:ascii="新細明體" w:hAnsi="新細明體" w:hint="eastAsia"/>
                <w:b/>
                <w:noProof/>
                <w:sz w:val="20"/>
              </w:rPr>
              <w:t>- 0.03</w:t>
            </w:r>
          </w:p>
        </w:tc>
      </w:tr>
      <w:tr w:rsidR="00535E18" w14:paraId="0CCCDC14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06A877B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DC6042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65B75E" w14:textId="5A3FBBD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223,920,000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0F386080" w14:textId="2283CA1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215,505,145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00DACFB1" w14:textId="1D86A8D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55E6DD3" w14:textId="06DBBC4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436,676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2A81E27" w14:textId="6AEB425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215,941,821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699B60E" w14:textId="43CF3A0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215,505,145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1EA028A" w14:textId="2AB756C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9703E9A" w14:textId="41F169E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436,676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21E64F2" w14:textId="65104BD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215,941,821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313914D" w14:textId="254B467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0.92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0B9F456" w14:textId="01E98B3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- 7,978,179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8DF7E61" w14:textId="28898EB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- 3.56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10021E3" w14:textId="4FB7229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D20C25B" w14:textId="5F6FF75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722DFDD4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2A239587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C209B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EB9580" w14:textId="4967FFF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18,155,562,000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5D33C5F" w14:textId="6D066E2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13,664,735,291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33BFDF6E" w14:textId="23779B9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2EB4D69" w14:textId="2414CE9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2,729,909,259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80595CD" w14:textId="74EFC25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16,394,644,550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950BF74" w14:textId="027C116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13,664,735,291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9CD80DB" w14:textId="749C5F2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BD548D8" w14:textId="30B6506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2,729,909,259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05866E7" w14:textId="353BE78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16,394,644,550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A707CFD" w14:textId="3F1A232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69.53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4877E448" w14:textId="0353B38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- 1,760,917,450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A7D6710" w14:textId="73CD70E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- 9.70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7E7A088" w14:textId="3E881D0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C068BCD" w14:textId="2266B3B2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27470366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96F9D5B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4A943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0E5D2F" w14:textId="3341380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167,890,000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419B900" w14:textId="4DF2DE8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159,572,047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9DB2889" w14:textId="6A4F7B5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7AF136B" w14:textId="130F487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288CF41" w14:textId="76B3491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159,572,047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83D339" w14:textId="033EFD5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159,572,047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D4AE6AE" w14:textId="0D6904E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D808B29" w14:textId="6A13D47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76777BE" w14:textId="19592CD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159,572,047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7697151" w14:textId="355D563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0.68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32CFA3C" w14:textId="25E500FF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- 8,317,953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F88800D" w14:textId="5FE7CBE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- 4.95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2A54BA9" w14:textId="4274C8D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A548389" w14:textId="635C547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14020077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A5A37B8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187B9E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4B13D9" w14:textId="5930338F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59,041,000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B452F30" w14:textId="398D8BB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55,006,696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28304FF5" w14:textId="3133E9D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07825DF" w14:textId="13512BE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C51BADE" w14:textId="0A0BC02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55,006,696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67AD533" w14:textId="705B4FF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55,006,696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151FDCA" w14:textId="7493887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181F651" w14:textId="7F169F5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D3434A" w14:textId="0F3415E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55,006,696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C93AC2" w14:textId="0E730CF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0.23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2E00C41" w14:textId="313878A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- 4,034,304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842E30C" w14:textId="009BDFF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- 6.83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90CF723" w14:textId="3E4A369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171C0E5" w14:textId="2F0B554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5A1E00B7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2BD87E98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7D4AE3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AEACC0" w14:textId="0FF1D24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189,527,000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482603C3" w14:textId="7C36B47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176,134,811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56B2AA7" w14:textId="3B00548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B5033AB" w14:textId="1835388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EDAE948" w14:textId="7617AB9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176,134,811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F3457E7" w14:textId="669DEEA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176,134,811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61D3693" w14:textId="54A4A1B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9C37067" w14:textId="1451BA8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BC18CE" w14:textId="7BD111B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176,134,811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0105435" w14:textId="30CF599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0.75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D7B1FA9" w14:textId="27A677E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- 13,392,189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77A8F41" w14:textId="5DBF27A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- 7.07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3D689EE" w14:textId="7ECF07E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87636B8" w14:textId="20C25A9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696AE39A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4C0E5E72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4A1FD1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B37E0C" w14:textId="3D41D86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127,941,000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CF78C7D" w14:textId="11671C8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123,486,469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6FD59A75" w14:textId="661D4D4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0936EDD" w14:textId="53E7C57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31117EF" w14:textId="179DA18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123,486,469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1D00B36" w14:textId="7FA215B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123,486,469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54AD2DC" w14:textId="0C35E18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881D42" w14:textId="0AE8FCD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D756EE" w14:textId="283FA7E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123,486,469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22E95CB" w14:textId="3DCF1F2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0.52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0356276" w14:textId="5EE50C2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- 4,454,531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B0F4146" w14:textId="2F8CE20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- 3.48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34816AA" w14:textId="0C8BDAE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F9A3187" w14:textId="18FF78E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7EA783D9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44AA89CD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7544CE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DD69AD" w14:textId="6FEB70C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1,756,690,000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72BFFB2" w14:textId="060050B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1,692,922,329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5DFD0E3A" w14:textId="7D7701E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017BA9C" w14:textId="50514C8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47,775,991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95ECFF5" w14:textId="41289F3F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1,740,698,320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55CC951" w14:textId="0A6B346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1,692,922,329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3A3DDB3" w14:textId="2ECFC28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07CFB7C" w14:textId="18F56D6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47,775,991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C8AD9E" w14:textId="2FE3BB8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1,740,698,320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EB983FA" w14:textId="2FD9C50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7.38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E08F826" w14:textId="6A1F2EC2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- 15,991,680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924739E" w14:textId="5C7F071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- 0.91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6743583" w14:textId="6CD31BC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335B682" w14:textId="1DF4EA4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0EED29C0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7B7A07E0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D19E2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26B02C" w14:textId="4C4EA80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771,037,000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2413CE3" w14:textId="6BBE5B4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710,473,442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6BC98D14" w14:textId="70A47C6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E363672" w14:textId="0D0CB4DF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57,557,618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0D388C1" w14:textId="3E9C4DCF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768,031,060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32500B" w14:textId="7B37257F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710,473,442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B35A09E" w14:textId="431FF7A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35FB986" w14:textId="4395BE8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57,557,618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5D015B" w14:textId="5EE9925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768,031,060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D09B1F6" w14:textId="4B01621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3.26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7FD0328" w14:textId="4ACA516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- 3,005,940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06EF8BC" w14:textId="548B2A7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- 0.39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C493104" w14:textId="10E6D7A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EEA55DF" w14:textId="49DEEA3F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5EC17D24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3B676725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ECB95B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8F9366" w14:textId="6833B932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2,509,815,000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B16AADD" w14:textId="7E9546D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2,239,892,109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1FA5AF09" w14:textId="5D5C84A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238C270" w14:textId="196BE08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95,110,979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688182E" w14:textId="2AB96A6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2,335,003,088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E148037" w14:textId="3BBEDFB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2,239,892,109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87A037" w14:textId="316C0F9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1A168E" w14:textId="54473B37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87,110,179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DFFE61" w14:textId="5D93373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2,327,002,288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02EC34D" w14:textId="6B98310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9.87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D0748C0" w14:textId="3F14FCB2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- 182,812,712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B7EB72F" w14:textId="5DA9AA4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- 7.28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74639DA" w14:textId="088E07C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- 8,000,800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C262760" w14:textId="0EB6D00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- 0.34</w:t>
            </w:r>
          </w:p>
        </w:tc>
      </w:tr>
      <w:tr w:rsidR="00535E18" w14:paraId="325B58FC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3FEAC43E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774329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583E0E" w14:textId="53D3154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599,196,000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25187D6" w14:textId="5486030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395,738,987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CD4F42E" w14:textId="35F60CD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0A887F1" w14:textId="4008CD3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156,394,174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C73EC83" w14:textId="4703F93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552,133,161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6452DC3" w14:textId="772DEC8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395,738,987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F97951" w14:textId="0D36521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BAFEC6C" w14:textId="2827475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156,394,174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0DB676" w14:textId="397920E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552,133,161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1DB4CC" w14:textId="5AA560D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2.34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2ADA71D" w14:textId="0C9B3BF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- 47,062,839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AF0D56E" w14:textId="3ABF9D9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- 7.85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438CB42" w14:textId="6D9A706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1DA64D8" w14:textId="2B2D4F6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7EB46260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75717CF5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D3C9CD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F18E9E" w14:textId="74A0048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19,599,000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DF938BD" w14:textId="313536A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19,372,915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4D026F5E" w14:textId="5A3E97D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17758A4" w14:textId="600CE74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A907036" w14:textId="19ADE82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19,372,915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2D78FE" w14:textId="03C592E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19,372,915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5879D04" w14:textId="1987F82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E9F55C8" w14:textId="465E3D8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AA9D65" w14:textId="4E7855A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19,372,915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964E6F7" w14:textId="01E93972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0.08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EFD38D8" w14:textId="16E3658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- 226,085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37AA042" w14:textId="6F6C293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- 1.15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262E0F7" w14:textId="09556F9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65D272A" w14:textId="1073C63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7B5516DF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92F0132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4DD2F9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A3854F" w14:textId="02FD10B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1,698,351,000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33DDBED" w14:textId="6A3673E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899,605,424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672ADDB9" w14:textId="552D6DD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288FF1C" w14:textId="60B3EE3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148,445,379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CAFCD83" w14:textId="05C0BA7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1,048,050,803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F6BC346" w14:textId="2321937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899,605,424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2F4678" w14:textId="1647EF3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4AF54F7" w14:textId="5051DC2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148,445,379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5B6CCF" w14:textId="36BC659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1,048,050,803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F6A1C4F" w14:textId="3AF0338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4.44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4CCFE1C" w14:textId="75DD546B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- 650,300,197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73D31F1" w14:textId="5E92481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- 38.29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1B1C61D" w14:textId="7E31E5AE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C0A1F07" w14:textId="08A9A780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5E18" w14:paraId="549A81BB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0A5B6638" w14:textId="77777777" w:rsidR="00535E18" w:rsidRDefault="00535E18" w:rsidP="00535E18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6D39E6" w14:textId="77777777" w:rsidR="00535E18" w:rsidRDefault="00535E18" w:rsidP="00535E1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53184D" w14:textId="590DB49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45,487,000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AD8239B" w14:textId="09C5B54C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40DABEC9" w14:textId="356F8625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2D5F7D1" w14:textId="70D247D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590DBC1" w14:textId="62F4CF6A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14B31E3" w14:textId="1B92777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CC5A2D6" w14:textId="6E5D9819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04CFA0" w14:textId="11B7C5D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9DE579" w14:textId="1EECDC58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8791D35" w14:textId="17D2609D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9627AAE" w14:textId="7BF5F0A4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- 45,487,000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2094BF0" w14:textId="7EBC4621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- 100.00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9B31127" w14:textId="542BBEF6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5A5CC46" w14:textId="015C86E3" w:rsidR="00535E18" w:rsidRPr="00535E18" w:rsidRDefault="00535E18" w:rsidP="00535E18">
            <w:pPr>
              <w:jc w:val="right"/>
              <w:rPr>
                <w:rFonts w:ascii="新細明體" w:hAnsi="新細明體"/>
                <w:sz w:val="20"/>
              </w:rPr>
            </w:pPr>
            <w:r w:rsidRPr="00535E18"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</w:tr>
    </w:tbl>
    <w:p w14:paraId="5AD989A1" w14:textId="5A09950D" w:rsidR="00AE2EA2" w:rsidRDefault="00C166B3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630351">
        <w:rPr>
          <w:rFonts w:ascii="標楷體" w:eastAsia="標楷體" w:hAnsi="標楷體" w:hint="eastAsia"/>
          <w:sz w:val="20"/>
        </w:rPr>
        <w:t>11</w:t>
      </w:r>
      <w:r w:rsidR="00535E18">
        <w:rPr>
          <w:rFonts w:ascii="標楷體" w:eastAsia="標楷體" w:hAnsi="標楷體" w:hint="eastAsia"/>
          <w:sz w:val="20"/>
        </w:rPr>
        <w:t>3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</w:t>
      </w:r>
      <w:r w:rsidR="00630351">
        <w:rPr>
          <w:rFonts w:ascii="標楷體" w:eastAsia="標楷體" w:hAnsi="標楷體" w:hint="eastAsia"/>
          <w:sz w:val="20"/>
        </w:rPr>
        <w:t>6,00</w:t>
      </w:r>
      <w:r>
        <w:rPr>
          <w:rFonts w:ascii="標楷體" w:eastAsia="標楷體" w:hAnsi="標楷體" w:hint="eastAsia"/>
          <w:sz w:val="20"/>
        </w:rPr>
        <w:t>0</w:t>
      </w:r>
      <w:r w:rsidR="00630351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，經縣政府核准動支</w:t>
      </w:r>
      <w:r w:rsidR="00535E18">
        <w:rPr>
          <w:rFonts w:ascii="標楷體" w:eastAsia="標楷體" w:hAnsi="標楷體" w:hint="eastAsia"/>
          <w:sz w:val="20"/>
        </w:rPr>
        <w:t>1,451</w:t>
      </w:r>
      <w:r w:rsidR="00630351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 w:hint="eastAsia"/>
          <w:sz w:val="20"/>
        </w:rPr>
        <w:t>，賸餘</w:t>
      </w:r>
      <w:r w:rsidR="00535E18">
        <w:rPr>
          <w:rFonts w:ascii="標楷體" w:eastAsia="標楷體" w:hAnsi="標楷體" w:hint="eastAsia"/>
          <w:sz w:val="20"/>
        </w:rPr>
        <w:t>4</w:t>
      </w:r>
      <w:r w:rsidR="00630351">
        <w:rPr>
          <w:rFonts w:ascii="標楷體" w:eastAsia="標楷體" w:hAnsi="標楷體" w:hint="eastAsia"/>
          <w:sz w:val="20"/>
        </w:rPr>
        <w:t>,</w:t>
      </w:r>
      <w:r w:rsidR="00535E18">
        <w:rPr>
          <w:rFonts w:ascii="標楷體" w:eastAsia="標楷體" w:hAnsi="標楷體" w:hint="eastAsia"/>
          <w:sz w:val="20"/>
        </w:rPr>
        <w:t>548</w:t>
      </w:r>
      <w:r>
        <w:rPr>
          <w:rFonts w:ascii="標楷體" w:eastAsia="標楷體" w:hAnsi="標楷體" w:hint="eastAsia"/>
          <w:sz w:val="20"/>
        </w:rPr>
        <w:t>萬</w:t>
      </w:r>
      <w:r w:rsidR="00630351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元。</w:t>
      </w:r>
    </w:p>
    <w:sectPr w:rsidR="00AE2EA2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C4D6" w14:textId="77777777" w:rsidR="00C166B3" w:rsidRDefault="00C166B3">
      <w:r>
        <w:separator/>
      </w:r>
    </w:p>
  </w:endnote>
  <w:endnote w:type="continuationSeparator" w:id="0">
    <w:p w14:paraId="202D904E" w14:textId="77777777" w:rsidR="00C166B3" w:rsidRDefault="00C1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43E2" w14:textId="7F9DB844" w:rsidR="00840BAC" w:rsidRPr="00840BAC" w:rsidRDefault="00840BAC" w:rsidP="00840BAC">
    <w:pPr>
      <w:pStyle w:val="a4"/>
      <w:jc w:val="center"/>
      <w:rPr>
        <w:rFonts w:ascii="標楷體" w:eastAsia="標楷體" w:hAnsi="標楷體" w:hint="eastAsia"/>
      </w:rPr>
    </w:pPr>
    <w:r w:rsidRPr="00840BAC">
      <w:rPr>
        <w:rFonts w:ascii="標楷體" w:eastAsia="標楷體" w:hAnsi="標楷體" w:hint="eastAsia"/>
      </w:rPr>
      <w:t>第11-</w:t>
    </w:r>
    <w:sdt>
      <w:sdtPr>
        <w:rPr>
          <w:rFonts w:ascii="標楷體" w:eastAsia="標楷體" w:hAnsi="標楷體"/>
        </w:rPr>
        <w:id w:val="-778791878"/>
        <w:docPartObj>
          <w:docPartGallery w:val="Page Numbers (Bottom of Page)"/>
          <w:docPartUnique/>
        </w:docPartObj>
      </w:sdtPr>
      <w:sdtContent>
        <w:r w:rsidRPr="00840BAC">
          <w:rPr>
            <w:rFonts w:ascii="標楷體" w:eastAsia="標楷體" w:hAnsi="標楷體"/>
          </w:rPr>
          <w:fldChar w:fldCharType="begin"/>
        </w:r>
        <w:r w:rsidRPr="00840BAC">
          <w:rPr>
            <w:rFonts w:ascii="標楷體" w:eastAsia="標楷體" w:hAnsi="標楷體"/>
          </w:rPr>
          <w:instrText>PAGE   \* MERGEFORMAT</w:instrText>
        </w:r>
        <w:r w:rsidRPr="00840BAC">
          <w:rPr>
            <w:rFonts w:ascii="標楷體" w:eastAsia="標楷體" w:hAnsi="標楷體"/>
          </w:rPr>
          <w:fldChar w:fldCharType="separate"/>
        </w:r>
        <w:r w:rsidRPr="00840BAC">
          <w:rPr>
            <w:rFonts w:ascii="標楷體" w:eastAsia="標楷體" w:hAnsi="標楷體"/>
            <w:lang w:val="zh-TW"/>
          </w:rPr>
          <w:t>2</w:t>
        </w:r>
        <w:r w:rsidRPr="00840BAC">
          <w:rPr>
            <w:rFonts w:ascii="標楷體" w:eastAsia="標楷體" w:hAnsi="標楷體"/>
          </w:rPr>
          <w:fldChar w:fldCharType="end"/>
        </w:r>
        <w:r w:rsidRPr="00840BAC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9DAB" w14:textId="77777777" w:rsidR="00C166B3" w:rsidRDefault="00C166B3">
      <w:r>
        <w:separator/>
      </w:r>
    </w:p>
  </w:footnote>
  <w:footnote w:type="continuationSeparator" w:id="0">
    <w:p w14:paraId="5F59DF9D" w14:textId="77777777" w:rsidR="00C166B3" w:rsidRDefault="00C1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31ED" w14:textId="75633945"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630351" w:rsidRPr="00630351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630351" w:rsidRPr="0063035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1DB1" w14:textId="1B67A1B6" w:rsidR="0019333D" w:rsidRDefault="00535E18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630351" w:rsidRPr="00630351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3"/>
    <w:rsid w:val="000127FC"/>
    <w:rsid w:val="00126D1C"/>
    <w:rsid w:val="0019333D"/>
    <w:rsid w:val="001B52B0"/>
    <w:rsid w:val="001B6BBD"/>
    <w:rsid w:val="00245C41"/>
    <w:rsid w:val="002532E7"/>
    <w:rsid w:val="002A3E5E"/>
    <w:rsid w:val="002A5BC8"/>
    <w:rsid w:val="00302308"/>
    <w:rsid w:val="00314D54"/>
    <w:rsid w:val="00325D7D"/>
    <w:rsid w:val="00337848"/>
    <w:rsid w:val="00343E5C"/>
    <w:rsid w:val="0042792A"/>
    <w:rsid w:val="004B7EB9"/>
    <w:rsid w:val="004F4679"/>
    <w:rsid w:val="00535E18"/>
    <w:rsid w:val="00542884"/>
    <w:rsid w:val="00577D3F"/>
    <w:rsid w:val="005A3A78"/>
    <w:rsid w:val="005D5ADE"/>
    <w:rsid w:val="00630351"/>
    <w:rsid w:val="00840BAC"/>
    <w:rsid w:val="008A63A0"/>
    <w:rsid w:val="00943880"/>
    <w:rsid w:val="00A6185E"/>
    <w:rsid w:val="00A82B7C"/>
    <w:rsid w:val="00AE2EA2"/>
    <w:rsid w:val="00B825CF"/>
    <w:rsid w:val="00BE1AA9"/>
    <w:rsid w:val="00C166B3"/>
    <w:rsid w:val="00CC68C6"/>
    <w:rsid w:val="00CD7928"/>
    <w:rsid w:val="00CE45DE"/>
    <w:rsid w:val="00D02E18"/>
    <w:rsid w:val="00D33987"/>
    <w:rsid w:val="00DA741F"/>
    <w:rsid w:val="00E0026A"/>
    <w:rsid w:val="00E51054"/>
    <w:rsid w:val="00E55EEF"/>
    <w:rsid w:val="00F14484"/>
    <w:rsid w:val="00F337D1"/>
    <w:rsid w:val="00F379B3"/>
    <w:rsid w:val="00F40D02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F88F4C"/>
  <w15:chartTrackingRefBased/>
  <w15:docId w15:val="{61E42624-694D-49B3-AC2C-19D138F9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40BA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XZbJb4e23wf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WXZbJb4e23wf歲出機關別決算審定表主管別.dot</Template>
  <TotalTime>12</TotalTime>
  <Pages>1</Pages>
  <Words>442</Words>
  <Characters>1532</Characters>
  <Application>Microsoft Office Word</Application>
  <DocSecurity>0</DocSecurity>
  <Lines>12</Lines>
  <Paragraphs>3</Paragraphs>
  <ScaleCrop>false</ScaleCrop>
  <Company>N.A.O.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鄭博育</dc:creator>
  <cp:keywords/>
  <cp:lastModifiedBy>鄭博育</cp:lastModifiedBy>
  <cp:revision>12</cp:revision>
  <cp:lastPrinted>2024-07-12T02:43:00Z</cp:lastPrinted>
  <dcterms:created xsi:type="dcterms:W3CDTF">2024-07-12T02:24:00Z</dcterms:created>
  <dcterms:modified xsi:type="dcterms:W3CDTF">2025-06-16T08:33:00Z</dcterms:modified>
</cp:coreProperties>
</file>