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399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407C5C" w14:paraId="48EE3B85" w14:textId="77777777" w:rsidTr="001C2B00">
        <w:trPr>
          <w:cantSplit/>
          <w:trHeight w:val="270"/>
          <w:tblHeader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13041CF4" w14:textId="77777777" w:rsidR="00407C5C" w:rsidRDefault="00407C5C" w:rsidP="001C2B00">
            <w:pPr>
              <w:ind w:leftChars="-25" w:left="-6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57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FD786AC" w14:textId="649D171B" w:rsidR="00407C5C" w:rsidRDefault="00407C5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39A5" w14:textId="53CB76FC" w:rsidR="00407C5C" w:rsidRDefault="00407C5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407C5C" w14:paraId="31F149BE" w14:textId="77777777" w:rsidTr="001C2B00">
        <w:trPr>
          <w:cantSplit/>
          <w:trHeight w:val="270"/>
          <w:tblHeader/>
        </w:trPr>
        <w:tc>
          <w:tcPr>
            <w:tcW w:w="452" w:type="dxa"/>
            <w:tcBorders>
              <w:top w:val="nil"/>
              <w:left w:val="nil"/>
              <w:right w:val="nil"/>
            </w:tcBorders>
          </w:tcPr>
          <w:p w14:paraId="766E2937" w14:textId="77777777" w:rsidR="00407C5C" w:rsidRDefault="00407C5C" w:rsidP="001C2B00">
            <w:pPr>
              <w:ind w:leftChars="-25" w:left="-6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57" w:type="dxa"/>
            <w:gridSpan w:val="5"/>
            <w:vMerge/>
            <w:tcBorders>
              <w:left w:val="nil"/>
              <w:right w:val="nil"/>
            </w:tcBorders>
          </w:tcPr>
          <w:p w14:paraId="7B302341" w14:textId="524B0ED4" w:rsidR="00407C5C" w:rsidRDefault="00407C5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00C5739F" w14:textId="77777777" w:rsidR="00407C5C" w:rsidRDefault="00407C5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60AB2A43" w14:textId="77777777" w:rsidTr="00ED323D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14:paraId="10A6D399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14:paraId="6B103DD4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6920DAC6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2C75BD9D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3BF80827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355D8B06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3743B438" w14:textId="77777777" w:rsidTr="00ED323D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21813850" w14:textId="77777777" w:rsidR="00D867AC" w:rsidRDefault="00D867AC" w:rsidP="00F00522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14:paraId="755A2515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E4D9689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2194BBA5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61EF736B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A2BBED7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B451852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4C2CFF0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20B01556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1E2F5458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8C36E1E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1C642694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928BFA7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B4D32E0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BA5809C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2C3DD5B8" w14:textId="77777777" w:rsidTr="00ED323D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3B659020" w14:textId="77777777" w:rsidR="00D867AC" w:rsidRDefault="00D867AC" w:rsidP="00F00522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14:paraId="4256F5EA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D24E721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BC39DA7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0A83E025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03AA211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468299C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B1131CC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DB02518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98BD638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4A60DA4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1662A9D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77DA14D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9A1DFC4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2121F0C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1062D6B8" w14:textId="77777777" w:rsidTr="00ED323D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5B3CBCD3" w14:textId="77777777" w:rsidR="00D867AC" w:rsidRDefault="00D867AC" w:rsidP="00F00522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14:paraId="4424C158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11A2CE0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4387A65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35BC598C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5C41638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E952B54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BABE5D8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C9D6F60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EC6A2E5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564101E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ACB4282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2C37FD8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10C5CCF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25134C9" w14:textId="77777777" w:rsidR="00D867AC" w:rsidRDefault="00D867AC" w:rsidP="00F00522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D8313A" w:rsidRPr="00667B60" w14:paraId="420AD0D8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79BB796A" w14:textId="77777777" w:rsidR="00D8313A" w:rsidRPr="007D1117" w:rsidRDefault="00D8313A" w:rsidP="00D8313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282DD158" w14:textId="77777777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D111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C4DDF0" w14:textId="68D6D0EA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5,080,314,849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82DFCF" w14:textId="33BB03C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335,139,963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6D0D4B5" w14:textId="382A236D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1,960,223,034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7CCDD4" w14:textId="191A4555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F10457" w14:textId="4FD40E5E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402FEC" w14:textId="2269FFA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7B364F" w14:textId="1A4955D2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DF2E18" w14:textId="3D876EDF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F82DCD" w14:textId="37014A79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01FE91" w14:textId="648258C0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335,139,963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8FEC7F" w14:textId="771C6BA4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1,960,223,034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70AC97" w14:textId="600C3EBF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99D845" w14:textId="5AE3132D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</w:tr>
      <w:tr w:rsidR="00D8313A" w:rsidRPr="00667B60" w14:paraId="4BC1FA72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3FAB906" w14:textId="77777777" w:rsidR="00D8313A" w:rsidRPr="007D1117" w:rsidRDefault="00D8313A" w:rsidP="00D8313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3498EAC1" w14:textId="77777777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D111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FF070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12,134,708</w:t>
            </w:r>
          </w:p>
          <w:p w14:paraId="72DDF3C7" w14:textId="5DBCF453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5,068,180,141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55914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799,335</w:t>
            </w:r>
          </w:p>
          <w:p w14:paraId="2AD6194E" w14:textId="36B42019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334,340,628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4EBB1E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11,335,373</w:t>
            </w:r>
          </w:p>
          <w:p w14:paraId="6D9B9A76" w14:textId="5113F90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1,948,887,661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45967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57A2D194" w14:textId="61AACC11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CFF5F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018614C" w14:textId="061CFB4D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29E80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92F33D4" w14:textId="79B726F6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C975A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42A495BA" w14:textId="62B327BD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08488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380EC5D" w14:textId="1FD3420E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3ABEC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CC423FB" w14:textId="26B59A02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CD52C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799,335</w:t>
            </w:r>
          </w:p>
          <w:p w14:paraId="4DF9EA70" w14:textId="4EED64F9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334,340,628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DEAE9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11,335,373</w:t>
            </w:r>
          </w:p>
          <w:p w14:paraId="2AD4CD43" w14:textId="67DD5BD4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1,948,887,661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9570E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4438693" w14:textId="2F194E32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C7301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48B1100F" w14:textId="618D4A8E" w:rsidR="00D8313A" w:rsidRPr="00266C5B" w:rsidRDefault="00D8313A" w:rsidP="00D8313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266C5B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</w:tr>
      <w:tr w:rsidR="00D8313A" w14:paraId="673B35EC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BB1CFF0" w14:textId="1FA5D3F4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109－11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1F8312F1" w14:textId="759BA739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2D226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AA6F15B" w14:textId="208D39D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6,437,015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CF798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E98B40" w14:textId="27762E9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335B79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AE5FE10" w14:textId="4ED1EA4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5,837,015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DDFAC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0A4A81" w14:textId="06E9ADE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0F316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3207E09" w14:textId="6BE79EC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17657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0F7FA99" w14:textId="649D0C5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5037A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496CBB" w14:textId="1D736E1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44F79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A4EF155" w14:textId="21DAAD2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3E7AD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BA7CE3" w14:textId="61FB86A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ECF30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95D9E1" w14:textId="323320F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2DE47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41B87C" w14:textId="6EA2784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5,837,015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042FE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BD9D6A" w14:textId="7AAE7D7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5F82A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2E85CC1" w14:textId="4622ED5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600,000</w:t>
            </w:r>
          </w:p>
        </w:tc>
      </w:tr>
      <w:tr w:rsidR="00D8313A" w14:paraId="6CEBE8A0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5908875" w14:textId="1282865E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4CFD5A7" w14:textId="7C371D76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4CF05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8DD989" w14:textId="13AE313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1,304,500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2F965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875B27" w14:textId="71A8922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20,206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BE37AC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1B7988" w14:textId="60EA3B6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1,284,294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8B6A0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1EB9166" w14:textId="0F6E720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1BD35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D536A8" w14:textId="7186BAD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583B6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C0B3D7C" w14:textId="32ECBDD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6AB2B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6187D4" w14:textId="4957EC8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86133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DE735CF" w14:textId="799C87B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AA1FD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4BBF96" w14:textId="5A935BC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02926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57297BA" w14:textId="02B8422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20,206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59512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A7B983B" w14:textId="668A494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1,284,294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018F2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6231D6F" w14:textId="5DDD4E3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A8980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D3D700" w14:textId="01DE39D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13A" w14:paraId="5ED5CF5F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14822DC" w14:textId="5A1765E8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09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76E1895" w14:textId="5CC9E8B3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8A49F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B6FBF8" w14:textId="5B437D5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331,278,230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D66BF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5EA1F6F" w14:textId="38F8DC3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51,976,593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758F35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4B296C0" w14:textId="7A7D300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139,710,730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EC0AC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628E5B0" w14:textId="0965B38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C5AB2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D18A572" w14:textId="5C42FFF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139,590,907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7A167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ED10A4C" w14:textId="09BDCAE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867EA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03FEDD" w14:textId="6EB4B64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8E257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BAB0C6C" w14:textId="7140A21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80AD6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9F4D1BE" w14:textId="46885B9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EA08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EA49C1F" w14:textId="06C1ED8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51,976,593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EB1EE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3FB8B4" w14:textId="560DC7A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139,710,730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EFDBB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A43B3C" w14:textId="08CC4EE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E1846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19621C" w14:textId="16A16A7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139,590,907</w:t>
            </w:r>
          </w:p>
        </w:tc>
      </w:tr>
      <w:tr w:rsidR="00D8313A" w14:paraId="2602B13A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4B814B73" w14:textId="43CECE01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A384FBF" w14:textId="61B4BA60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C68B8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A88C009" w14:textId="75E2BBF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8,212,524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9B6A6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64646B4" w14:textId="494EC6A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8049CD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E4E1A3" w14:textId="6402DC2B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8,212,524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B3501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034F2EE" w14:textId="321431C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81BC0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D66050" w14:textId="4316C5D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CE1A3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FB0A273" w14:textId="38D1D1B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A3BE2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C94C11" w14:textId="1CC35DE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064A6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1C09949" w14:textId="4D60049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8469B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0729A6A" w14:textId="56D87668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DF921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7135C25" w14:textId="50F3C23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62361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3B94452" w14:textId="3FC13A1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8,212,524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EA4D1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B374BC" w14:textId="2C9BA22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6998E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E985BB3" w14:textId="111C564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13A" w14:paraId="703A7B43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055D7AF" w14:textId="432FA042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084037B5" w14:textId="6BCAD604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3FBF1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AE8A8B" w14:textId="5093C6D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5,082,985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25B51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78F2AFE" w14:textId="54A0EC4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12,249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6943D2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EFA39F" w14:textId="5FFA049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4,190,736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5285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EB7043A" w14:textId="6CAA6E5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8FEF7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53A51FB" w14:textId="17E1850A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471E3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8F413F" w14:textId="4E5FD93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D7009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6BD1058" w14:textId="593F926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0C667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0D3E4E3" w14:textId="74C4362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04B97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2D91FAC" w14:textId="094C045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C62FE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AC247A" w14:textId="2F27C758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12,249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81F65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8F03D9B" w14:textId="4AD4709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4,190,736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DD469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FD5872" w14:textId="02EAA25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AAA7B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4439867" w14:textId="31F0448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880,000</w:t>
            </w:r>
          </w:p>
        </w:tc>
      </w:tr>
      <w:tr w:rsidR="00D8313A" w14:paraId="616DFC4F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E979CFF" w14:textId="4B478A29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696EAC97" w14:textId="7FD31C5C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13B86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A2E9D8" w14:textId="15958EA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292,850,560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38E7A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9EEA14" w14:textId="571C551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2,171,952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0E3BF3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F96F6B" w14:textId="3C2AF97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202,405,215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9521E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CEF7BF7" w14:textId="5343BFF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B297C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154100" w14:textId="15763D8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88,273,393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B88A7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2303FF2" w14:textId="67A3FCD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1193A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D240440" w14:textId="4D5A22B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7293A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D496ADE" w14:textId="15965D9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AD4D4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CD89A88" w14:textId="417B181A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2CAE7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EB58D48" w14:textId="6D2D41B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2,171,952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CBF88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C66A267" w14:textId="63098AB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202,405,215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5B88E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B649E7A" w14:textId="6DA0B53A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13CFE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4C05448" w14:textId="4F1D06F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88,273,393</w:t>
            </w:r>
          </w:p>
        </w:tc>
      </w:tr>
      <w:tr w:rsidR="00D8313A" w14:paraId="778AD75C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3755EB4" w14:textId="405F39D5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104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58BF10D5" w14:textId="0BF757DF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8EC2D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C7016C2" w14:textId="0FD5D36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579,432,749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C5B39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4D8619" w14:textId="7586E8C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8,737,965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665A7C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328D6A9" w14:textId="74E2DE8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230,081,436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42811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3B2096D" w14:textId="235E7D8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1E2BA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302F7F" w14:textId="277C593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340,613,348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15E16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9D9681" w14:textId="3C75ACA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77DFD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75296F5" w14:textId="4ED3BD3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59AF4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92864A" w14:textId="53A75BB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D310E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40E13F" w14:textId="713C8EC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A13EB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43CB161" w14:textId="17EEF25B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8,737,965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06FF1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5D50345" w14:textId="4773BF2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230,081,436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5FBCD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FFA857" w14:textId="4CDBA0C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418BF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59DF347" w14:textId="3EA31158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340,613,348</w:t>
            </w:r>
          </w:p>
        </w:tc>
      </w:tr>
      <w:tr w:rsidR="00D8313A" w14:paraId="7FBCA1D7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2474EC32" w14:textId="493F6B59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10</w:t>
            </w:r>
            <w:r>
              <w:rPr>
                <w:rFonts w:ascii="新細明體" w:hAnsi="新細明體" w:hint="eastAsia"/>
                <w:noProof/>
                <w:sz w:val="20"/>
              </w:rPr>
              <w:t>6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495F2BC" w14:textId="3BD9EC8F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36BB4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C0E5735" w14:textId="64BB8ED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998,502,682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C17A1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A94628E" w14:textId="3F76176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30,715,390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94FEF3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8FD7F7" w14:textId="0A994AA8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207,069,593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C0BFA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BF4A58A" w14:textId="3C8568D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45857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A9AA9C" w14:textId="481F221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760,717,699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9913C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B2DB8CB" w14:textId="74980CD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BBD07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9632C4D" w14:textId="053889A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DDF2B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92FF9A" w14:textId="4CB50C0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D1D42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AB1762" w14:textId="52C59B1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FB6A3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96D0B0" w14:textId="2026158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30,715,390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155A2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1AB7F86" w14:textId="3D30033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207,069,593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C821B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AC834A" w14:textId="36C1F9B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22C1A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42DA46" w14:textId="5A6AF51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760,717,699</w:t>
            </w:r>
          </w:p>
        </w:tc>
      </w:tr>
      <w:tr w:rsidR="00D8313A" w14:paraId="46AC7FEC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299C353" w14:textId="2D3BF545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10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5FE6F156" w14:textId="00B6229F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1BD9C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3BFED8" w14:textId="0B7F239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77,072,305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2CCD8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FE65DD2" w14:textId="59D588D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4,592,412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17116A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7E851A" w14:textId="1A7E939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33,742,348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AA782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FA25C2B" w14:textId="01D0434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BEE84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367610C" w14:textId="07E2226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38,737,545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6367B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4E2261B" w14:textId="4F8E82CA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26722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39AB837" w14:textId="5CF63448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5A090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564234" w14:textId="4718D96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D4726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DC6C061" w14:textId="2536E6B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1F2B1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2F45742" w14:textId="37C4BBD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4,592,412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8DB63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C90F527" w14:textId="5294E36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33,742,348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E93D6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E01D573" w14:textId="4AE63E8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626E8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3A75D21" w14:textId="5F36798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38,737,545</w:t>
            </w:r>
          </w:p>
        </w:tc>
      </w:tr>
      <w:tr w:rsidR="00D8313A" w14:paraId="398C1C52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2B45EC5" w14:textId="49C8311C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10</w:t>
            </w:r>
            <w:r>
              <w:rPr>
                <w:rFonts w:ascii="新細明體" w:hAnsi="新細明體" w:hint="eastAsia"/>
                <w:noProof/>
                <w:sz w:val="20"/>
              </w:rPr>
              <w:t>7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CA483D5" w14:textId="47E44E4E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187E6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5063D3" w14:textId="44B738A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1,137,082,873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F7F9B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2065EE" w14:textId="37348CA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81,900,019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76BDCC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E3360C" w14:textId="10014AC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454,851,663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E93A6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3F4850" w14:textId="1572730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6D0D0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BAA7DB9" w14:textId="7D99E42A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600,331,191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BBC27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5C05B4" w14:textId="181F82A8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F066D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6D7C86" w14:textId="03A6469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54BB7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119806" w14:textId="03A893F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381BC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94FD7A" w14:textId="078E16BB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670F1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E8127A" w14:textId="1DBA63A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81,900,019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CD1EB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49EC0C" w14:textId="00212FC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454,851,663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804EA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DA720D0" w14:textId="765525B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FE167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1E46BA" w14:textId="7FB11DF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600,331,191</w:t>
            </w:r>
          </w:p>
        </w:tc>
      </w:tr>
      <w:tr w:rsidR="00D8313A" w14:paraId="59F75341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4F274BF5" w14:textId="13B41366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199CB80" w14:textId="4C590D1A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42135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43F37D0" w14:textId="43EBAE6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1,063,129,170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8992E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818FA83" w14:textId="04D48F2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65,925,998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D624E3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889B96" w14:textId="0F5FE3D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316,692,133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B94A8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96EDE7" w14:textId="576DE00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3C7A1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B6D4BC" w14:textId="5823950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680,511,039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43D11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A096C1C" w14:textId="4DB8A4FC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BC336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A17E5B" w14:textId="100CB88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B1AB5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F86016" w14:textId="52078C9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6460C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1014B8" w14:textId="07E10DBB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BAE00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8E01422" w14:textId="0F31023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65,925,998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4CC15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AEA22C" w14:textId="02A1130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316,692,133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C440D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556AE0" w14:textId="55F9925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FE223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3A8B367" w14:textId="6B73F23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680,511,039</w:t>
            </w:r>
          </w:p>
        </w:tc>
      </w:tr>
      <w:tr w:rsidR="00D8313A" w14:paraId="13A99A41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041C07B" w14:textId="2F106AF2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581D651" w14:textId="4FF45B3A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A2CD4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E917B9" w14:textId="4BAACA0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1,338,599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27A9A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86F007" w14:textId="50A368EB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A5C5BD5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6F0307A" w14:textId="343BD23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1,338,599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D659C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64C706A" w14:textId="4A3FAB5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6C522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D5F3360" w14:textId="4E989DF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32C4E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CAADA7" w14:textId="23B9237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E89F7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B54E1D" w14:textId="0E3ACA6A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A7141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9245A29" w14:textId="53BAE50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2C765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021270B" w14:textId="44C3DF29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8679F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120DC4F" w14:textId="4801D5A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EDA10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B54DE4" w14:textId="184740C5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1,338,599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4BD55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20DCEE5" w14:textId="2343FED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376C1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C1A9A99" w14:textId="453B13A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13A" w14:paraId="3BF35208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C8F6BB4" w14:textId="596ABCA3" w:rsidR="00D8313A" w:rsidRPr="007D1117" w:rsidRDefault="00D8313A" w:rsidP="00D8313A">
            <w:pPr>
              <w:jc w:val="center"/>
              <w:rPr>
                <w:rFonts w:ascii="新細明體" w:hAnsi="新細明體"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11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5523CC27" w14:textId="36A91B68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197DE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5A40A3D" w14:textId="7000B13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104,115,729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9BFB0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4BDF3BD" w14:textId="1CF9C37D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426,359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374965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3E1819" w14:textId="6AB7C8E3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93,639,370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960FF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9986E8" w14:textId="65F055FE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CDC60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A8C0486" w14:textId="7E32F1E6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10,050,000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0980B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D1A70CE" w14:textId="299AAB2B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4EAC7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7DE4E99" w14:textId="773A3CF2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651F7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B1647D" w14:textId="4A757E8F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85780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78642DC" w14:textId="2C597224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9D514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8781D60" w14:textId="0A42ADB0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426,359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C5B29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4BED1B" w14:textId="15602711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93,639,370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F19EB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5E9FF0E" w14:textId="206384B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0EF77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A9FA47" w14:textId="233972CB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10,050,000</w:t>
            </w:r>
          </w:p>
        </w:tc>
      </w:tr>
      <w:tr w:rsidR="00D8313A" w14:paraId="2AE89778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D43CF33" w14:textId="6CDA8197" w:rsidR="00D8313A" w:rsidRPr="007D1117" w:rsidRDefault="00D8313A" w:rsidP="00D8313A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4D70A2AE" w14:textId="108D2659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F59D4D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51DCE2A" w14:textId="02A07EB9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108,464,662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2A3A7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37B231D" w14:textId="091227CD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64,339,828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88DA6E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5FEBAC4" w14:textId="0D48FE68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42,030,723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54936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4FE9FD" w14:textId="7BA6C188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5B81AE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D06142" w14:textId="1C8AD30B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2,094,111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CF16E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12FEC5B" w14:textId="67AD6CF5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39EE3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8B2E8F" w14:textId="60737297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FFEBD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485F312" w14:textId="40067D0E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F84A8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1CAF28D" w14:textId="775082C5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B5BC5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C7CC1C" w14:textId="65068043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64,339,828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736873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EE338D" w14:textId="777AE302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42,030,723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63BEC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53C8FD8" w14:textId="4D99FC35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6D4E0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6759B1" w14:textId="2757350A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2,094,111</w:t>
            </w:r>
          </w:p>
        </w:tc>
      </w:tr>
      <w:tr w:rsidR="00D8313A" w14:paraId="217EE0FC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807AAF7" w14:textId="143F7A60" w:rsidR="00D8313A" w:rsidRPr="007D1117" w:rsidRDefault="00D8313A" w:rsidP="00D8313A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09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19368D71" w14:textId="1204D557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9A99F2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12,134,708</w:t>
            </w:r>
          </w:p>
          <w:p w14:paraId="5CDCD502" w14:textId="6110C688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115,143,558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9D45A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799,335</w:t>
            </w:r>
          </w:p>
          <w:p w14:paraId="1EE486F8" w14:textId="3B85968B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5,719,600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ED36E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11,335,373</w:t>
            </w:r>
          </w:p>
          <w:p w14:paraId="401A9862" w14:textId="3D5FFEAE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66,236,038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BA2CF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754BB98" w14:textId="4F5C75DF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22B9F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8ADA7CF" w14:textId="3444026E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43,187,920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1E126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90B981F" w14:textId="0CB5989F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ACC801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CD7DAFD" w14:textId="5881A9B3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5821F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F9142B" w14:textId="2D1C4784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F068A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187A3FE" w14:textId="11EC6C09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F9536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799,335</w:t>
            </w:r>
          </w:p>
          <w:p w14:paraId="1BAB102E" w14:textId="390236A1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5,719,600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F69F4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11,335,373</w:t>
            </w:r>
          </w:p>
          <w:p w14:paraId="0C988470" w14:textId="2449F42A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66,236,038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28A2A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1D7A5A" w14:textId="65F4F819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DEB49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EBBB57" w14:textId="57C2F911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43,187,920</w:t>
            </w:r>
          </w:p>
        </w:tc>
      </w:tr>
      <w:tr w:rsidR="00D8313A" w14:paraId="34319475" w14:textId="77777777" w:rsidTr="004527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B89D800" w14:textId="4101832C" w:rsidR="00D8313A" w:rsidRPr="007D1117" w:rsidRDefault="00D8313A" w:rsidP="00D8313A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7D1117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7D1117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1230312C" w14:textId="5E791623" w:rsidR="00D8313A" w:rsidRPr="007D1117" w:rsidRDefault="00D8313A" w:rsidP="00D8313A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D9F6D0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DDB2F29" w14:textId="5DDE8126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238,732,000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0D64BF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AD315B" w14:textId="68DEDA56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17,802,057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86B051C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B4B3464" w14:textId="4CAFE447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141,565,244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D56138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F25D357" w14:textId="1EFF6AA0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AA485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29A9D8" w14:textId="6AA58DF0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79,364,699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431EB4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65730C" w14:textId="65FDDC85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01C157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4FB7A50" w14:textId="79631D70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6D5509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E9018B7" w14:textId="7F642424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CB6C2B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9111385" w14:textId="7A018775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B68B8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F26DD04" w14:textId="211406AD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17,802,057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50D0A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F99422" w14:textId="6F6133D0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141,565,244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0DA5A6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B4A03C" w14:textId="4998D182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AA39FA" w14:textId="77777777" w:rsidR="00D8313A" w:rsidRPr="00266C5B" w:rsidRDefault="00D8313A" w:rsidP="00D8313A">
            <w:pPr>
              <w:jc w:val="right"/>
              <w:rPr>
                <w:rFonts w:ascii="新細明體" w:hAnsi="新細明體"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9740D5E" w14:textId="4B7EE5D0" w:rsidR="00D8313A" w:rsidRPr="00266C5B" w:rsidRDefault="00D8313A" w:rsidP="00D8313A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266C5B">
              <w:rPr>
                <w:rFonts w:ascii="新細明體" w:hAnsi="新細明體" w:hint="eastAsia"/>
                <w:noProof/>
                <w:sz w:val="20"/>
              </w:rPr>
              <w:t>79,364,699</w:t>
            </w:r>
          </w:p>
        </w:tc>
      </w:tr>
    </w:tbl>
    <w:p w14:paraId="0B6F616D" w14:textId="77777777" w:rsidR="00D867AC" w:rsidRPr="00ED323D" w:rsidRDefault="00D867AC" w:rsidP="00ED323D">
      <w:pPr>
        <w:spacing w:line="20" w:lineRule="exact"/>
        <w:ind w:right="414"/>
        <w:rPr>
          <w:rFonts w:eastAsia="標楷體"/>
          <w:sz w:val="2"/>
          <w:szCs w:val="2"/>
        </w:rPr>
      </w:pPr>
    </w:p>
    <w:sectPr w:rsidR="00D867AC" w:rsidRPr="00ED323D">
      <w:headerReference w:type="first" r:id="rId6"/>
      <w:foot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3CEC3" w14:textId="77777777" w:rsidR="00632559" w:rsidRDefault="00632559">
      <w:r>
        <w:separator/>
      </w:r>
    </w:p>
  </w:endnote>
  <w:endnote w:type="continuationSeparator" w:id="0">
    <w:p w14:paraId="638CF9F6" w14:textId="77777777" w:rsidR="00632559" w:rsidRDefault="0063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102A6" w14:textId="00246AF3" w:rsidR="00407967" w:rsidRPr="00407967" w:rsidRDefault="00407967">
    <w:pPr>
      <w:pStyle w:val="a4"/>
      <w:jc w:val="center"/>
      <w:rPr>
        <w:rFonts w:ascii="標楷體" w:eastAsia="標楷體" w:hAnsi="標楷體"/>
      </w:rPr>
    </w:pPr>
    <w:r w:rsidRPr="00407967">
      <w:rPr>
        <w:rFonts w:ascii="標楷體" w:eastAsia="標楷體" w:hAnsi="標楷體" w:hint="eastAsia"/>
      </w:rPr>
      <w:t>第13-</w:t>
    </w:r>
    <w:sdt>
      <w:sdtPr>
        <w:rPr>
          <w:rFonts w:ascii="標楷體" w:eastAsia="標楷體" w:hAnsi="標楷體"/>
        </w:rPr>
        <w:id w:val="-845393040"/>
        <w:docPartObj>
          <w:docPartGallery w:val="Page Numbers (Bottom of Page)"/>
          <w:docPartUnique/>
        </w:docPartObj>
      </w:sdtPr>
      <w:sdtContent>
        <w:r w:rsidRPr="00407967">
          <w:rPr>
            <w:rFonts w:ascii="標楷體" w:eastAsia="標楷體" w:hAnsi="標楷體"/>
          </w:rPr>
          <w:fldChar w:fldCharType="begin"/>
        </w:r>
        <w:r w:rsidRPr="00407967">
          <w:rPr>
            <w:rFonts w:ascii="標楷體" w:eastAsia="標楷體" w:hAnsi="標楷體"/>
          </w:rPr>
          <w:instrText>PAGE   \* MERGEFORMAT</w:instrText>
        </w:r>
        <w:r w:rsidRPr="00407967">
          <w:rPr>
            <w:rFonts w:ascii="標楷體" w:eastAsia="標楷體" w:hAnsi="標楷體"/>
          </w:rPr>
          <w:fldChar w:fldCharType="separate"/>
        </w:r>
        <w:r w:rsidRPr="00407967">
          <w:rPr>
            <w:rFonts w:ascii="標楷體" w:eastAsia="標楷體" w:hAnsi="標楷體"/>
            <w:lang w:val="zh-TW"/>
          </w:rPr>
          <w:t>2</w:t>
        </w:r>
        <w:r w:rsidRPr="00407967">
          <w:rPr>
            <w:rFonts w:ascii="標楷體" w:eastAsia="標楷體" w:hAnsi="標楷體"/>
          </w:rPr>
          <w:fldChar w:fldCharType="end"/>
        </w:r>
        <w:r w:rsidRPr="00407967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6963" w14:textId="77777777" w:rsidR="00632559" w:rsidRDefault="00632559">
      <w:r>
        <w:separator/>
      </w:r>
    </w:p>
  </w:footnote>
  <w:footnote w:type="continuationSeparator" w:id="0">
    <w:p w14:paraId="04B2B79E" w14:textId="77777777" w:rsidR="00632559" w:rsidRDefault="00632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61DA" w14:textId="716432D2" w:rsidR="00D867AC" w:rsidRDefault="0062094B">
    <w:pPr>
      <w:jc w:val="center"/>
      <w:rPr>
        <w:rFonts w:ascii="標楷體" w:eastAsia="標楷體" w:hAnsi="標楷體"/>
        <w:b/>
        <w:sz w:val="32"/>
      </w:rPr>
    </w:pPr>
    <w:r w:rsidRPr="0062094B">
      <w:rPr>
        <w:rFonts w:ascii="標楷體" w:eastAsia="標楷體" w:hAnsi="標楷體" w:hint="eastAsia"/>
        <w:b/>
        <w:spacing w:val="60"/>
        <w:sz w:val="32"/>
        <w:u w:val="single"/>
      </w:rPr>
      <w:t>拾參、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7A4157" w:rsidRPr="007A4157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="007A4157" w:rsidRPr="007A4157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7A4157" w:rsidRPr="007A4157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7A4157" w:rsidRPr="007A4157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559"/>
    <w:rsid w:val="0001712C"/>
    <w:rsid w:val="000A3326"/>
    <w:rsid w:val="001214FD"/>
    <w:rsid w:val="001A4B2C"/>
    <w:rsid w:val="001B0BD0"/>
    <w:rsid w:val="001C2B00"/>
    <w:rsid w:val="00266C5B"/>
    <w:rsid w:val="003F092B"/>
    <w:rsid w:val="00407967"/>
    <w:rsid w:val="00407C5C"/>
    <w:rsid w:val="00452760"/>
    <w:rsid w:val="004E0B7F"/>
    <w:rsid w:val="0062094B"/>
    <w:rsid w:val="00632559"/>
    <w:rsid w:val="006E36CC"/>
    <w:rsid w:val="006F3205"/>
    <w:rsid w:val="00734FFE"/>
    <w:rsid w:val="00762583"/>
    <w:rsid w:val="00775C5D"/>
    <w:rsid w:val="007A4157"/>
    <w:rsid w:val="007D1117"/>
    <w:rsid w:val="008B0CCA"/>
    <w:rsid w:val="008E605A"/>
    <w:rsid w:val="009D2E50"/>
    <w:rsid w:val="00AA7593"/>
    <w:rsid w:val="00AB6EA1"/>
    <w:rsid w:val="00BE1AA9"/>
    <w:rsid w:val="00C6419D"/>
    <w:rsid w:val="00C70B1E"/>
    <w:rsid w:val="00CA7509"/>
    <w:rsid w:val="00CB1C1E"/>
    <w:rsid w:val="00CE3D7D"/>
    <w:rsid w:val="00CE74C9"/>
    <w:rsid w:val="00D8313A"/>
    <w:rsid w:val="00D867AC"/>
    <w:rsid w:val="00E51054"/>
    <w:rsid w:val="00EC414C"/>
    <w:rsid w:val="00ED323D"/>
    <w:rsid w:val="00F00522"/>
    <w:rsid w:val="00F1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9D32BA"/>
  <w15:chartTrackingRefBased/>
  <w15:docId w15:val="{AE9D25CA-9C18-4EB7-A3D7-96CAE4BE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0796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LRrgy8u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nLRrgy8u以前年度歲出決算審定表.dot</Template>
  <TotalTime>24</TotalTime>
  <Pages>1</Pages>
  <Words>371</Words>
  <Characters>2115</Characters>
  <Application>Microsoft Office Word</Application>
  <DocSecurity>0</DocSecurity>
  <Lines>17</Lines>
  <Paragraphs>4</Paragraphs>
  <ScaleCrop>false</ScaleCrop>
  <Company>N.A.O.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鄭博育</dc:creator>
  <cp:keywords/>
  <cp:lastModifiedBy>鄭博育</cp:lastModifiedBy>
  <cp:revision>13</cp:revision>
  <dcterms:created xsi:type="dcterms:W3CDTF">2024-06-20T08:56:00Z</dcterms:created>
  <dcterms:modified xsi:type="dcterms:W3CDTF">2025-06-16T08:34:00Z</dcterms:modified>
</cp:coreProperties>
</file>