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417"/>
        <w:gridCol w:w="1418"/>
        <w:gridCol w:w="1417"/>
        <w:gridCol w:w="354"/>
        <w:gridCol w:w="1064"/>
        <w:gridCol w:w="1559"/>
        <w:gridCol w:w="1418"/>
        <w:gridCol w:w="1417"/>
        <w:gridCol w:w="1418"/>
        <w:gridCol w:w="1417"/>
        <w:gridCol w:w="1418"/>
        <w:gridCol w:w="1417"/>
        <w:gridCol w:w="1559"/>
        <w:gridCol w:w="2023"/>
      </w:tblGrid>
      <w:tr w:rsidR="00975682" w14:paraId="53173B54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EA2285D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5897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C5" w14:textId="55373320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8178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2991CF3D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D4BF69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63F8FA4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F76546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5F645638" w14:textId="77777777" w:rsidTr="00346926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59C81187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14:paraId="6B5554F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12" w:type="dxa"/>
            <w:gridSpan w:val="5"/>
            <w:vAlign w:val="center"/>
          </w:tcPr>
          <w:p w14:paraId="43AA4BC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253" w:type="dxa"/>
            <w:gridSpan w:val="3"/>
            <w:vAlign w:val="center"/>
          </w:tcPr>
          <w:p w14:paraId="772A9B8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11" w:type="dxa"/>
            <w:gridSpan w:val="4"/>
            <w:vAlign w:val="center"/>
          </w:tcPr>
          <w:p w14:paraId="389CD89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023" w:type="dxa"/>
            <w:vMerge w:val="restart"/>
            <w:tcBorders>
              <w:right w:val="nil"/>
            </w:tcBorders>
            <w:vAlign w:val="center"/>
          </w:tcPr>
          <w:p w14:paraId="742DF730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270E094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6B4F1A39" w14:textId="77777777" w:rsidTr="00346926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274C94FC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3FFC5DF1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17" w:type="dxa"/>
            <w:vMerge/>
            <w:vAlign w:val="center"/>
          </w:tcPr>
          <w:p w14:paraId="4FACAA9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E1913A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1313113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5D87F28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370CBF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8" w:type="dxa"/>
            <w:vAlign w:val="center"/>
          </w:tcPr>
          <w:p w14:paraId="594D73C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0B60A51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15A940F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192EEC2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3826372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2D1EF31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175F9E7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023" w:type="dxa"/>
            <w:vMerge/>
            <w:tcBorders>
              <w:right w:val="nil"/>
            </w:tcBorders>
            <w:vAlign w:val="center"/>
          </w:tcPr>
          <w:p w14:paraId="4A4F9D37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50FD2" w:rsidRPr="000E294A" w14:paraId="76861672" w14:textId="77777777" w:rsidTr="007A13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3E1EA5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E2A69BF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279B01" w14:textId="7E122F9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20,364,600,000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24E4F" w14:textId="31F8FBD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17,738,225,367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32D11D" w14:textId="69F9DAE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A8D2A04" w14:textId="384418D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410,410,557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91A52E" w14:textId="6BC26BE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18,148,635,924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ACBB8" w14:textId="20F98E9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E65544" w14:textId="56C693F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62029E" w14:textId="23AD9CD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- 8,000,800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0B5D6A" w14:textId="1342D16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17,738,225,367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B6247" w14:textId="0045A34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C63587" w14:textId="0DBD7BE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402,409,757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006012" w14:textId="7AF6A70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18,140,635,124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F727F2F" w14:textId="53FD086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- 2,223,964,876</w:t>
            </w:r>
          </w:p>
        </w:tc>
      </w:tr>
      <w:tr w:rsidR="00350FD2" w:rsidRPr="000E294A" w14:paraId="7CA18099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181498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3DAC463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ACFA81" w14:textId="4B6B0D1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4,675,789,000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132053" w14:textId="74B3C24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4,465,761,733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CBD47D" w14:textId="7F3231E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FA38C0F" w14:textId="6048C42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50,640,670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4114AF" w14:textId="5752FA8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4,516,402,403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C35385" w14:textId="1356C2B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D5E8" w14:textId="026D8A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85EEC9" w14:textId="21EC0EC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267620" w14:textId="1774371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4,465,761,733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E930D" w14:textId="11630B1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AC2301" w14:textId="577DBF9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50,640,670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7A990" w14:textId="2EB1BB8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4,516,402,403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8C0EF19" w14:textId="2122214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- 159,386,597</w:t>
            </w:r>
          </w:p>
        </w:tc>
      </w:tr>
      <w:tr w:rsidR="00350FD2" w14:paraId="05E62D71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CF6AB6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23DAF24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74EEE9" w14:textId="21957B7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634,983,000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E63FE" w14:textId="5457FC3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593,457,767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4EF126" w14:textId="1E4D430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0860B88" w14:textId="3F1F3D1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2,873,000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753A40" w14:textId="6757540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596,330,767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8548F" w14:textId="26E3BF3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E0CB57" w14:textId="5B7C6BC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E596D5" w14:textId="61318E9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83521" w14:textId="2E11955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593,457,767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7B2554" w14:textId="456CC9C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53E867" w14:textId="10329B6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2,873,000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76593" w14:textId="3FE4E3A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596,330,767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2D08E0C" w14:textId="23EFC5F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- 38,652,233</w:t>
            </w:r>
          </w:p>
        </w:tc>
      </w:tr>
      <w:tr w:rsidR="00350FD2" w14:paraId="752539AD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A69FBAD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EE8FB74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0388A7" w14:textId="07EED5F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214,710,000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9E3DB7" w14:textId="478442A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206,661,389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B28786" w14:textId="2E05A58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205E4B0" w14:textId="3989A09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436,676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2318F0" w14:textId="0FF4AE6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207,098,065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80A9B2" w14:textId="19D056E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AEAD5" w14:textId="162E81F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0FA6B3" w14:textId="059A286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7AF925" w14:textId="4ECBB6D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206,661,389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4CB4C" w14:textId="664D17E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E7E7B2" w14:textId="6BB9B7F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436,676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B05D47" w14:textId="2F191A0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207,098,065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FF71673" w14:textId="0F3E179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- 7,611,935</w:t>
            </w:r>
          </w:p>
        </w:tc>
      </w:tr>
      <w:tr w:rsidR="00350FD2" w14:paraId="30C64E27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22A473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C0B9A55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2C7E74" w14:textId="4CA9B66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2,079,723,000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FBFE3B" w14:textId="6FD0C9A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1,957,871,950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551253" w14:textId="5A33940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ACBB6A" w14:textId="7D07F45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42,450,994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9EB35D" w14:textId="66B0178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2,000,322,944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3D92A" w14:textId="0309DCA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BF0D0E" w14:textId="0DD2762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64A209" w14:textId="0D4FEE3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A905D8" w14:textId="238828F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1,957,871,950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51E963" w14:textId="10C61DD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36477" w14:textId="2A515F4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42,450,994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E1F97A" w14:textId="40B7C01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2,000,322,944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42CABC4" w14:textId="355C2F1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- 79,400,056</w:t>
            </w:r>
          </w:p>
        </w:tc>
      </w:tr>
      <w:tr w:rsidR="00350FD2" w14:paraId="6086BD6E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B100BD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B7632F2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8D310D" w14:textId="7019DD8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1,568,168,000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F8FF8" w14:textId="555663E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1,554,727,321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630B89" w14:textId="54E4A3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BE7CEF" w14:textId="7CE827E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CBA189" w14:textId="4B82630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1,554,727,321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00CDE6" w14:textId="066774D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E7D52E" w14:textId="327835D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EA43BE" w14:textId="74C3D9B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359795" w14:textId="3C5BD98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1,554,727,321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04F484" w14:textId="63CEAE8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252712" w14:textId="7F13657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58C372" w14:textId="00DBC6E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1,554,727,321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14EA117" w14:textId="22B6C07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- 13,440,679</w:t>
            </w:r>
          </w:p>
        </w:tc>
      </w:tr>
      <w:tr w:rsidR="00350FD2" w14:paraId="678E5589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1E0924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7517E4D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6709BE" w14:textId="42529A2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178,205,000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ED9997" w14:textId="347EAE6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153,043,306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9E7FC" w14:textId="5F190C3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FB575E0" w14:textId="610B597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4,880,000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780F94" w14:textId="119E487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157,923,306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FA8EAF" w14:textId="482237E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40BB66" w14:textId="55958C9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1FA37" w14:textId="530BD35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C8F8BB" w14:textId="0EE961B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153,043,306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FAF561" w14:textId="600227D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A43CBD" w14:textId="249BB59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4,880,000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BB08D5" w14:textId="57D7EB9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157,923,306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04EBBFC" w14:textId="22335EB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- 20,281,694</w:t>
            </w:r>
          </w:p>
        </w:tc>
      </w:tr>
      <w:tr w:rsidR="00350FD2" w:rsidRPr="000E294A" w14:paraId="7BE2935E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74624E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DEC2407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2EE448" w14:textId="44C3615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5,897,480,000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F8596D" w14:textId="7C5A485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5,507,400,792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8B7812" w14:textId="27201D5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78A43B2" w14:textId="6CF0FE1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11,986,293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53F8EE" w14:textId="02398EA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5,519,387,085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18047" w14:textId="33ECFCE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22F802" w14:textId="68EDAB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916B39" w14:textId="5ABF31B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CB4559" w14:textId="1AED939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5,507,400,792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0206E" w14:textId="7E00738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58DF2C" w14:textId="078AA90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11,986,293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767234" w14:textId="0BA6545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5,519,387,085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B07F8D9" w14:textId="4865C79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- 378,092,915</w:t>
            </w:r>
          </w:p>
        </w:tc>
      </w:tr>
      <w:tr w:rsidR="00350FD2" w14:paraId="5F317246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3C64C6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DF2E1DD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F9E45" w14:textId="2003873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5,575,496,000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F7A5BF" w14:textId="2AB2A7B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5,199,730,275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9E3A59" w14:textId="20E40DD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8313762" w14:textId="078DCA5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4,066,338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267647" w14:textId="332AC08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5,203,796,613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946D2B" w14:textId="05ED4AE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2CC943" w14:textId="3060327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31E37D" w14:textId="5B0EEC9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F0E535" w14:textId="3F76730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5,199,730,275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6284C" w14:textId="03BA4C7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94EA2B" w14:textId="4B66771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4,066,338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E81F14" w14:textId="0F934BA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5,203,796,613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4FD2997" w14:textId="0A51D46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- 371,699,387</w:t>
            </w:r>
          </w:p>
        </w:tc>
      </w:tr>
      <w:tr w:rsidR="00350FD2" w14:paraId="7E5870AF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6F9E144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B43AE84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ADC5D" w14:textId="6003866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321,984,000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34B088" w14:textId="2BBADFB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307,670,517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651598" w14:textId="12381BB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0FA26EF" w14:textId="47A0D51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7,919,955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B479EF" w14:textId="7007690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315,590,472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B6C13B" w14:textId="3ABE209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1FD491" w14:textId="20B06CE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2A9A3D" w14:textId="6AC4BD0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6BEEA7" w14:textId="740B5ED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307,670,517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AF4400" w14:textId="585EBE0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08AD7" w14:textId="109CFAD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7,919,955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6B47F4" w14:textId="161B490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315,590,472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EB41A0F" w14:textId="4A825C4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- 6,393,528</w:t>
            </w:r>
          </w:p>
        </w:tc>
      </w:tr>
      <w:tr w:rsidR="00350FD2" w:rsidRPr="000E294A" w14:paraId="2396A706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E7F578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AC0B4DD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E76BEF" w14:textId="3FEC480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1,634,487,000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248E03" w14:textId="76EDBE3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1,303,842,937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68C8ED" w14:textId="5467F09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F12303" w14:textId="2FA0F20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145,614,181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8E7C2" w14:textId="25849FA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1,449,457,118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3FC3C3" w14:textId="18754F1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45D1DA" w14:textId="08B64DA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907303" w14:textId="7C68307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98F344" w14:textId="1A25B8A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1,303,842,937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B91B84" w14:textId="5AE40A8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61906A" w14:textId="6FF7031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145,614,181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EDF6EA" w14:textId="38EF76D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1,449,457,118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32668FD" w14:textId="4FBD201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- 185,029,882</w:t>
            </w:r>
          </w:p>
        </w:tc>
      </w:tr>
      <w:tr w:rsidR="00350FD2" w14:paraId="4AD9D109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92676C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C9676B2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546A0C" w14:textId="03AEBE5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636,993,000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7530F8" w14:textId="07A1A66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552,398,392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E44F12" w14:textId="57DD42F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BA291F" w14:textId="52B7F56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33,819,393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88453" w14:textId="1735293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586,217,785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91382" w14:textId="7C148DA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BE3447" w14:textId="7AAACA1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E8374B" w14:textId="1954ABF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9E3E98" w14:textId="5FD5470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552,398,392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41AEB" w14:textId="45108F8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199112" w14:textId="30C7D40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33,819,393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DF485D" w14:textId="1D23905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586,217,785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1E7F61E" w14:textId="31F962D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- 50,775,215</w:t>
            </w:r>
          </w:p>
        </w:tc>
      </w:tr>
      <w:tr w:rsidR="00350FD2" w14:paraId="5FF10A98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3534F1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13CBFE5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9A6C76" w14:textId="1D16FB7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101,488,000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3FD484" w14:textId="0A34F83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67,222,999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C8AA24" w14:textId="33D2A35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33E6EB" w14:textId="7524CC6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11,734,679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2E95EC" w14:textId="777B456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78,957,678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3A47D5" w14:textId="618BDB8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25DF1" w14:textId="7A5286B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3ABCCB" w14:textId="0CA5D50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699436" w14:textId="1F88B0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67,222,999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794A2" w14:textId="6008DC4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BE13D2" w14:textId="5DF91A8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11,734,679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0B3AA1" w14:textId="7F4CD20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78,957,678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7D4F614" w14:textId="718E671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- 22,530,322</w:t>
            </w:r>
          </w:p>
        </w:tc>
      </w:tr>
      <w:tr w:rsidR="00350FD2" w14:paraId="249009D5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D30654D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4AB0D06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1F4EAF" w14:textId="5FAE553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191,636,000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1A6F8F" w14:textId="65850B4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162,059,953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368E94" w14:textId="16A7384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6087E23" w14:textId="0D4D601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12,057,073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DBCB4C" w14:textId="2B05B0F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174,117,026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13007F" w14:textId="4987686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06D277" w14:textId="694A8A5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C50043" w14:textId="1DACDF4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A7ECCC" w14:textId="33958BE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162,059,953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41B83" w14:textId="0642D9E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103C6B" w14:textId="2A3AE27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12,057,073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EAA7D2" w14:textId="17E4314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174,117,026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634D9B0" w14:textId="465CDBB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- 17,518,974</w:t>
            </w:r>
          </w:p>
        </w:tc>
      </w:tr>
      <w:tr w:rsidR="00350FD2" w14:paraId="48CB0A72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D60280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12AC556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1501B" w14:textId="1F62F9C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704,370,000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CAE9D0" w14:textId="351BF61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522,161,593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88768" w14:textId="3DAEC84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EF9F7C" w14:textId="0E18CD9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88,003,036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637CE" w14:textId="0293541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610,164,629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57B8EB" w14:textId="72102E3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5DFC77" w14:textId="74B9388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AB4D0E" w14:textId="0EC13FE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B7D42D" w14:textId="24C8E65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522,161,593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537DC5" w14:textId="232EEC0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0CA39D" w14:textId="392DD70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88,003,036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EDAEF4" w14:textId="29E1864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610,164,629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45DAD37" w14:textId="48367A5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- 94,205,371</w:t>
            </w:r>
          </w:p>
        </w:tc>
      </w:tr>
      <w:tr w:rsidR="00350FD2" w:rsidRPr="000E294A" w14:paraId="290E9C00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5C8DCF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9B9023B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978EEF" w14:textId="13275F3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4,493,401,000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53708B" w14:textId="16EEE40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4,043,345,073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1158F2" w14:textId="6F5B5B9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8DE439" w14:textId="76C739D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49,124,063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795446" w14:textId="3AD96C6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4,092,469,136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A2B4AD" w14:textId="586D6BA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FA5A56" w14:textId="1632185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68A170" w14:textId="185BE31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- 8,000,800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05F378" w14:textId="31264E4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4,043,345,073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A1BC2" w14:textId="6C38A21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E7C129" w14:textId="13B20A9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41,123,263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EA1A02" w14:textId="1D045FC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4,084,468,336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FF4AFF2" w14:textId="41E2EDC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- 408,932,664</w:t>
            </w:r>
          </w:p>
        </w:tc>
      </w:tr>
      <w:tr w:rsidR="00350FD2" w14:paraId="2A4F4D8B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83719C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DAA3DB2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0DAF34" w14:textId="743A3A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97,153,000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073A0D" w14:textId="6E43B1D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4AEE98" w14:textId="61FE83B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0B03063" w14:textId="194E394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3D007C" w14:textId="274DAC9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486992" w14:textId="6D28F82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06B552" w14:textId="2122145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66D5DE" w14:textId="3679FB6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277FA3" w14:textId="3A912F7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586FD3" w14:textId="4F33B92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6C2CD" w14:textId="12D0040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2C0172" w14:textId="2A524E6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2405D7C" w14:textId="6C6D868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- 8,869,558</w:t>
            </w:r>
          </w:p>
        </w:tc>
      </w:tr>
      <w:tr w:rsidR="00350FD2" w14:paraId="20C7BD07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5E8BC3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9248F82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A235A1" w14:textId="78FA638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294,957,000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F065AA" w14:textId="2AAD87D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78EE1F" w14:textId="17B1F33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53DA0E" w14:textId="7DEB420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106CE" w14:textId="479525C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CEDDC2" w14:textId="269CF85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1E3BE9" w14:textId="67A1E5C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ED2AB8" w14:textId="73C8643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C9CDA" w14:textId="234EBED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6A2006" w14:textId="1CCF442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5B754C" w14:textId="33B6840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AFCCC2" w14:textId="67B43C7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74F1AE6" w14:textId="417A502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- 84,094,480</w:t>
            </w:r>
          </w:p>
        </w:tc>
      </w:tr>
      <w:tr w:rsidR="00350FD2" w14:paraId="611CDB41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9AB765C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1E85F78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35357" w14:textId="45E5858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1,704,635,000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C0F4CB" w14:textId="7570919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1,564,513,145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7BCE76" w14:textId="6FBD852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AC5FFB" w14:textId="45297BC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969,546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AF53B" w14:textId="30563D5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1,565,482,691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E9221" w14:textId="76D4F16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C8D095" w14:textId="0252CC0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6C0BE" w14:textId="0485A76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4CFFFB" w14:textId="7740B2B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1,564,513,145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051A8D" w14:textId="47D5C9A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D848F2" w14:textId="25B9442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969,546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734ED1" w14:textId="519640F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1,565,482,691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5A39F23" w14:textId="31E9E50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- 139,152,309</w:t>
            </w:r>
          </w:p>
        </w:tc>
      </w:tr>
      <w:tr w:rsidR="00350FD2" w14:paraId="31D69812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1428C7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F6D1DCE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1D3490" w14:textId="3CD8F00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49,291,000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765226" w14:textId="173F65D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42,364,624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3A73D8" w14:textId="328AF4B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7AD8A5" w14:textId="606E5A2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330,000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D60E1B" w14:textId="03591A1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42,694,624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E7E551" w14:textId="537C7D0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554783" w14:textId="2D4967E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A56CCA" w14:textId="0EA2433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4B796B" w14:textId="7FA6841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42,364,624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7DD743" w14:textId="24C9C49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B7F391" w14:textId="5CC7B8C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330,000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07CD6D" w14:textId="44A478E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42,694,624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360C0F1" w14:textId="3918207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- 6,596,376</w:t>
            </w:r>
          </w:p>
        </w:tc>
      </w:tr>
      <w:tr w:rsidR="00350FD2" w14:paraId="5FC04B9F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94BF10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5727818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5FBCD" w14:textId="69100D2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2,347,365,000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99B19" w14:textId="3BCE3E9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2,137,321,342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CFEDB2" w14:textId="2559FC7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DDE7072" w14:textId="2C8DC5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47,824,517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CBAC1" w14:textId="069B215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2,185,145,859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559E7" w14:textId="0CB8350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B6B9F4" w14:textId="20C238B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08809C" w14:textId="76CC92B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- 8,000,800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AB8A3" w14:textId="0EFCE25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2,137,321,342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CA2880" w14:textId="46A05B7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805D76" w14:textId="4E9EF96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39,823,717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E6317" w14:textId="246A472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2,177,145,059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E7C406C" w14:textId="223968C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- 170,219,941</w:t>
            </w:r>
          </w:p>
        </w:tc>
      </w:tr>
      <w:tr w:rsidR="00350FD2" w:rsidRPr="000E294A" w14:paraId="34A74546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21EB2D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3480414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D127F0" w14:textId="21D0B4C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543,098,000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F616A0" w14:textId="2A29B15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352,592,107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CEF362" w14:textId="4CFC7AA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5BC8CC" w14:textId="7DEAB54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153,045,350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331DEA" w14:textId="01BC513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505,637,457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0F71C1" w14:textId="7A0781B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8BA121" w14:textId="15B9E56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B12251" w14:textId="3562D13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7E5829" w14:textId="73564C5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352,592,107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08EDD1" w14:textId="2C443C8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984B5C" w14:textId="51A61E8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153,045,350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8FD97F" w14:textId="140603B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505,637,457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097A524" w14:textId="61F27E0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- 37,460,543</w:t>
            </w:r>
          </w:p>
        </w:tc>
      </w:tr>
      <w:tr w:rsidR="00350FD2" w14:paraId="46F04C93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195730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7328E3A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870CFB" w14:textId="7AB23EC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522,588,000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09BEB8" w14:textId="156A8FE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332,403,846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E661E6" w14:textId="2906881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6469237" w14:textId="0981059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153,045,350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6423C4" w14:textId="4942798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485,449,196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BD0399" w14:textId="1C3841C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3FE5E9" w14:textId="25332E8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6419F9" w14:textId="2665B87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4548BC" w14:textId="0003010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332,403,846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0447FC" w14:textId="6A223C8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4A79C6" w14:textId="318C931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153,045,350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2E51A2" w14:textId="4B2DFC0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485,449,196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EFE903D" w14:textId="6D8CA26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- 37,138,804</w:t>
            </w:r>
          </w:p>
        </w:tc>
      </w:tr>
      <w:tr w:rsidR="00350FD2" w14:paraId="34203371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B68A22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4DDEEF3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24CDC0" w14:textId="5708687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20,510,000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F600C2" w14:textId="2FE8281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8813A8" w14:textId="47A7099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A66D8BE" w14:textId="691C2D7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5BA27" w14:textId="4CEE411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134ECB" w14:textId="4ABA5D3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C2BFC6" w14:textId="2487187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43FCD9" w14:textId="2E27F9C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47FCA7" w14:textId="78465FF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B47B32" w14:textId="05C7D68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E6EF8E" w14:textId="7AD6587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80CB84" w14:textId="4495E22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10C68E0" w14:textId="7CDFA3D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- 321,739</w:t>
            </w:r>
          </w:p>
        </w:tc>
      </w:tr>
      <w:tr w:rsidR="00350FD2" w:rsidRPr="000E294A" w14:paraId="1EE96D22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2623643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CC89BBB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0B2448" w14:textId="0468273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2,316,685,000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7BC5B5" w14:textId="0E938A9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5C8BA4" w14:textId="19FE15D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D65F914" w14:textId="2CFFA1C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1160AF" w14:textId="70BD387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B71369" w14:textId="311B91E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7063F6" w14:textId="741603B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B78C69" w14:textId="1755B0A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929341" w14:textId="1C460D3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27E8DF" w14:textId="3FB98E9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1D9F10" w14:textId="48AF7C5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6BD971" w14:textId="17CCCA7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8819977" w14:textId="082D1FB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- 413,291,554</w:t>
            </w:r>
          </w:p>
        </w:tc>
      </w:tr>
      <w:tr w:rsidR="00350FD2" w14:paraId="466F466F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C0C7169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467D4F7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61B91C" w14:textId="7AC94D2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2,316,685,000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07358C" w14:textId="14C1993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9E158C" w14:textId="0E79377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4AD85F5" w14:textId="6B2675F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F8E9A2" w14:textId="3EAA79B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7DFB2" w14:textId="64A3EF8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BD5C40" w14:textId="613751F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88B9A5" w14:textId="55A98B7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46EA33" w14:textId="48288FE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9378A6" w14:textId="48A16C3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885524" w14:textId="3102B16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3721F1" w14:textId="3418ED4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01DE88C" w14:textId="2AF0293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- 413,291,554</w:t>
            </w:r>
          </w:p>
        </w:tc>
      </w:tr>
      <w:tr w:rsidR="00350FD2" w:rsidRPr="000E294A" w14:paraId="2946311D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EDE8AA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303A185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58240A" w14:textId="1095B53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90,000,000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B5A5D" w14:textId="233654F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76A49D" w14:textId="72F3658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095D435" w14:textId="2A5DDD4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FABF6E" w14:textId="0376062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8ED86B" w14:textId="20D4872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116BA5" w14:textId="79FE2F5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B6CA2" w14:textId="3CEA840C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637EEE" w14:textId="0E0B1A7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968DF" w14:textId="74E0EA0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0908E2" w14:textId="4777509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A67FB9" w14:textId="73B8061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F7EA9D6" w14:textId="045F479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- 84,934,743</w:t>
            </w:r>
          </w:p>
        </w:tc>
      </w:tr>
      <w:tr w:rsidR="00350FD2" w14:paraId="5B3A460B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D6EC1F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42D18C9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1CA15A" w14:textId="4FDDB8F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90,000,000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6B45E" w14:textId="0F2F886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22363F" w14:textId="23EFB70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087B5EE" w14:textId="1EB6742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5B10EC" w14:textId="7F4C0CA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A5270B" w14:textId="5404E0F9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D7B95F" w14:textId="21E65E9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EF4C54" w14:textId="7FE225C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4FEBB0" w14:textId="7C4AB8A4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11891E" w14:textId="136AD1E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C616FF" w14:textId="766A0D1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6CF8F9" w14:textId="6DB34EF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598351C" w14:textId="2E0C5545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- 84,934,743</w:t>
            </w:r>
          </w:p>
        </w:tc>
      </w:tr>
      <w:tr w:rsidR="00350FD2" w:rsidRPr="000E294A" w14:paraId="29492C14" w14:textId="77777777" w:rsidTr="002A2F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0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9DE9C9" w14:textId="77777777" w:rsidR="00350FD2" w:rsidRPr="000E294A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61EC365" w14:textId="77777777" w:rsidR="00350FD2" w:rsidRPr="000E294A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E294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AF1CE" w14:textId="109369D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713,660,000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5B25E9" w14:textId="2A863A6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156,824,022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CA065A" w14:textId="4F8725B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629911" w14:textId="759A6CF1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96EA16" w14:textId="3391C41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156,824,022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9EF75A" w14:textId="5A3CE56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841BBA" w14:textId="29DE4B4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874DA" w14:textId="3F45EA92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17B792" w14:textId="7FE6973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156,824,022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EA36D9" w14:textId="6E5B513A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4728BB" w14:textId="2A50CEA8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F25831" w14:textId="2FAF511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156,824,022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D2E0380" w14:textId="299346A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350FD2">
              <w:rPr>
                <w:rFonts w:ascii="新細明體" w:hAnsi="新細明體" w:hint="eastAsia"/>
                <w:b/>
                <w:noProof/>
                <w:sz w:val="20"/>
              </w:rPr>
              <w:t>- 556,835,978</w:t>
            </w:r>
          </w:p>
        </w:tc>
      </w:tr>
      <w:tr w:rsidR="00350FD2" w14:paraId="348EC557" w14:textId="77777777" w:rsidTr="00350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2CC84A" w14:textId="77777777" w:rsidR="00350FD2" w:rsidRDefault="00350FD2" w:rsidP="00350FD2">
            <w:pPr>
              <w:snapToGrid w:val="0"/>
              <w:spacing w:line="42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D711C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C0CB499" w14:textId="77777777" w:rsidR="00350FD2" w:rsidRDefault="00350FD2" w:rsidP="00350FD2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9D711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7912D8" w14:textId="27C786BD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713,660,000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D4CA53" w14:textId="18BA779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156,824,022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2B489" w14:textId="2C88579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B4B233" w14:textId="3ABD436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544D7" w14:textId="2C053B2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156,824,022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CEBEC0" w14:textId="7777777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78B300" w14:textId="3A781087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77EC87" w14:textId="5865649F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B9D59B" w14:textId="4926B083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156,824,022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457A1" w14:textId="17317000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E2776F" w14:textId="158D1F7B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0C9CCA" w14:textId="513B6646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156,824,022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6E7C573" w14:textId="24EE5F6E" w:rsidR="00350FD2" w:rsidRPr="00350FD2" w:rsidRDefault="00350FD2" w:rsidP="00350FD2">
            <w:pPr>
              <w:snapToGrid w:val="0"/>
              <w:spacing w:line="42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350FD2">
              <w:rPr>
                <w:rFonts w:ascii="新細明體" w:hAnsi="新細明體" w:hint="eastAsia"/>
                <w:noProof/>
                <w:sz w:val="20"/>
              </w:rPr>
              <w:t>- 556,835,978</w:t>
            </w:r>
          </w:p>
        </w:tc>
      </w:tr>
    </w:tbl>
    <w:p w14:paraId="778CA18B" w14:textId="75592D08" w:rsidR="00975682" w:rsidRPr="00B4588D" w:rsidRDefault="00B4588D" w:rsidP="00B4588D">
      <w:pPr>
        <w:spacing w:line="240" w:lineRule="exact"/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>
        <w:rPr>
          <w:rFonts w:ascii="標楷體" w:eastAsia="標楷體" w:hAnsi="標楷體" w:hint="eastAsia"/>
          <w:sz w:val="20"/>
        </w:rPr>
        <w:t>11</w:t>
      </w:r>
      <w:r w:rsidR="00350FD2">
        <w:rPr>
          <w:rFonts w:ascii="標楷體" w:eastAsia="標楷體" w:hAnsi="標楷體" w:hint="eastAsia"/>
          <w:sz w:val="20"/>
        </w:rPr>
        <w:t>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年度第二預備金原編列預算數6,000萬元，</w:t>
      </w:r>
      <w:r w:rsidR="00195717">
        <w:rPr>
          <w:rFonts w:ascii="標楷體" w:eastAsia="標楷體" w:hAnsi="標楷體" w:hint="eastAsia"/>
          <w:sz w:val="20"/>
        </w:rPr>
        <w:t>其中經常門部分</w:t>
      </w:r>
      <w:r>
        <w:rPr>
          <w:rFonts w:ascii="標楷體" w:eastAsia="標楷體" w:hAnsi="標楷體" w:hint="eastAsia"/>
          <w:sz w:val="20"/>
        </w:rPr>
        <w:t>經縣政府核准動支</w:t>
      </w:r>
      <w:r w:rsidR="00350FD2">
        <w:rPr>
          <w:rFonts w:ascii="標楷體" w:eastAsia="標楷體" w:hAnsi="標楷體" w:hint="eastAsia"/>
          <w:sz w:val="20"/>
        </w:rPr>
        <w:t>560</w:t>
      </w:r>
      <w:r>
        <w:rPr>
          <w:rFonts w:ascii="標楷體" w:eastAsia="標楷體" w:hAnsi="標楷體" w:hint="eastAsia"/>
          <w:sz w:val="20"/>
        </w:rPr>
        <w:t>萬餘元。</w:t>
      </w:r>
    </w:p>
    <w:sectPr w:rsidR="00975682" w:rsidRPr="00B4588D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4EAF0" w14:textId="77777777" w:rsidR="00A8178B" w:rsidRDefault="00A8178B">
      <w:r>
        <w:separator/>
      </w:r>
    </w:p>
  </w:endnote>
  <w:endnote w:type="continuationSeparator" w:id="0">
    <w:p w14:paraId="49C1EAC7" w14:textId="77777777" w:rsidR="00A8178B" w:rsidRDefault="00A8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FEE6" w14:textId="6BBE0D59" w:rsidR="00F213A5" w:rsidRDefault="00F213A5">
    <w:pPr>
      <w:pStyle w:val="a4"/>
      <w:jc w:val="center"/>
    </w:pPr>
    <w:r w:rsidRPr="00F213A5">
      <w:rPr>
        <w:rFonts w:ascii="標楷體" w:eastAsia="標楷體" w:hAnsi="標楷體" w:hint="eastAsia"/>
      </w:rPr>
      <w:t>第10-</w:t>
    </w:r>
    <w:sdt>
      <w:sdtPr>
        <w:rPr>
          <w:rFonts w:ascii="標楷體" w:eastAsia="標楷體" w:hAnsi="標楷體"/>
        </w:rPr>
        <w:id w:val="305897695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F213A5">
          <w:rPr>
            <w:rFonts w:ascii="標楷體" w:eastAsia="標楷體" w:hAnsi="標楷體" w:hint="eastAsia"/>
          </w:rPr>
          <w:t>2頁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C2031" w14:textId="77777777" w:rsidR="00A8178B" w:rsidRDefault="00A8178B">
      <w:r>
        <w:separator/>
      </w:r>
    </w:p>
  </w:footnote>
  <w:footnote w:type="continuationSeparator" w:id="0">
    <w:p w14:paraId="3C91194A" w14:textId="77777777" w:rsidR="00A8178B" w:rsidRDefault="00A81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B5A04" w14:textId="4366B1B9" w:rsidR="00975682" w:rsidRDefault="0097568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542E5D" w:rsidRPr="00542E5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542E5D" w:rsidRPr="00542E5D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542E5D" w:rsidRPr="00542E5D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542E5D" w:rsidRPr="00542E5D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542E5D" w:rsidRPr="00542E5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3983" w14:textId="206912D7" w:rsidR="00975682" w:rsidRDefault="00350FD2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542E5D" w:rsidRPr="00542E5D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542E5D" w:rsidRPr="00542E5D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542E5D" w:rsidRPr="00542E5D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542E5D" w:rsidRPr="00542E5D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78B"/>
    <w:rsid w:val="00187730"/>
    <w:rsid w:val="00195717"/>
    <w:rsid w:val="0020113F"/>
    <w:rsid w:val="002A2F73"/>
    <w:rsid w:val="00346926"/>
    <w:rsid w:val="00350FD2"/>
    <w:rsid w:val="003E619F"/>
    <w:rsid w:val="004B41BD"/>
    <w:rsid w:val="00542E5D"/>
    <w:rsid w:val="0054442B"/>
    <w:rsid w:val="006A11BB"/>
    <w:rsid w:val="00725752"/>
    <w:rsid w:val="007A1310"/>
    <w:rsid w:val="007E3AB1"/>
    <w:rsid w:val="008515B1"/>
    <w:rsid w:val="00975682"/>
    <w:rsid w:val="00A24723"/>
    <w:rsid w:val="00A8178B"/>
    <w:rsid w:val="00B26D79"/>
    <w:rsid w:val="00B4588D"/>
    <w:rsid w:val="00E05496"/>
    <w:rsid w:val="00E51054"/>
    <w:rsid w:val="00E71141"/>
    <w:rsid w:val="00F213A5"/>
    <w:rsid w:val="00FF0832"/>
    <w:rsid w:val="00FF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F07EEE"/>
  <w15:chartTrackingRefBased/>
  <w15:docId w15:val="{ECA563CC-B446-4B5F-93DF-0FD5E275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213A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tso0fImZ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stso0fImZ歲出政事別總表.dot</Template>
  <TotalTime>23</TotalTime>
  <Pages>1</Pages>
  <Words>721</Words>
  <Characters>2797</Characters>
  <Application>Microsoft Office Word</Application>
  <DocSecurity>0</DocSecurity>
  <Lines>23</Lines>
  <Paragraphs>7</Paragraphs>
  <ScaleCrop>false</ScaleCrop>
  <Company>N.A.O.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12</cp:revision>
  <dcterms:created xsi:type="dcterms:W3CDTF">2024-06-21T01:46:00Z</dcterms:created>
  <dcterms:modified xsi:type="dcterms:W3CDTF">2025-06-16T08:32:00Z</dcterms:modified>
</cp:coreProperties>
</file>