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0"/>
        <w:gridCol w:w="240"/>
        <w:gridCol w:w="2164"/>
        <w:gridCol w:w="1417"/>
        <w:gridCol w:w="1418"/>
        <w:gridCol w:w="1417"/>
        <w:gridCol w:w="354"/>
        <w:gridCol w:w="1064"/>
        <w:gridCol w:w="1559"/>
        <w:gridCol w:w="1418"/>
        <w:gridCol w:w="1417"/>
        <w:gridCol w:w="1418"/>
        <w:gridCol w:w="1417"/>
        <w:gridCol w:w="1418"/>
        <w:gridCol w:w="1417"/>
        <w:gridCol w:w="1559"/>
        <w:gridCol w:w="2023"/>
      </w:tblGrid>
      <w:tr w:rsidR="00975682" w14:paraId="4DDA1032" w14:textId="77777777">
        <w:trPr>
          <w:cantSplit/>
          <w:trHeight w:val="270"/>
          <w:tblHeader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7C9B82A5" w14:textId="77777777" w:rsidR="00975682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1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EFE9BA" w14:textId="77777777" w:rsidR="00975682" w:rsidRDefault="00975682">
            <w:pPr>
              <w:ind w:left="-42" w:right="80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71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67317" w14:textId="08E188C6" w:rsidR="00975682" w:rsidRDefault="00975682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F16146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975682" w14:paraId="133571C3" w14:textId="77777777">
        <w:trPr>
          <w:cantSplit/>
          <w:trHeight w:val="270"/>
          <w:tblHeader/>
        </w:trPr>
        <w:tc>
          <w:tcPr>
            <w:tcW w:w="120" w:type="dxa"/>
            <w:tcBorders>
              <w:top w:val="nil"/>
              <w:left w:val="nil"/>
              <w:right w:val="nil"/>
            </w:tcBorders>
          </w:tcPr>
          <w:p w14:paraId="41AC3C02" w14:textId="77777777" w:rsidR="00975682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10" w:type="dxa"/>
            <w:gridSpan w:val="6"/>
            <w:vMerge/>
            <w:tcBorders>
              <w:top w:val="nil"/>
              <w:left w:val="nil"/>
              <w:right w:val="nil"/>
            </w:tcBorders>
          </w:tcPr>
          <w:p w14:paraId="0786FD82" w14:textId="77777777" w:rsidR="00975682" w:rsidRDefault="00975682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710" w:type="dxa"/>
            <w:gridSpan w:val="10"/>
            <w:vMerge/>
            <w:tcBorders>
              <w:top w:val="nil"/>
              <w:left w:val="nil"/>
              <w:right w:val="nil"/>
            </w:tcBorders>
          </w:tcPr>
          <w:p w14:paraId="60B82377" w14:textId="77777777" w:rsidR="00975682" w:rsidRDefault="00975682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</w:tr>
      <w:tr w:rsidR="00975682" w14:paraId="13A00E14" w14:textId="77777777" w:rsidTr="00CC424F">
        <w:trPr>
          <w:cantSplit/>
          <w:tblHeader/>
        </w:trPr>
        <w:tc>
          <w:tcPr>
            <w:tcW w:w="2524" w:type="dxa"/>
            <w:gridSpan w:val="3"/>
            <w:tcBorders>
              <w:left w:val="nil"/>
            </w:tcBorders>
            <w:vAlign w:val="center"/>
          </w:tcPr>
          <w:p w14:paraId="0459FE0A" w14:textId="77777777" w:rsidR="00975682" w:rsidRDefault="00975682">
            <w:pPr>
              <w:ind w:left="360" w:right="2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1417" w:type="dxa"/>
            <w:vMerge w:val="restart"/>
            <w:vAlign w:val="center"/>
          </w:tcPr>
          <w:p w14:paraId="0B7381F4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5812" w:type="dxa"/>
            <w:gridSpan w:val="5"/>
            <w:vAlign w:val="center"/>
          </w:tcPr>
          <w:p w14:paraId="694D2995" w14:textId="77777777"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4253" w:type="dxa"/>
            <w:gridSpan w:val="3"/>
            <w:vAlign w:val="center"/>
          </w:tcPr>
          <w:p w14:paraId="50411EF5" w14:textId="77777777"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5811" w:type="dxa"/>
            <w:gridSpan w:val="4"/>
            <w:vAlign w:val="center"/>
          </w:tcPr>
          <w:p w14:paraId="6D4D7112" w14:textId="77777777"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2023" w:type="dxa"/>
            <w:vMerge w:val="restart"/>
            <w:tcBorders>
              <w:right w:val="nil"/>
            </w:tcBorders>
            <w:vAlign w:val="center"/>
          </w:tcPr>
          <w:p w14:paraId="4EF7B819" w14:textId="77777777" w:rsidR="00975682" w:rsidRDefault="00975682">
            <w:pPr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決算審定數與預</w:t>
            </w:r>
          </w:p>
          <w:p w14:paraId="105E7AF7" w14:textId="77777777" w:rsidR="00975682" w:rsidRDefault="00975682">
            <w:pPr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算數比較增減</w:t>
            </w:r>
          </w:p>
        </w:tc>
      </w:tr>
      <w:tr w:rsidR="00975682" w14:paraId="06CC42FD" w14:textId="77777777" w:rsidTr="00CC424F">
        <w:trPr>
          <w:cantSplit/>
          <w:tblHeader/>
        </w:trPr>
        <w:tc>
          <w:tcPr>
            <w:tcW w:w="360" w:type="dxa"/>
            <w:gridSpan w:val="2"/>
            <w:tcBorders>
              <w:left w:val="nil"/>
            </w:tcBorders>
            <w:vAlign w:val="center"/>
          </w:tcPr>
          <w:p w14:paraId="7E48DF84" w14:textId="77777777" w:rsidR="00975682" w:rsidRDefault="00975682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2164" w:type="dxa"/>
            <w:vAlign w:val="center"/>
          </w:tcPr>
          <w:p w14:paraId="4CB3CB61" w14:textId="77777777" w:rsidR="00975682" w:rsidRDefault="00975682">
            <w:pPr>
              <w:ind w:left="140" w:right="146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1417" w:type="dxa"/>
            <w:vMerge/>
            <w:vAlign w:val="center"/>
          </w:tcPr>
          <w:p w14:paraId="288E2EF7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71AC94B1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17" w:type="dxa"/>
            <w:vAlign w:val="center"/>
          </w:tcPr>
          <w:p w14:paraId="04D137C6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18" w:type="dxa"/>
            <w:gridSpan w:val="2"/>
            <w:vAlign w:val="center"/>
          </w:tcPr>
          <w:p w14:paraId="695568F0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59" w:type="dxa"/>
            <w:vAlign w:val="center"/>
          </w:tcPr>
          <w:p w14:paraId="0CA7C05E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418" w:type="dxa"/>
            <w:vAlign w:val="center"/>
          </w:tcPr>
          <w:p w14:paraId="1A8B8F52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17" w:type="dxa"/>
            <w:vAlign w:val="center"/>
          </w:tcPr>
          <w:p w14:paraId="770606F7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18" w:type="dxa"/>
            <w:vAlign w:val="center"/>
          </w:tcPr>
          <w:p w14:paraId="3D462B31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7" w:type="dxa"/>
            <w:vAlign w:val="center"/>
          </w:tcPr>
          <w:p w14:paraId="47F3BB36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18" w:type="dxa"/>
            <w:vAlign w:val="center"/>
          </w:tcPr>
          <w:p w14:paraId="6C61DA3C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17" w:type="dxa"/>
            <w:vAlign w:val="center"/>
          </w:tcPr>
          <w:p w14:paraId="00FE24EA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59" w:type="dxa"/>
            <w:vAlign w:val="center"/>
          </w:tcPr>
          <w:p w14:paraId="30DAD4E3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2023" w:type="dxa"/>
            <w:vMerge/>
            <w:tcBorders>
              <w:right w:val="nil"/>
            </w:tcBorders>
            <w:vAlign w:val="center"/>
          </w:tcPr>
          <w:p w14:paraId="5625E4ED" w14:textId="77777777" w:rsidR="00975682" w:rsidRDefault="00975682">
            <w:pPr>
              <w:ind w:right="14"/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tr w:rsidR="008829C1" w:rsidRPr="00B27A25" w14:paraId="586FB861" w14:textId="77777777" w:rsidTr="002808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6CE9CDF" w14:textId="77777777" w:rsidR="008829C1" w:rsidRPr="00B27A25" w:rsidRDefault="008829C1" w:rsidP="008829C1">
            <w:pPr>
              <w:snapToGrid w:val="0"/>
              <w:spacing w:line="55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14:paraId="4F650801" w14:textId="77777777" w:rsidR="008829C1" w:rsidRPr="00B27A25" w:rsidRDefault="008829C1" w:rsidP="008829C1">
            <w:pPr>
              <w:snapToGrid w:val="0"/>
              <w:spacing w:line="55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B27A25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資本門合計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1F0E4E7" w14:textId="0E749B99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8829C1">
              <w:rPr>
                <w:rFonts w:ascii="新細明體" w:hAnsi="新細明體" w:hint="eastAsia"/>
                <w:b/>
                <w:noProof/>
                <w:sz w:val="20"/>
              </w:rPr>
              <w:t>5,959,456,000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18A6A41" w14:textId="589AE1D3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8829C1">
              <w:rPr>
                <w:rFonts w:ascii="新細明體" w:hAnsi="新細明體" w:hint="eastAsia"/>
                <w:b/>
                <w:noProof/>
                <w:sz w:val="20"/>
              </w:rPr>
              <w:t>2,614,220,298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61B0EA9" w14:textId="5CC374F6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8829C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70E5B70" w14:textId="0DCF7641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8829C1">
              <w:rPr>
                <w:rFonts w:ascii="新細明體" w:hAnsi="新細明體" w:hint="eastAsia"/>
                <w:b/>
                <w:noProof/>
                <w:sz w:val="20"/>
              </w:rPr>
              <w:t>2,825,219,519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CD69CD9" w14:textId="52FEF707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8829C1">
              <w:rPr>
                <w:rFonts w:ascii="新細明體" w:hAnsi="新細明體" w:hint="eastAsia"/>
                <w:b/>
                <w:noProof/>
                <w:sz w:val="20"/>
              </w:rPr>
              <w:t>5,439,439,817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04BFD68" w14:textId="2ECB7ECB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8829C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E45710C" w14:textId="5E8CB1B4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8829C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90EB346" w14:textId="0C03491C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8829C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4005D12" w14:textId="44AEF4C1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8829C1">
              <w:rPr>
                <w:rFonts w:ascii="新細明體" w:hAnsi="新細明體" w:hint="eastAsia"/>
                <w:b/>
                <w:noProof/>
                <w:sz w:val="20"/>
              </w:rPr>
              <w:t>2,614,220,298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CFF50D0" w14:textId="4E011FA0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8829C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9CBE3CD" w14:textId="23B7073F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8829C1">
              <w:rPr>
                <w:rFonts w:ascii="新細明體" w:hAnsi="新細明體" w:hint="eastAsia"/>
                <w:b/>
                <w:noProof/>
                <w:sz w:val="20"/>
              </w:rPr>
              <w:t>2,825,219,519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DEEF7B4" w14:textId="247C197D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8829C1">
              <w:rPr>
                <w:rFonts w:ascii="新細明體" w:hAnsi="新細明體" w:hint="eastAsia"/>
                <w:b/>
                <w:noProof/>
                <w:sz w:val="20"/>
              </w:rPr>
              <w:t>5,439,439,817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33A19221" w14:textId="0AD82CE2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8829C1">
              <w:rPr>
                <w:rFonts w:ascii="新細明體" w:hAnsi="新細明體" w:hint="eastAsia"/>
                <w:b/>
                <w:noProof/>
                <w:sz w:val="20"/>
              </w:rPr>
              <w:t>- 520,016,183</w:t>
            </w:r>
          </w:p>
        </w:tc>
      </w:tr>
      <w:tr w:rsidR="008829C1" w:rsidRPr="00B27A25" w14:paraId="1BCB0B36" w14:textId="77777777" w:rsidTr="002808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1014A83" w14:textId="77777777" w:rsidR="008829C1" w:rsidRPr="00B27A25" w:rsidRDefault="008829C1" w:rsidP="008829C1">
            <w:pPr>
              <w:snapToGrid w:val="0"/>
              <w:spacing w:line="55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14:paraId="3994654C" w14:textId="77777777" w:rsidR="008829C1" w:rsidRPr="00B27A25" w:rsidRDefault="008829C1" w:rsidP="008829C1">
            <w:pPr>
              <w:snapToGrid w:val="0"/>
              <w:spacing w:line="55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B27A25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一般政務支出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CFEE90F" w14:textId="537CC770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8829C1">
              <w:rPr>
                <w:rFonts w:ascii="新細明體" w:hAnsi="新細明體" w:hint="eastAsia"/>
                <w:b/>
                <w:noProof/>
                <w:sz w:val="20"/>
              </w:rPr>
              <w:t>811,258,000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A3F8CC3" w14:textId="026947F9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8829C1">
              <w:rPr>
                <w:rFonts w:ascii="新細明體" w:hAnsi="新細明體" w:hint="eastAsia"/>
                <w:b/>
                <w:noProof/>
                <w:sz w:val="20"/>
              </w:rPr>
              <w:t>468,916,979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307E40A" w14:textId="017F65E1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8829C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40C42D3F" w14:textId="751A93C3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8829C1">
              <w:rPr>
                <w:rFonts w:ascii="新細明體" w:hAnsi="新細明體" w:hint="eastAsia"/>
                <w:b/>
                <w:noProof/>
                <w:sz w:val="20"/>
              </w:rPr>
              <w:t>323,947,427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108AD04" w14:textId="79BA193A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8829C1">
              <w:rPr>
                <w:rFonts w:ascii="新細明體" w:hAnsi="新細明體" w:hint="eastAsia"/>
                <w:b/>
                <w:noProof/>
                <w:sz w:val="20"/>
              </w:rPr>
              <w:t>792,864,406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4E25836" w14:textId="46B7B549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8829C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A5EB65A" w14:textId="2D0C14EC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8829C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E869761" w14:textId="574A5C82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8829C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C6A214E" w14:textId="5580FD6F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8829C1">
              <w:rPr>
                <w:rFonts w:ascii="新細明體" w:hAnsi="新細明體" w:hint="eastAsia"/>
                <w:b/>
                <w:noProof/>
                <w:sz w:val="20"/>
              </w:rPr>
              <w:t>468,916,979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E8C8898" w14:textId="760A04E0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8829C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061388F" w14:textId="7056F3B0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8829C1">
              <w:rPr>
                <w:rFonts w:ascii="新細明體" w:hAnsi="新細明體" w:hint="eastAsia"/>
                <w:b/>
                <w:noProof/>
                <w:sz w:val="20"/>
              </w:rPr>
              <w:t>323,947,427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CC3C434" w14:textId="7FCB0A2C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8829C1">
              <w:rPr>
                <w:rFonts w:ascii="新細明體" w:hAnsi="新細明體" w:hint="eastAsia"/>
                <w:b/>
                <w:noProof/>
                <w:sz w:val="20"/>
              </w:rPr>
              <w:t>792,864,406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5D4ADB47" w14:textId="0AC04A16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8829C1">
              <w:rPr>
                <w:rFonts w:ascii="新細明體" w:hAnsi="新細明體" w:hint="eastAsia"/>
                <w:b/>
                <w:noProof/>
                <w:sz w:val="20"/>
              </w:rPr>
              <w:t>- 18,393,594</w:t>
            </w:r>
          </w:p>
        </w:tc>
      </w:tr>
      <w:tr w:rsidR="008829C1" w14:paraId="09B2EFB5" w14:textId="77777777" w:rsidTr="002808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779D6FB" w14:textId="77777777" w:rsidR="008829C1" w:rsidRDefault="008829C1" w:rsidP="008829C1">
            <w:pPr>
              <w:snapToGrid w:val="0"/>
              <w:spacing w:line="55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30B89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78393625" w14:textId="77777777" w:rsidR="008829C1" w:rsidRDefault="008829C1" w:rsidP="008829C1">
            <w:pPr>
              <w:snapToGrid w:val="0"/>
              <w:spacing w:line="55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30B8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行政支出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5DF16E9" w14:textId="6B5C41AC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10,610,000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A7ED106" w14:textId="1CC8AE3F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6,146,245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E2587A2" w14:textId="50F18308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50D10B05" w14:textId="1F5F712C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4,287,357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EA0AF5B" w14:textId="357A1A39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10,433,602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5742F84" w14:textId="23461345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54FC5BB" w14:textId="7DC81C76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0614443" w14:textId="63611115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E84BA6D" w14:textId="34293F94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6,146,245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4F09349" w14:textId="10AAE68E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C4F0706" w14:textId="5FF0621A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4,287,357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ECD512A" w14:textId="570B5247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10,433,602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15AF85F6" w14:textId="501EE9BB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- 176,398</w:t>
            </w:r>
          </w:p>
        </w:tc>
      </w:tr>
      <w:tr w:rsidR="008829C1" w14:paraId="754F5647" w14:textId="77777777" w:rsidTr="002808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0A2B537" w14:textId="77777777" w:rsidR="008829C1" w:rsidRDefault="008829C1" w:rsidP="008829C1">
            <w:pPr>
              <w:snapToGrid w:val="0"/>
              <w:spacing w:line="55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30B89">
              <w:rPr>
                <w:rFonts w:ascii="新細明體" w:hAnsi="新細明體"/>
                <w:noProof/>
                <w:spacing w:val="-10"/>
                <w:sz w:val="20"/>
              </w:rPr>
              <w:t>2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6D0EDD3D" w14:textId="77777777" w:rsidR="008829C1" w:rsidRDefault="008829C1" w:rsidP="008829C1">
            <w:pPr>
              <w:snapToGrid w:val="0"/>
              <w:spacing w:line="55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30B8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立法支出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E4A5A54" w14:textId="1C3C2809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9,210,000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5783B62" w14:textId="7208B278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8,843,756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08AE39C" w14:textId="50009F76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4B4ABCAD" w14:textId="642F91D9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D350CFF" w14:textId="2DF5ABE8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8,843,756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7404570" w14:textId="14E6179A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7B4B960" w14:textId="3B00D01A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B3849A1" w14:textId="0675FAD4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96D7057" w14:textId="47B7A505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8,843,756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67BA50D" w14:textId="74CDC9AE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077CFD9" w14:textId="5E54F50C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F6D6F82" w14:textId="335AA1C6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8,843,756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745B8021" w14:textId="22B958BE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- 366,244</w:t>
            </w:r>
          </w:p>
        </w:tc>
      </w:tr>
      <w:tr w:rsidR="008829C1" w14:paraId="72CF1275" w14:textId="77777777" w:rsidTr="002808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7FADD3C1" w14:textId="77777777" w:rsidR="008829C1" w:rsidRDefault="008829C1" w:rsidP="008829C1">
            <w:pPr>
              <w:snapToGrid w:val="0"/>
              <w:spacing w:line="55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30B89">
              <w:rPr>
                <w:rFonts w:ascii="新細明體" w:hAnsi="新細明體"/>
                <w:noProof/>
                <w:spacing w:val="-10"/>
                <w:sz w:val="20"/>
              </w:rPr>
              <w:t>3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4AA19DF5" w14:textId="77777777" w:rsidR="008829C1" w:rsidRDefault="008829C1" w:rsidP="008829C1">
            <w:pPr>
              <w:snapToGrid w:val="0"/>
              <w:spacing w:line="55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30B8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民政支出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53589CF" w14:textId="585D05B0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576,417,000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1F4A0D1" w14:textId="135B08D0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294,344,756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0CA4ADF" w14:textId="5E7F0506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6BA6F16D" w14:textId="30B8534B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270,684,079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E88C713" w14:textId="49DB9C6C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565,028,835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04A1F9B" w14:textId="47632D62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6AB7951" w14:textId="65603A21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B59E381" w14:textId="036BE2E9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279A5DA" w14:textId="7D80700A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294,344,756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FDC7BCE" w14:textId="7FE1D85E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8865EFB" w14:textId="47CEAF8C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270,684,079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5F6B886" w14:textId="03A0C402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565,028,835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6511B163" w14:textId="21E3EA44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- 11,388,165</w:t>
            </w:r>
          </w:p>
        </w:tc>
      </w:tr>
      <w:tr w:rsidR="008829C1" w14:paraId="3C0F222B" w14:textId="77777777" w:rsidTr="002808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D03F723" w14:textId="77777777" w:rsidR="008829C1" w:rsidRDefault="008829C1" w:rsidP="008829C1">
            <w:pPr>
              <w:snapToGrid w:val="0"/>
              <w:spacing w:line="55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30B89">
              <w:rPr>
                <w:rFonts w:ascii="新細明體" w:hAnsi="新細明體"/>
                <w:noProof/>
                <w:spacing w:val="-10"/>
                <w:sz w:val="20"/>
              </w:rPr>
              <w:t>4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6C2CAB17" w14:textId="77777777" w:rsidR="008829C1" w:rsidRDefault="008829C1" w:rsidP="008829C1">
            <w:pPr>
              <w:snapToGrid w:val="0"/>
              <w:spacing w:line="55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30B8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警政支出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AC8619" w14:textId="4E336168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188,522,000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DA1208E" w14:textId="63E0DF29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138,195,008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96ADFA0" w14:textId="16F4D871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6411B026" w14:textId="4E69CA69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47,775,991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59F9665" w14:textId="14996813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185,970,999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6596C72" w14:textId="4608B04C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FA21D64" w14:textId="41DF1068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94E6637" w14:textId="0564D73D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FB3FA22" w14:textId="462E5CAC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138,195,008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68FE65B" w14:textId="2EA361C3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9852293" w14:textId="52282D17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47,775,991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38C425C" w14:textId="1C8758BF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185,970,999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76DA9EE8" w14:textId="198CA470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- 2,551,001</w:t>
            </w:r>
          </w:p>
        </w:tc>
      </w:tr>
      <w:tr w:rsidR="008829C1" w14:paraId="5586AA1B" w14:textId="77777777" w:rsidTr="002808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B9E9713" w14:textId="77777777" w:rsidR="008829C1" w:rsidRDefault="008829C1" w:rsidP="008829C1">
            <w:pPr>
              <w:snapToGrid w:val="0"/>
              <w:spacing w:line="55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30B89">
              <w:rPr>
                <w:rFonts w:ascii="新細明體" w:hAnsi="新細明體"/>
                <w:noProof/>
                <w:spacing w:val="-10"/>
                <w:sz w:val="20"/>
              </w:rPr>
              <w:t>5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7E168A5E" w14:textId="77777777" w:rsidR="008829C1" w:rsidRDefault="008829C1" w:rsidP="008829C1">
            <w:pPr>
              <w:snapToGrid w:val="0"/>
              <w:spacing w:line="55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30B8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財務支出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1C72984" w14:textId="16B4A14B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26,499,000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090800D" w14:textId="50018EAB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21,387,214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28D370F" w14:textId="19524978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4E86071A" w14:textId="1F0241EF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1,200,000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6CB4352" w14:textId="322C0BF9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22,587,214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EE25038" w14:textId="0927BDFB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B2C4D5D" w14:textId="7BF2F21E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DA0942B" w14:textId="4581DE43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46115FA" w14:textId="6D75FFC0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21,387,214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B95084A" w14:textId="7D2802F0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F6BCB03" w14:textId="0BACC414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1,200,000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557FA8C" w14:textId="36471F57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22,587,214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0B339924" w14:textId="083D1FC4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- 3,911,786</w:t>
            </w:r>
          </w:p>
        </w:tc>
      </w:tr>
      <w:tr w:rsidR="008829C1" w:rsidRPr="00B27A25" w14:paraId="544709D3" w14:textId="77777777" w:rsidTr="002808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A38B835" w14:textId="77777777" w:rsidR="008829C1" w:rsidRPr="00B27A25" w:rsidRDefault="008829C1" w:rsidP="008829C1">
            <w:pPr>
              <w:snapToGrid w:val="0"/>
              <w:spacing w:line="55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14:paraId="5CFFA065" w14:textId="77777777" w:rsidR="008829C1" w:rsidRPr="00B27A25" w:rsidRDefault="008829C1" w:rsidP="008829C1">
            <w:pPr>
              <w:snapToGrid w:val="0"/>
              <w:spacing w:line="55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B27A25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教育科學文化支出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5B9260C" w14:textId="737FA8E9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8829C1">
              <w:rPr>
                <w:rFonts w:ascii="新細明體" w:hAnsi="新細明體" w:hint="eastAsia"/>
                <w:b/>
                <w:noProof/>
                <w:sz w:val="20"/>
              </w:rPr>
              <w:t>939,869,000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AF56EA8" w14:textId="5E27057E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8829C1">
              <w:rPr>
                <w:rFonts w:ascii="新細明體" w:hAnsi="新細明體" w:hint="eastAsia"/>
                <w:b/>
                <w:noProof/>
                <w:sz w:val="20"/>
              </w:rPr>
              <w:t>477,174,929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4A2E3C4" w14:textId="23340407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8829C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2808D402" w14:textId="01180CD4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8829C1">
              <w:rPr>
                <w:rFonts w:ascii="新細明體" w:hAnsi="新細明體" w:hint="eastAsia"/>
                <w:b/>
                <w:noProof/>
                <w:sz w:val="20"/>
              </w:rPr>
              <w:t>309,015,346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5BA29AA" w14:textId="23A12549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8829C1">
              <w:rPr>
                <w:rFonts w:ascii="新細明體" w:hAnsi="新細明體" w:hint="eastAsia"/>
                <w:b/>
                <w:noProof/>
                <w:sz w:val="20"/>
              </w:rPr>
              <w:t>786,190,275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1DD4FE7" w14:textId="06518884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8829C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24F0F2F" w14:textId="6A49A598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8829C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E0655BE" w14:textId="2FBAD8E1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8829C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414386E" w14:textId="74414CA8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8829C1">
              <w:rPr>
                <w:rFonts w:ascii="新細明體" w:hAnsi="新細明體" w:hint="eastAsia"/>
                <w:b/>
                <w:noProof/>
                <w:sz w:val="20"/>
              </w:rPr>
              <w:t>477,174,929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6C5CF11" w14:textId="4F8A9C94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8829C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DA5A9BA" w14:textId="5A0A0EE6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8829C1">
              <w:rPr>
                <w:rFonts w:ascii="新細明體" w:hAnsi="新細明體" w:hint="eastAsia"/>
                <w:b/>
                <w:noProof/>
                <w:sz w:val="20"/>
              </w:rPr>
              <w:t>309,015,346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76D036F" w14:textId="11A73E34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8829C1">
              <w:rPr>
                <w:rFonts w:ascii="新細明體" w:hAnsi="新細明體" w:hint="eastAsia"/>
                <w:b/>
                <w:noProof/>
                <w:sz w:val="20"/>
              </w:rPr>
              <w:t>786,190,275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2C29A260" w14:textId="1375FA67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8829C1">
              <w:rPr>
                <w:rFonts w:ascii="新細明體" w:hAnsi="新細明體" w:hint="eastAsia"/>
                <w:b/>
                <w:noProof/>
                <w:sz w:val="20"/>
              </w:rPr>
              <w:t>- 153,678,725</w:t>
            </w:r>
          </w:p>
        </w:tc>
      </w:tr>
      <w:tr w:rsidR="008829C1" w14:paraId="2472D484" w14:textId="77777777" w:rsidTr="002808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4450D265" w14:textId="77777777" w:rsidR="008829C1" w:rsidRDefault="008829C1" w:rsidP="008829C1">
            <w:pPr>
              <w:snapToGrid w:val="0"/>
              <w:spacing w:line="55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30B89">
              <w:rPr>
                <w:rFonts w:ascii="新細明體" w:hAnsi="新細明體"/>
                <w:noProof/>
                <w:spacing w:val="-10"/>
                <w:sz w:val="20"/>
              </w:rPr>
              <w:t>6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6BA4585C" w14:textId="77777777" w:rsidR="008829C1" w:rsidRDefault="008829C1" w:rsidP="008829C1">
            <w:pPr>
              <w:snapToGrid w:val="0"/>
              <w:spacing w:line="55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30B8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教育支出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ADEC24D" w14:textId="078A33AC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756,840,000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ED0C7A1" w14:textId="2C1FE800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426,233,409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A876C83" w14:textId="20C7F946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85AD5B4" w14:textId="0C960FCF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181,053,192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FC51462" w14:textId="51DBCD6D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607,286,601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6ABE411" w14:textId="49C994E9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B5952BE" w14:textId="3F125A9E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CC81285" w14:textId="1A81F35F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27B6DCE" w14:textId="0157546A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426,233,409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4304A7B" w14:textId="63817EA7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BA637F0" w14:textId="555459AB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181,053,192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2BCB134" w14:textId="5E54D3E5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607,286,601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3BE6E884" w14:textId="19EA8375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- 149,553,399</w:t>
            </w:r>
          </w:p>
        </w:tc>
      </w:tr>
      <w:tr w:rsidR="008829C1" w14:paraId="19CD5179" w14:textId="77777777" w:rsidTr="002808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644F8725" w14:textId="77777777" w:rsidR="008829C1" w:rsidRDefault="008829C1" w:rsidP="008829C1">
            <w:pPr>
              <w:snapToGrid w:val="0"/>
              <w:spacing w:line="55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30B89">
              <w:rPr>
                <w:rFonts w:ascii="新細明體" w:hAnsi="新細明體"/>
                <w:noProof/>
                <w:spacing w:val="-10"/>
                <w:sz w:val="20"/>
              </w:rPr>
              <w:t>7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5A008350" w14:textId="77777777" w:rsidR="008829C1" w:rsidRDefault="008829C1" w:rsidP="008829C1">
            <w:pPr>
              <w:snapToGrid w:val="0"/>
              <w:spacing w:line="55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30B8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文化支出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0BA6AFA" w14:textId="2F178732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183,029,000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AA6EDA2" w14:textId="0623C05E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50,941,520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0F74083" w14:textId="66BAF772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4872A134" w14:textId="65F55377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127,962,154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09F29E5" w14:textId="1FC317CB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178,903,674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5172683" w14:textId="05D73C77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42D2DDC" w14:textId="3BFC14FB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4450239" w14:textId="1AE1D9AA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6733279" w14:textId="62588766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50,941,520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C645022" w14:textId="6F2D2A04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F62EBB6" w14:textId="67764521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127,962,154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0F98A45" w14:textId="1D6A18FE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178,903,674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403A5B4C" w14:textId="592CAAF2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- 4,125,326</w:t>
            </w:r>
          </w:p>
        </w:tc>
      </w:tr>
      <w:tr w:rsidR="008829C1" w:rsidRPr="00B27A25" w14:paraId="7C863874" w14:textId="77777777" w:rsidTr="002808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74BB40C8" w14:textId="77777777" w:rsidR="008829C1" w:rsidRPr="00B27A25" w:rsidRDefault="008829C1" w:rsidP="008829C1">
            <w:pPr>
              <w:snapToGrid w:val="0"/>
              <w:spacing w:line="55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14:paraId="4EB130D7" w14:textId="77777777" w:rsidR="008829C1" w:rsidRPr="00B27A25" w:rsidRDefault="008829C1" w:rsidP="008829C1">
            <w:pPr>
              <w:snapToGrid w:val="0"/>
              <w:spacing w:line="55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B27A25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經濟發展支出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EAB8F6E" w14:textId="1E2FAF41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8829C1">
              <w:rPr>
                <w:rFonts w:ascii="新細明體" w:hAnsi="新細明體" w:hint="eastAsia"/>
                <w:b/>
                <w:noProof/>
                <w:sz w:val="20"/>
              </w:rPr>
              <w:t>3,650,868,000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6AA5B4F" w14:textId="447D6007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8829C1">
              <w:rPr>
                <w:rFonts w:ascii="新細明體" w:hAnsi="新細明體" w:hint="eastAsia"/>
                <w:b/>
                <w:noProof/>
                <w:sz w:val="20"/>
              </w:rPr>
              <w:t>1,389,751,037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07DB25A" w14:textId="7856EFD8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8829C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12FF992" w14:textId="31A0CCCA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8829C1">
              <w:rPr>
                <w:rFonts w:ascii="新細明體" w:hAnsi="新細明體" w:hint="eastAsia"/>
                <w:b/>
                <w:noProof/>
                <w:sz w:val="20"/>
              </w:rPr>
              <w:t>1,977,138,722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8860577" w14:textId="3E5617FF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8829C1">
              <w:rPr>
                <w:rFonts w:ascii="新細明體" w:hAnsi="新細明體" w:hint="eastAsia"/>
                <w:b/>
                <w:noProof/>
                <w:sz w:val="20"/>
              </w:rPr>
              <w:t>3,366,889,759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88CA59C" w14:textId="3AE6E139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8829C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6BA236B" w14:textId="31ACC353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8829C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DEDA03B" w14:textId="3CDD4D11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8829C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028C189" w14:textId="58B15F1F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8829C1">
              <w:rPr>
                <w:rFonts w:ascii="新細明體" w:hAnsi="新細明體" w:hint="eastAsia"/>
                <w:b/>
                <w:noProof/>
                <w:sz w:val="20"/>
              </w:rPr>
              <w:t>1,389,751,037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6959743" w14:textId="03B48E34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8829C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3D8ADCD" w14:textId="23C32CDB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8829C1">
              <w:rPr>
                <w:rFonts w:ascii="新細明體" w:hAnsi="新細明體" w:hint="eastAsia"/>
                <w:b/>
                <w:noProof/>
                <w:sz w:val="20"/>
              </w:rPr>
              <w:t>1,977,138,722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A903763" w14:textId="40EE8FD0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8829C1">
              <w:rPr>
                <w:rFonts w:ascii="新細明體" w:hAnsi="新細明體" w:hint="eastAsia"/>
                <w:b/>
                <w:noProof/>
                <w:sz w:val="20"/>
              </w:rPr>
              <w:t>3,366,889,759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79A9A75B" w14:textId="50D5C0C7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8829C1">
              <w:rPr>
                <w:rFonts w:ascii="新細明體" w:hAnsi="新細明體" w:hint="eastAsia"/>
                <w:b/>
                <w:noProof/>
                <w:sz w:val="20"/>
              </w:rPr>
              <w:t>- 283,978,241</w:t>
            </w:r>
          </w:p>
        </w:tc>
      </w:tr>
      <w:tr w:rsidR="008829C1" w14:paraId="064B6A95" w14:textId="77777777" w:rsidTr="002808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4430B7A5" w14:textId="77777777" w:rsidR="008829C1" w:rsidRDefault="008829C1" w:rsidP="008829C1">
            <w:pPr>
              <w:snapToGrid w:val="0"/>
              <w:spacing w:line="55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30B89">
              <w:rPr>
                <w:rFonts w:ascii="新細明體" w:hAnsi="新細明體"/>
                <w:noProof/>
                <w:spacing w:val="-10"/>
                <w:sz w:val="20"/>
              </w:rPr>
              <w:t>8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1C021860" w14:textId="77777777" w:rsidR="008829C1" w:rsidRDefault="008829C1" w:rsidP="008829C1">
            <w:pPr>
              <w:snapToGrid w:val="0"/>
              <w:spacing w:line="55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30B8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農業支出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76DCFC7" w14:textId="547D73BB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1,466,744,000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AC8C1E8" w14:textId="4DABB2C5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769,532,924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2C3DF76" w14:textId="51F01424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F608736" w14:textId="251790C1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581,409,971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52FF82F" w14:textId="1DD443B4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1,350,942,895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C510D8D" w14:textId="7AFA04E9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C8191F8" w14:textId="379DFC10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1C9B654" w14:textId="03A2488B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264892F" w14:textId="539202E5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769,532,924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5EFB3A8" w14:textId="61C7600D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7CBF6DD" w14:textId="3D2B9455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581,409,971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6CA7D62" w14:textId="5F97B1FD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1,350,942,895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0139179C" w14:textId="21A3B84B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- 115,801,105</w:t>
            </w:r>
          </w:p>
        </w:tc>
      </w:tr>
      <w:tr w:rsidR="008829C1" w14:paraId="76B5122E" w14:textId="77777777" w:rsidTr="002808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6447E5F" w14:textId="77777777" w:rsidR="008829C1" w:rsidRDefault="008829C1" w:rsidP="008829C1">
            <w:pPr>
              <w:snapToGrid w:val="0"/>
              <w:spacing w:line="55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30B89">
              <w:rPr>
                <w:rFonts w:ascii="新細明體" w:hAnsi="新細明體"/>
                <w:noProof/>
                <w:spacing w:val="-10"/>
                <w:sz w:val="20"/>
              </w:rPr>
              <w:t>10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5CB0AFE0" w14:textId="77777777" w:rsidR="008829C1" w:rsidRDefault="008829C1" w:rsidP="008829C1">
            <w:pPr>
              <w:snapToGrid w:val="0"/>
              <w:spacing w:line="55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30B8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交通支出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1580924" w14:textId="13483714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949,677,000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9634AD3" w14:textId="40F90ACF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250,436,989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13A4297" w14:textId="526AD528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3197A34" w14:textId="4110F60D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638,976,351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371E8DE" w14:textId="44D6E939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889,413,340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3FF6D88" w14:textId="2A2E0C4E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919CEEE" w14:textId="2407F15D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E242FBE" w14:textId="61C581FB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D48571B" w14:textId="4DCC56CF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250,436,989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B425A70" w14:textId="16E0A780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B9433EF" w14:textId="1B8AA81E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638,976,351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F9928F8" w14:textId="53A686CE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889,413,340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61C5A76E" w14:textId="1130BF13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- 60,263,660</w:t>
            </w:r>
          </w:p>
        </w:tc>
      </w:tr>
      <w:tr w:rsidR="008829C1" w14:paraId="3D432CF4" w14:textId="77777777" w:rsidTr="002808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B876C25" w14:textId="77777777" w:rsidR="008829C1" w:rsidRDefault="008829C1" w:rsidP="008829C1">
            <w:pPr>
              <w:snapToGrid w:val="0"/>
              <w:spacing w:line="55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30B89">
              <w:rPr>
                <w:rFonts w:ascii="新細明體" w:hAnsi="新細明體"/>
                <w:noProof/>
                <w:spacing w:val="-10"/>
                <w:sz w:val="20"/>
              </w:rPr>
              <w:t>11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354C7D9E" w14:textId="77777777" w:rsidR="008829C1" w:rsidRDefault="008829C1" w:rsidP="008829C1">
            <w:pPr>
              <w:snapToGrid w:val="0"/>
              <w:spacing w:line="55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30B8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其他經濟服務支出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27BD663" w14:textId="3AC3FA11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1,234,447,000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3DC7272" w14:textId="12B93D70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369,781,124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B1F817D" w14:textId="4F2C3C99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32B77ED7" w14:textId="60174097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756,752,400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489BD45" w14:textId="19967A18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1,126,533,524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32EDEA0" w14:textId="137693B2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81F82CE" w14:textId="53DE181B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BE9FB38" w14:textId="2DAA2098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A5759C6" w14:textId="1586E936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369,781,124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41BF73F" w14:textId="5F282099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FE8D82B" w14:textId="7DA1E213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756,752,400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2B9D0DF" w14:textId="0EFA7033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1,126,533,524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0D8EE065" w14:textId="2CE44AC5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- 107,913,476</w:t>
            </w:r>
          </w:p>
        </w:tc>
      </w:tr>
      <w:tr w:rsidR="008829C1" w:rsidRPr="00B27A25" w14:paraId="3F08C35C" w14:textId="77777777" w:rsidTr="002808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5205133" w14:textId="77777777" w:rsidR="008829C1" w:rsidRPr="00B27A25" w:rsidRDefault="008829C1" w:rsidP="008829C1">
            <w:pPr>
              <w:snapToGrid w:val="0"/>
              <w:spacing w:line="55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14:paraId="53D7F315" w14:textId="77777777" w:rsidR="008829C1" w:rsidRPr="00B27A25" w:rsidRDefault="008829C1" w:rsidP="008829C1">
            <w:pPr>
              <w:snapToGrid w:val="0"/>
              <w:spacing w:line="55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B27A25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社會福利支出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E955981" w14:textId="42EE2ACA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8829C1">
              <w:rPr>
                <w:rFonts w:ascii="新細明體" w:hAnsi="新細明體" w:hint="eastAsia"/>
                <w:b/>
                <w:noProof/>
                <w:sz w:val="20"/>
              </w:rPr>
              <w:t>205,366,000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2975A6A" w14:textId="19CD68B3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8829C1">
              <w:rPr>
                <w:rFonts w:ascii="新細明體" w:hAnsi="新細明體" w:hint="eastAsia"/>
                <w:b/>
                <w:noProof/>
                <w:sz w:val="20"/>
              </w:rPr>
              <w:t>133,487,591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3748952" w14:textId="572F13DF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8829C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8C4EF73" w14:textId="39E06994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8829C1">
              <w:rPr>
                <w:rFonts w:ascii="新細明體" w:hAnsi="新細明體" w:hint="eastAsia"/>
                <w:b/>
                <w:noProof/>
                <w:sz w:val="20"/>
              </w:rPr>
              <w:t>63,323,821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622CE65" w14:textId="1C07315E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8829C1">
              <w:rPr>
                <w:rFonts w:ascii="新細明體" w:hAnsi="新細明體" w:hint="eastAsia"/>
                <w:b/>
                <w:noProof/>
                <w:sz w:val="20"/>
              </w:rPr>
              <w:t>196,811,412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054B457" w14:textId="4FA4B17C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8829C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C971132" w14:textId="4CB912D8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8829C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A7B8FB8" w14:textId="0097098B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8829C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14564ED" w14:textId="21C1A5D2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8829C1">
              <w:rPr>
                <w:rFonts w:ascii="新細明體" w:hAnsi="新細明體" w:hint="eastAsia"/>
                <w:b/>
                <w:noProof/>
                <w:sz w:val="20"/>
              </w:rPr>
              <w:t>133,487,591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E3DC531" w14:textId="1BFA76CD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8829C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2C2D49F" w14:textId="5644A4F5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8829C1">
              <w:rPr>
                <w:rFonts w:ascii="新細明體" w:hAnsi="新細明體" w:hint="eastAsia"/>
                <w:b/>
                <w:noProof/>
                <w:sz w:val="20"/>
              </w:rPr>
              <w:t>63,323,821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763C04A" w14:textId="1E5EAEEF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8829C1">
              <w:rPr>
                <w:rFonts w:ascii="新細明體" w:hAnsi="新細明體" w:hint="eastAsia"/>
                <w:b/>
                <w:noProof/>
                <w:sz w:val="20"/>
              </w:rPr>
              <w:t>196,811,412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68D49944" w14:textId="423F1513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8829C1">
              <w:rPr>
                <w:rFonts w:ascii="新細明體" w:hAnsi="新細明體" w:hint="eastAsia"/>
                <w:b/>
                <w:noProof/>
                <w:sz w:val="20"/>
              </w:rPr>
              <w:t>- 8,554,588</w:t>
            </w:r>
          </w:p>
        </w:tc>
      </w:tr>
      <w:tr w:rsidR="008829C1" w14:paraId="55BE8CD3" w14:textId="77777777" w:rsidTr="002808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39F6549" w14:textId="77777777" w:rsidR="008829C1" w:rsidRDefault="008829C1" w:rsidP="008829C1">
            <w:pPr>
              <w:snapToGrid w:val="0"/>
              <w:spacing w:line="55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30B89">
              <w:rPr>
                <w:rFonts w:ascii="新細明體" w:hAnsi="新細明體"/>
                <w:noProof/>
                <w:spacing w:val="-10"/>
                <w:sz w:val="20"/>
              </w:rPr>
              <w:t>14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14FD41AB" w14:textId="77777777" w:rsidR="008829C1" w:rsidRDefault="008829C1" w:rsidP="008829C1">
            <w:pPr>
              <w:snapToGrid w:val="0"/>
              <w:spacing w:line="55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30B8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福利服務支出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2CCEDAC" w14:textId="02E48DA2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47,916,000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AC6D44D" w14:textId="2A49A284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30,916,824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8CB4844" w14:textId="3CAF0869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9A03EAF" w14:textId="0710F4DB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16,037,359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3917B37" w14:textId="578FBE09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46,954,183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F30DD4C" w14:textId="2FEFEAAD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0A69129" w14:textId="10AE118A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11BC8F5" w14:textId="3416B187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1F92A9B" w14:textId="1272B1C1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30,916,824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EE460B7" w14:textId="61A6EB38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A5F0F3F" w14:textId="595B59E7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16,037,359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BD8914A" w14:textId="0ACA3A42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46,954,183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3E4AC6EF" w14:textId="5B4A96CC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- 961,817</w:t>
            </w:r>
          </w:p>
        </w:tc>
      </w:tr>
      <w:tr w:rsidR="008829C1" w14:paraId="06704837" w14:textId="77777777" w:rsidTr="002808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A2D57DE" w14:textId="77777777" w:rsidR="008829C1" w:rsidRDefault="008829C1" w:rsidP="008829C1">
            <w:pPr>
              <w:snapToGrid w:val="0"/>
              <w:spacing w:line="55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30B89">
              <w:rPr>
                <w:rFonts w:ascii="新細明體" w:hAnsi="新細明體"/>
                <w:noProof/>
                <w:spacing w:val="-10"/>
                <w:sz w:val="20"/>
              </w:rPr>
              <w:t>16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089091A1" w14:textId="77777777" w:rsidR="008829C1" w:rsidRDefault="008829C1" w:rsidP="008829C1">
            <w:pPr>
              <w:snapToGrid w:val="0"/>
              <w:spacing w:line="55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30B8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醫療保健支出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D2F86E3" w14:textId="18629032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157,450,000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3566B30" w14:textId="4D45C1CA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102,570,767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55AD72B" w14:textId="0AC086B4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38FD7872" w14:textId="67DE0359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47,286,462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F026F93" w14:textId="0BC4F790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149,857,229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B7F4327" w14:textId="7D1E7D14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C40069B" w14:textId="51E1F6B0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F4A6789" w14:textId="72E293B6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472DD19" w14:textId="187CEC21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102,570,767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598B1F8" w14:textId="1B1138F8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DF03F2D" w14:textId="23C81E3F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47,286,462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4B47126" w14:textId="74A9591C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149,857,229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39658371" w14:textId="00F727B8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- 7,592,771</w:t>
            </w:r>
          </w:p>
        </w:tc>
      </w:tr>
      <w:tr w:rsidR="008829C1" w:rsidRPr="00B27A25" w14:paraId="5DB2583D" w14:textId="77777777" w:rsidTr="002808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C8F285F" w14:textId="77777777" w:rsidR="008829C1" w:rsidRPr="00B27A25" w:rsidRDefault="008829C1" w:rsidP="008829C1">
            <w:pPr>
              <w:snapToGrid w:val="0"/>
              <w:spacing w:line="55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14:paraId="3B0C7571" w14:textId="77777777" w:rsidR="008829C1" w:rsidRPr="00B27A25" w:rsidRDefault="008829C1" w:rsidP="008829C1">
            <w:pPr>
              <w:snapToGrid w:val="0"/>
              <w:spacing w:line="55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B27A25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社區發展及環境保護支出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8023AFA" w14:textId="42EC2B82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8829C1">
              <w:rPr>
                <w:rFonts w:ascii="新細明體" w:hAnsi="新細明體" w:hint="eastAsia"/>
                <w:b/>
                <w:noProof/>
                <w:sz w:val="20"/>
              </w:rPr>
              <w:t>76,608,000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89D7B3D" w14:textId="40E4D75D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8829C1">
              <w:rPr>
                <w:rFonts w:ascii="新細明體" w:hAnsi="新細明體" w:hint="eastAsia"/>
                <w:b/>
                <w:noProof/>
                <w:sz w:val="20"/>
              </w:rPr>
              <w:t>63,335,141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C8D94A7" w14:textId="3CB62474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8829C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2E8C74B4" w14:textId="70B16B6C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8829C1">
              <w:rPr>
                <w:rFonts w:ascii="新細明體" w:hAnsi="新細明體" w:hint="eastAsia"/>
                <w:b/>
                <w:noProof/>
                <w:sz w:val="20"/>
              </w:rPr>
              <w:t>3,348,824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D65F368" w14:textId="15A1B493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8829C1">
              <w:rPr>
                <w:rFonts w:ascii="新細明體" w:hAnsi="新細明體" w:hint="eastAsia"/>
                <w:b/>
                <w:noProof/>
                <w:sz w:val="20"/>
              </w:rPr>
              <w:t>66,683,965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B37CAB4" w14:textId="4BC06730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8829C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66820C7" w14:textId="4D75ECED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8829C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3BE2D6A" w14:textId="1E405F6A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8829C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1E0FB0D" w14:textId="5BF87ADA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8829C1">
              <w:rPr>
                <w:rFonts w:ascii="新細明體" w:hAnsi="新細明體" w:hint="eastAsia"/>
                <w:b/>
                <w:noProof/>
                <w:sz w:val="20"/>
              </w:rPr>
              <w:t>63,335,141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F0BD666" w14:textId="6EB81550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8829C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42CD522" w14:textId="27724318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8829C1">
              <w:rPr>
                <w:rFonts w:ascii="新細明體" w:hAnsi="新細明體" w:hint="eastAsia"/>
                <w:b/>
                <w:noProof/>
                <w:sz w:val="20"/>
              </w:rPr>
              <w:t>3,348,824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6F9372C" w14:textId="2E2D530D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8829C1">
              <w:rPr>
                <w:rFonts w:ascii="新細明體" w:hAnsi="新細明體" w:hint="eastAsia"/>
                <w:b/>
                <w:noProof/>
                <w:sz w:val="20"/>
              </w:rPr>
              <w:t>66,683,965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71C640D6" w14:textId="44156A9A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8829C1">
              <w:rPr>
                <w:rFonts w:ascii="新細明體" w:hAnsi="新細明體" w:hint="eastAsia"/>
                <w:b/>
                <w:noProof/>
                <w:sz w:val="20"/>
              </w:rPr>
              <w:t>- 9,924,035</w:t>
            </w:r>
          </w:p>
        </w:tc>
      </w:tr>
      <w:tr w:rsidR="008829C1" w14:paraId="279AACB7" w14:textId="77777777" w:rsidTr="002808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DEFF7CD" w14:textId="77777777" w:rsidR="008829C1" w:rsidRDefault="008829C1" w:rsidP="008829C1">
            <w:pPr>
              <w:snapToGrid w:val="0"/>
              <w:spacing w:line="55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30B89">
              <w:rPr>
                <w:rFonts w:ascii="新細明體" w:hAnsi="新細明體"/>
                <w:noProof/>
                <w:spacing w:val="-10"/>
                <w:sz w:val="20"/>
              </w:rPr>
              <w:t>17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1A022C92" w14:textId="77777777" w:rsidR="008829C1" w:rsidRDefault="008829C1" w:rsidP="008829C1">
            <w:pPr>
              <w:snapToGrid w:val="0"/>
              <w:spacing w:line="55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30B8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環境保護支出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074A040" w14:textId="2419BEFB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76,608,000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5348E77" w14:textId="138C57BF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63,335,141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C4A558D" w14:textId="79CAE8D3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4AC0F8D5" w14:textId="1EBFD946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3,348,824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816F1E5" w14:textId="12086D2A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66,683,965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34ADB52" w14:textId="77AE8F65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9CCBFAA" w14:textId="2A4E415A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EE1C5A8" w14:textId="59071EE3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668A342" w14:textId="7DD4C7B5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63,335,141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74C0407" w14:textId="46A83554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A434D7F" w14:textId="6DBAA6C6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3,348,824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300C984" w14:textId="187A929F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66,683,965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003FB8A1" w14:textId="0ABB9CAF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- 9,924,035</w:t>
            </w:r>
          </w:p>
        </w:tc>
      </w:tr>
      <w:tr w:rsidR="008829C1" w:rsidRPr="00B27A25" w14:paraId="021E71DF" w14:textId="77777777" w:rsidTr="002808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73E0B31C" w14:textId="77777777" w:rsidR="008829C1" w:rsidRPr="00B27A25" w:rsidRDefault="008829C1" w:rsidP="008829C1">
            <w:pPr>
              <w:snapToGrid w:val="0"/>
              <w:spacing w:line="55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14:paraId="0E441E1B" w14:textId="77777777" w:rsidR="008829C1" w:rsidRPr="00B27A25" w:rsidRDefault="008829C1" w:rsidP="008829C1">
            <w:pPr>
              <w:snapToGrid w:val="0"/>
              <w:spacing w:line="55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B27A25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補助及其他支出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64398B2" w14:textId="1492259C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8829C1">
              <w:rPr>
                <w:rFonts w:ascii="新細明體" w:hAnsi="新細明體" w:hint="eastAsia"/>
                <w:b/>
                <w:noProof/>
                <w:sz w:val="20"/>
              </w:rPr>
              <w:t>275,487,000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A45C8EB" w14:textId="7C634FE0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8829C1">
              <w:rPr>
                <w:rFonts w:ascii="新細明體" w:hAnsi="新細明體" w:hint="eastAsia"/>
                <w:b/>
                <w:noProof/>
                <w:sz w:val="20"/>
              </w:rPr>
              <w:t>81,554,621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239BA8E" w14:textId="4E812EBA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8829C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2BB6DBF6" w14:textId="56C417B5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8829C1">
              <w:rPr>
                <w:rFonts w:ascii="新細明體" w:hAnsi="新細明體" w:hint="eastAsia"/>
                <w:b/>
                <w:noProof/>
                <w:sz w:val="20"/>
              </w:rPr>
              <w:t>148,445,379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121484E" w14:textId="7592FCC2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8829C1">
              <w:rPr>
                <w:rFonts w:ascii="新細明體" w:hAnsi="新細明體" w:hint="eastAsia"/>
                <w:b/>
                <w:noProof/>
                <w:sz w:val="20"/>
              </w:rPr>
              <w:t>230,000,000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4DFAD4F" w14:textId="0FDFF2ED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8829C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408626C" w14:textId="7DC2FC68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8829C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0B4C850" w14:textId="6A496189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8829C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275814D" w14:textId="6AA52FAD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8829C1">
              <w:rPr>
                <w:rFonts w:ascii="新細明體" w:hAnsi="新細明體" w:hint="eastAsia"/>
                <w:b/>
                <w:noProof/>
                <w:sz w:val="20"/>
              </w:rPr>
              <w:t>81,554,621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0EE3174" w14:textId="7E92323B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8829C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CEBF7C0" w14:textId="4AB7DE4F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8829C1">
              <w:rPr>
                <w:rFonts w:ascii="新細明體" w:hAnsi="新細明體" w:hint="eastAsia"/>
                <w:b/>
                <w:noProof/>
                <w:sz w:val="20"/>
              </w:rPr>
              <w:t>148,445,379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38C349A" w14:textId="277169D5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8829C1">
              <w:rPr>
                <w:rFonts w:ascii="新細明體" w:hAnsi="新細明體" w:hint="eastAsia"/>
                <w:b/>
                <w:noProof/>
                <w:sz w:val="20"/>
              </w:rPr>
              <w:t>230,000,000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54CAC618" w14:textId="29079971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8829C1">
              <w:rPr>
                <w:rFonts w:ascii="新細明體" w:hAnsi="新細明體" w:hint="eastAsia"/>
                <w:b/>
                <w:noProof/>
                <w:sz w:val="20"/>
              </w:rPr>
              <w:t>- 45,487,000</w:t>
            </w:r>
          </w:p>
        </w:tc>
      </w:tr>
      <w:tr w:rsidR="008829C1" w14:paraId="61255B86" w14:textId="77777777" w:rsidTr="002808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650321BF" w14:textId="77777777" w:rsidR="008829C1" w:rsidRDefault="008829C1" w:rsidP="008829C1">
            <w:pPr>
              <w:snapToGrid w:val="0"/>
              <w:spacing w:line="55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30B89">
              <w:rPr>
                <w:rFonts w:ascii="新細明體" w:hAnsi="新細明體"/>
                <w:noProof/>
                <w:spacing w:val="-10"/>
                <w:sz w:val="20"/>
              </w:rPr>
              <w:t>21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44327CE6" w14:textId="77777777" w:rsidR="008829C1" w:rsidRDefault="008829C1" w:rsidP="008829C1">
            <w:pPr>
              <w:snapToGrid w:val="0"/>
              <w:spacing w:line="55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30B8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其他支出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FEE4C3C" w14:textId="55D71C76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230,000,000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3EF7AFA" w14:textId="1AB20AE1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81,554,621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54DB937" w14:textId="3FB73DD9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31C73824" w14:textId="053928CB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148,445,379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2C189A8" w14:textId="0631F6D4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230,000,000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5CABDF0" w14:textId="5F53E168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DE553BE" w14:textId="55C2B534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1CA524E" w14:textId="23F1780E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9C4293E" w14:textId="29586A35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81,554,621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56EFE21" w14:textId="59C0F6A6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E17F0DD" w14:textId="0E30BF30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148,445,379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77FFC97" w14:textId="08A740E1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230,000,000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140A1070" w14:textId="6670571D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8829C1" w14:paraId="37259AC2" w14:textId="77777777" w:rsidTr="002808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7134FE6A" w14:textId="77777777" w:rsidR="008829C1" w:rsidRDefault="008829C1" w:rsidP="008829C1">
            <w:pPr>
              <w:snapToGrid w:val="0"/>
              <w:spacing w:line="55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30B89">
              <w:rPr>
                <w:rFonts w:ascii="新細明體" w:hAnsi="新細明體"/>
                <w:noProof/>
                <w:spacing w:val="-10"/>
                <w:sz w:val="20"/>
              </w:rPr>
              <w:t>16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19112770" w14:textId="77777777" w:rsidR="008829C1" w:rsidRDefault="008829C1" w:rsidP="008829C1">
            <w:pPr>
              <w:snapToGrid w:val="0"/>
              <w:spacing w:line="55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30B8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第二預備金(註)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222C223" w14:textId="47B99094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45,487,000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A7E995F" w14:textId="69822BA2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5CEB77C" w14:textId="0541C255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662186B" w14:textId="24777ADF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C4F8AD3" w14:textId="32A7E0E4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28DA535" w14:textId="4989623F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F07B2F4" w14:textId="074D9E14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569062B" w14:textId="2DA6DC4E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91E7D0F" w14:textId="3FA41F2A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1B06F54" w14:textId="0B2E652C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8ABE346" w14:textId="32FBB8A0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53AD4A4" w14:textId="122F9922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3CFC53BF" w14:textId="29F95595" w:rsidR="008829C1" w:rsidRPr="008829C1" w:rsidRDefault="008829C1" w:rsidP="008829C1">
            <w:pPr>
              <w:snapToGrid w:val="0"/>
              <w:spacing w:line="55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829C1">
              <w:rPr>
                <w:rFonts w:ascii="新細明體" w:hAnsi="新細明體" w:hint="eastAsia"/>
                <w:noProof/>
                <w:sz w:val="20"/>
              </w:rPr>
              <w:t>- 45,487,000</w:t>
            </w:r>
          </w:p>
        </w:tc>
      </w:tr>
    </w:tbl>
    <w:p w14:paraId="307701B5" w14:textId="17A9684B" w:rsidR="00975682" w:rsidRPr="00B9652B" w:rsidRDefault="00B9652B" w:rsidP="0000295D">
      <w:pPr>
        <w:spacing w:line="220" w:lineRule="exact"/>
        <w:ind w:right="414"/>
        <w:rPr>
          <w:rFonts w:ascii="標楷體" w:eastAsia="標楷體" w:hAnsi="標楷體"/>
          <w:sz w:val="20"/>
        </w:rPr>
      </w:pPr>
      <w:proofErr w:type="gramStart"/>
      <w:r>
        <w:rPr>
          <w:rFonts w:ascii="標楷體" w:eastAsia="標楷體" w:hAnsi="標楷體" w:hint="eastAsia"/>
          <w:sz w:val="20"/>
        </w:rPr>
        <w:t>註</w:t>
      </w:r>
      <w:proofErr w:type="gramEnd"/>
      <w:r>
        <w:rPr>
          <w:rFonts w:ascii="標楷體" w:eastAsia="標楷體" w:hAnsi="標楷體" w:hint="eastAsia"/>
          <w:sz w:val="20"/>
        </w:rPr>
        <w:t>：</w:t>
      </w:r>
      <w:proofErr w:type="gramStart"/>
      <w:r>
        <w:rPr>
          <w:rFonts w:ascii="標楷體" w:eastAsia="標楷體" w:hAnsi="標楷體" w:hint="eastAsia"/>
          <w:sz w:val="20"/>
        </w:rPr>
        <w:t>11</w:t>
      </w:r>
      <w:r w:rsidR="000675DB">
        <w:rPr>
          <w:rFonts w:ascii="標楷體" w:eastAsia="標楷體" w:hAnsi="標楷體" w:hint="eastAsia"/>
          <w:sz w:val="20"/>
        </w:rPr>
        <w:t>3</w:t>
      </w:r>
      <w:proofErr w:type="gramEnd"/>
      <w:r>
        <w:rPr>
          <w:rFonts w:ascii="標楷體" w:eastAsia="標楷體" w:hAnsi="標楷體" w:hint="eastAsia"/>
          <w:sz w:val="20"/>
        </w:rPr>
        <w:t>年度第二預備金原編列預算數6,000萬元，其中資本門部分經縣政府核准動支</w:t>
      </w:r>
      <w:r w:rsidR="000675DB">
        <w:rPr>
          <w:rFonts w:ascii="標楷體" w:eastAsia="標楷體" w:hAnsi="標楷體" w:hint="eastAsia"/>
          <w:sz w:val="20"/>
        </w:rPr>
        <w:t>890</w:t>
      </w:r>
      <w:r>
        <w:rPr>
          <w:rFonts w:ascii="標楷體" w:eastAsia="標楷體" w:hAnsi="標楷體" w:hint="eastAsia"/>
          <w:sz w:val="20"/>
        </w:rPr>
        <w:t>萬餘元。</w:t>
      </w:r>
    </w:p>
    <w:sectPr w:rsidR="00975682" w:rsidRPr="00B9652B">
      <w:headerReference w:type="default" r:id="rId6"/>
      <w:headerReference w:type="first" r:id="rId7"/>
      <w:footerReference w:type="first" r:id="rId8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D8B72F" w14:textId="77777777" w:rsidR="00F16146" w:rsidRDefault="00F16146">
      <w:r>
        <w:separator/>
      </w:r>
    </w:p>
  </w:endnote>
  <w:endnote w:type="continuationSeparator" w:id="0">
    <w:p w14:paraId="0FB3942F" w14:textId="77777777" w:rsidR="00F16146" w:rsidRDefault="00F16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90C85" w14:textId="36F43BF6" w:rsidR="0028080C" w:rsidRPr="0028080C" w:rsidRDefault="0028080C">
    <w:pPr>
      <w:pStyle w:val="a4"/>
      <w:jc w:val="center"/>
      <w:rPr>
        <w:rFonts w:ascii="標楷體" w:eastAsia="標楷體" w:hAnsi="標楷體"/>
      </w:rPr>
    </w:pPr>
    <w:r w:rsidRPr="0028080C">
      <w:rPr>
        <w:rFonts w:ascii="標楷體" w:eastAsia="標楷體" w:hAnsi="標楷體" w:hint="eastAsia"/>
      </w:rPr>
      <w:t>第10-</w:t>
    </w:r>
    <w:sdt>
      <w:sdtPr>
        <w:rPr>
          <w:rFonts w:ascii="標楷體" w:eastAsia="標楷體" w:hAnsi="標楷體"/>
        </w:rPr>
        <w:id w:val="1427230037"/>
        <w:docPartObj>
          <w:docPartGallery w:val="Page Numbers (Bottom of Page)"/>
          <w:docPartUnique/>
        </w:docPartObj>
      </w:sdtPr>
      <w:sdtContent>
        <w:r w:rsidRPr="0028080C">
          <w:rPr>
            <w:rFonts w:ascii="標楷體" w:eastAsia="標楷體" w:hAnsi="標楷體" w:hint="eastAsia"/>
          </w:rPr>
          <w:t>3頁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057FD1" w14:textId="77777777" w:rsidR="00F16146" w:rsidRDefault="00F16146">
      <w:r>
        <w:separator/>
      </w:r>
    </w:p>
  </w:footnote>
  <w:footnote w:type="continuationSeparator" w:id="0">
    <w:p w14:paraId="20390E95" w14:textId="77777777" w:rsidR="00F16146" w:rsidRDefault="00F161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1C018" w14:textId="697FA3DE" w:rsidR="00975682" w:rsidRDefault="00975682">
    <w:pPr>
      <w:pStyle w:val="a3"/>
      <w:jc w:val="center"/>
    </w:pPr>
    <w:r w:rsidRPr="006A11BB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="00246843" w:rsidRPr="00246843">
      <w:rPr>
        <w:rFonts w:ascii="標楷體" w:eastAsia="標楷體" w:hAnsi="標楷體" w:hint="eastAsia"/>
        <w:b/>
        <w:spacing w:val="60"/>
        <w:sz w:val="32"/>
        <w:szCs w:val="32"/>
        <w:u w:val="single"/>
      </w:rPr>
      <w:t>112</w:t>
    </w:r>
    <w:proofErr w:type="gramEnd"/>
    <w:r w:rsidRPr="006A11BB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proofErr w:type="gramStart"/>
    <w:r w:rsidR="00246843" w:rsidRPr="00246843">
      <w:rPr>
        <w:rFonts w:ascii="標楷體" w:eastAsia="標楷體" w:hAnsi="標楷體" w:hint="eastAsia"/>
        <w:b/>
        <w:spacing w:val="60"/>
        <w:sz w:val="32"/>
        <w:szCs w:val="32"/>
        <w:u w:val="single"/>
      </w:rPr>
      <w:t>臺</w:t>
    </w:r>
    <w:proofErr w:type="gramEnd"/>
    <w:r w:rsidR="00246843" w:rsidRPr="00246843">
      <w:rPr>
        <w:rFonts w:ascii="標楷體" w:eastAsia="標楷體" w:hAnsi="標楷體" w:hint="eastAsia"/>
        <w:b/>
        <w:spacing w:val="60"/>
        <w:sz w:val="32"/>
        <w:szCs w:val="32"/>
        <w:u w:val="single"/>
      </w:rPr>
      <w:t>東縣</w:t>
    </w:r>
    <w:r w:rsidRPr="006A11BB">
      <w:rPr>
        <w:rFonts w:ascii="標楷體" w:eastAsia="標楷體" w:hint="eastAsia"/>
        <w:b/>
        <w:spacing w:val="60"/>
        <w:sz w:val="32"/>
        <w:szCs w:val="32"/>
        <w:u w:val="single"/>
      </w:rPr>
      <w:t>總決算歲出政事別</w:t>
    </w:r>
    <w:r w:rsidR="00246843" w:rsidRPr="00246843">
      <w:rPr>
        <w:rFonts w:ascii="標楷體" w:eastAsia="標楷體" w:hAnsi="標楷體" w:hint="eastAsia"/>
        <w:b/>
        <w:spacing w:val="60"/>
        <w:sz w:val="32"/>
        <w:szCs w:val="32"/>
        <w:u w:val="single"/>
      </w:rPr>
      <w:t>資本門</w:t>
    </w:r>
    <w:r w:rsidRPr="006A11BB">
      <w:rPr>
        <w:rFonts w:ascii="標楷體" w:eastAsia="標楷體" w:hint="eastAsia"/>
        <w:b/>
        <w:spacing w:val="60"/>
        <w:sz w:val="32"/>
        <w:szCs w:val="32"/>
        <w:u w:val="single"/>
      </w:rPr>
      <w:t>決算審定數總表</w:t>
    </w:r>
    <w:r w:rsidR="00246843" w:rsidRPr="00246843">
      <w:rPr>
        <w:rFonts w:ascii="標楷體" w:eastAsia="標楷體" w:hAnsi="標楷體"/>
        <w:bCs/>
        <w:spacing w:val="4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2D44C" w14:textId="47C110D3" w:rsidR="00975682" w:rsidRDefault="008829C1">
    <w:pPr>
      <w:pStyle w:val="a3"/>
      <w:jc w:val="center"/>
      <w:rPr>
        <w:b/>
        <w:sz w:val="32"/>
      </w:rPr>
    </w:pPr>
    <w:r>
      <w:rPr>
        <w:rFonts w:ascii="標楷體" w:eastAsia="標楷體" w:hint="eastAsia"/>
        <w:b/>
        <w:spacing w:val="60"/>
        <w:sz w:val="32"/>
        <w:u w:val="single"/>
      </w:rPr>
      <w:t>三、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="00246843" w:rsidRPr="00246843">
      <w:rPr>
        <w:rFonts w:ascii="標楷體" w:eastAsia="標楷體" w:hAnsi="標楷體" w:hint="eastAsia"/>
        <w:b/>
        <w:spacing w:val="60"/>
        <w:sz w:val="32"/>
        <w:u w:val="single"/>
      </w:rPr>
      <w:t>11</w:t>
    </w:r>
    <w:r>
      <w:rPr>
        <w:rFonts w:ascii="標楷體" w:eastAsia="標楷體" w:hAnsi="標楷體" w:hint="eastAsia"/>
        <w:b/>
        <w:spacing w:val="60"/>
        <w:sz w:val="32"/>
        <w:u w:val="single"/>
      </w:rPr>
      <w:t>3</w:t>
    </w:r>
    <w:proofErr w:type="gramEnd"/>
    <w:r w:rsidR="00975682" w:rsidRPr="006A11BB">
      <w:rPr>
        <w:rFonts w:ascii="標楷體" w:eastAsia="標楷體" w:hint="eastAsia"/>
        <w:b/>
        <w:spacing w:val="60"/>
        <w:sz w:val="32"/>
        <w:u w:val="single"/>
      </w:rPr>
      <w:t>年度</w:t>
    </w:r>
    <w:proofErr w:type="gramStart"/>
    <w:r w:rsidR="00246843" w:rsidRPr="00246843">
      <w:rPr>
        <w:rFonts w:ascii="標楷體" w:eastAsia="標楷體" w:hAnsi="標楷體" w:hint="eastAsia"/>
        <w:b/>
        <w:spacing w:val="60"/>
        <w:sz w:val="32"/>
        <w:u w:val="single"/>
      </w:rPr>
      <w:t>臺</w:t>
    </w:r>
    <w:proofErr w:type="gramEnd"/>
    <w:r w:rsidR="00246843" w:rsidRPr="00246843">
      <w:rPr>
        <w:rFonts w:ascii="標楷體" w:eastAsia="標楷體" w:hAnsi="標楷體" w:hint="eastAsia"/>
        <w:b/>
        <w:spacing w:val="60"/>
        <w:sz w:val="32"/>
        <w:u w:val="single"/>
      </w:rPr>
      <w:t>東縣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總決算歲出政事別</w:t>
    </w:r>
    <w:r w:rsidR="00246843" w:rsidRPr="00246843">
      <w:rPr>
        <w:rFonts w:ascii="標楷體" w:eastAsia="標楷體" w:hAnsi="標楷體" w:hint="eastAsia"/>
        <w:b/>
        <w:spacing w:val="60"/>
        <w:sz w:val="32"/>
        <w:u w:val="single"/>
      </w:rPr>
      <w:t>資本門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決算審定數總表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146"/>
    <w:rsid w:val="0000295D"/>
    <w:rsid w:val="000675DB"/>
    <w:rsid w:val="00187730"/>
    <w:rsid w:val="00246843"/>
    <w:rsid w:val="0028080C"/>
    <w:rsid w:val="003C5105"/>
    <w:rsid w:val="004B41BD"/>
    <w:rsid w:val="006A11BB"/>
    <w:rsid w:val="00725752"/>
    <w:rsid w:val="008829C1"/>
    <w:rsid w:val="00906F25"/>
    <w:rsid w:val="00975682"/>
    <w:rsid w:val="00A00382"/>
    <w:rsid w:val="00B15055"/>
    <w:rsid w:val="00B26D79"/>
    <w:rsid w:val="00B9652B"/>
    <w:rsid w:val="00CC424F"/>
    <w:rsid w:val="00D55E2E"/>
    <w:rsid w:val="00E05496"/>
    <w:rsid w:val="00E51054"/>
    <w:rsid w:val="00F16146"/>
    <w:rsid w:val="00FF0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E284802"/>
  <w15:chartTrackingRefBased/>
  <w15:docId w15:val="{EF4C27CA-9748-435D-A3AB-09AA05040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28080C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FAQmELyIc&#27506;&#20986;&#25919;&#20107;&#21029;&#32317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FAQmELyIc歲出政事別總表.dot</Template>
  <TotalTime>15</TotalTime>
  <Pages>1</Pages>
  <Words>555</Words>
  <Characters>2032</Characters>
  <Application>Microsoft Office Word</Application>
  <DocSecurity>0</DocSecurity>
  <Lines>16</Lines>
  <Paragraphs>5</Paragraphs>
  <ScaleCrop>false</ScaleCrop>
  <Company>N.A.O.</Company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鄭博育</dc:creator>
  <cp:keywords/>
  <cp:lastModifiedBy>鄭博育</cp:lastModifiedBy>
  <cp:revision>11</cp:revision>
  <dcterms:created xsi:type="dcterms:W3CDTF">2024-06-21T01:47:00Z</dcterms:created>
  <dcterms:modified xsi:type="dcterms:W3CDTF">2025-06-16T08:31:00Z</dcterms:modified>
</cp:coreProperties>
</file>