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A6777" w14:textId="3E11C5E7"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122757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14:paraId="4A0F1275" w14:textId="77777777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14:paraId="42401D71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30B65064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5D36EC16" w14:textId="77777777" w:rsidR="00BC2A3A" w:rsidRDefault="00BC2A3A" w:rsidP="000653D5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F0BE714" w14:textId="5B37BA81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122757">
              <w:rPr>
                <w:rFonts w:ascii="標楷體" w:eastAsia="標楷體" w:hAnsi="標楷體" w:hint="eastAsia"/>
                <w:sz w:val="20"/>
              </w:rPr>
              <w:t>縣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26ACB100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6887B258" w14:textId="77777777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14:paraId="3F43FAF4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2DFF446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34F0BEA6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12CEB0DD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1E63B780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7283593A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402FAF6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716270A1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2EC6B59C" w14:textId="77777777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38D1BC80" w14:textId="77777777" w:rsidR="00BC2A3A" w:rsidRDefault="00BC2A3A" w:rsidP="000A22BB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61394EDE" w14:textId="77777777" w:rsidR="00BC2A3A" w:rsidRDefault="00BC2A3A" w:rsidP="000A22BB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6E9388B7" w14:textId="77777777" w:rsidR="00BC2A3A" w:rsidRDefault="00BC2A3A" w:rsidP="000A22BB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2CF0CE2A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2D21FA80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0B93C0CB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3E57D961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4B3B2977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37B2A228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5B03AFE5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377FDC74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3F391612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0C1098C5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73C16414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5D293B0A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11CADE81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122757" w:rsidRPr="003E61AB" w14:paraId="302C7BEE" w14:textId="77777777" w:rsidTr="00C012FB">
        <w:trPr>
          <w:cantSplit/>
          <w:trHeight w:val="567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554E618" w14:textId="77777777" w:rsidR="00122757" w:rsidRPr="003E61AB" w:rsidRDefault="00122757" w:rsidP="00A6478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550C1AB5" w14:textId="77777777" w:rsidR="00122757" w:rsidRPr="003E61AB" w:rsidRDefault="00122757" w:rsidP="00A6478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4C69727C" w14:textId="77777777" w:rsidR="00122757" w:rsidRPr="003E61AB" w:rsidRDefault="00122757" w:rsidP="00A6478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0459EBFF" w14:textId="77777777" w:rsidR="00122757" w:rsidRPr="007E7E29" w:rsidRDefault="00122757" w:rsidP="00A6478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7E29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08BF4D2A" w14:textId="77777777" w:rsidR="00122757" w:rsidRPr="00F1644C" w:rsidRDefault="00122757" w:rsidP="00A6478B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DFFE83A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D7CB3BD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4083C1E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0AF7184E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46C0DCD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005A446C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/>
                <w:b/>
                <w:noProof/>
                <w:sz w:val="20"/>
              </w:rPr>
              <w:t>8,000,800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1FF99A2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5B5B0BF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/>
                <w:b/>
                <w:noProof/>
                <w:sz w:val="20"/>
              </w:rPr>
              <w:t>8,000,800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64A6FE6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B37C3B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/>
                <w:b/>
                <w:noProof/>
                <w:sz w:val="20"/>
              </w:rPr>
              <w:t>8,000,800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B1CDAF" w14:textId="77777777" w:rsidR="00122757" w:rsidRPr="003E61AB" w:rsidRDefault="00122757" w:rsidP="00A6478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22757" w:rsidRPr="003E61AB" w14:paraId="3C962384" w14:textId="77777777" w:rsidTr="00C012FB">
        <w:trPr>
          <w:cantSplit/>
          <w:trHeight w:val="567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9B2CA2" w14:textId="77777777" w:rsidR="00122757" w:rsidRPr="009F3198" w:rsidRDefault="00122757" w:rsidP="00A6478B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/>
                <w:b/>
                <w:noProof/>
                <w:sz w:val="20"/>
              </w:rPr>
              <w:t>9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C0E28" w14:textId="77777777" w:rsidR="00122757" w:rsidRPr="009F3198" w:rsidRDefault="00122757" w:rsidP="00A6478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87DD0F" w14:textId="77777777" w:rsidR="00122757" w:rsidRPr="009F3198" w:rsidRDefault="00122757" w:rsidP="00A6478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8820E" w14:textId="77777777" w:rsidR="00122757" w:rsidRPr="007E7E29" w:rsidRDefault="00122757" w:rsidP="00A6478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E7E29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24BCB" w14:textId="77777777" w:rsidR="00122757" w:rsidRPr="00F1644C" w:rsidRDefault="00122757" w:rsidP="00A6478B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29C7D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BA36E9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D957C6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8F336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6745DF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F03B08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/>
                <w:b/>
                <w:noProof/>
                <w:sz w:val="20"/>
              </w:rPr>
              <w:t>8,000,800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154C2A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17D22F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/>
                <w:b/>
                <w:noProof/>
                <w:sz w:val="20"/>
              </w:rPr>
              <w:t>8,000,800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4E71058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F6ACD71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F3198">
              <w:rPr>
                <w:rFonts w:ascii="新細明體" w:hAnsi="新細明體"/>
                <w:b/>
                <w:noProof/>
                <w:sz w:val="20"/>
              </w:rPr>
              <w:t>8,000,800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586136" w14:textId="77777777" w:rsidR="00122757" w:rsidRPr="003E61AB" w:rsidRDefault="00122757" w:rsidP="00A6478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22757" w14:paraId="7C8FEF78" w14:textId="77777777" w:rsidTr="00C012FB">
        <w:trPr>
          <w:cantSplit/>
          <w:trHeight w:val="567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DD630E" w14:textId="77777777" w:rsidR="00122757" w:rsidRPr="009F3198" w:rsidRDefault="00122757" w:rsidP="00A647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2E03B3" w14:textId="77777777" w:rsidR="00122757" w:rsidRPr="009F3198" w:rsidRDefault="00122757" w:rsidP="00A6478B">
            <w:pPr>
              <w:jc w:val="center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0CE48" w14:textId="77777777" w:rsidR="00122757" w:rsidRPr="009F3198" w:rsidRDefault="00122757" w:rsidP="00A647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067B58" w14:textId="77777777" w:rsidR="00122757" w:rsidRPr="007E7E29" w:rsidRDefault="00122757" w:rsidP="00A6478B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E7E29">
              <w:rPr>
                <w:rFonts w:ascii="標楷體" w:eastAsia="標楷體" w:hAnsi="標楷體" w:hint="eastAsia"/>
                <w:noProof/>
                <w:sz w:val="20"/>
              </w:rPr>
              <w:t>臺東縣衛生局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6BAFB" w14:textId="77777777" w:rsidR="00122757" w:rsidRPr="00F1644C" w:rsidRDefault="00122757" w:rsidP="00A6478B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300B1F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27793B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2A586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4DE65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4A4EE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808F0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/>
                <w:noProof/>
                <w:sz w:val="20"/>
              </w:rPr>
              <w:t>8,000,800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3BCE28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60AED2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/>
                <w:noProof/>
                <w:sz w:val="20"/>
              </w:rPr>
              <w:t>8,000,800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41F8369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80113CF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/>
                <w:noProof/>
                <w:sz w:val="20"/>
              </w:rPr>
              <w:t>8,000,800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61BCAB" w14:textId="77777777" w:rsidR="00122757" w:rsidRDefault="00122757" w:rsidP="00A6478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122757" w14:paraId="4090F785" w14:textId="77777777" w:rsidTr="00C012FB">
        <w:trPr>
          <w:cantSplit/>
          <w:trHeight w:val="680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8E2B878" w14:textId="77777777" w:rsidR="00122757" w:rsidRPr="009F3198" w:rsidRDefault="00122757" w:rsidP="00A647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6CCBA065" w14:textId="77777777" w:rsidR="00122757" w:rsidRPr="009F3198" w:rsidRDefault="00122757" w:rsidP="00A6478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5AD5237F" w14:textId="77777777" w:rsidR="00122757" w:rsidRPr="009F3198" w:rsidRDefault="00122757" w:rsidP="00A6478B">
            <w:pPr>
              <w:jc w:val="center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3DBFB30D" w14:textId="77777777" w:rsidR="00122757" w:rsidRPr="007E7E29" w:rsidRDefault="00122757" w:rsidP="00A6478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7E7E29">
              <w:rPr>
                <w:rFonts w:ascii="標楷體" w:eastAsia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14:paraId="7E44D37C" w14:textId="6F6FB50D" w:rsidR="00122757" w:rsidRPr="00F1644C" w:rsidRDefault="00122757" w:rsidP="00A6478B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F1644C">
              <w:rPr>
                <w:rFonts w:ascii="標楷體" w:eastAsia="標楷體" w:hAnsi="標楷體" w:hint="eastAsia"/>
                <w:noProof/>
                <w:sz w:val="20"/>
              </w:rPr>
              <w:t>減列溢保留之</w:t>
            </w:r>
            <w:r w:rsidR="00B16CAB" w:rsidRPr="00F1644C">
              <w:rPr>
                <w:rFonts w:ascii="標楷體" w:eastAsia="標楷體" w:hAnsi="標楷體" w:hint="eastAsia"/>
                <w:noProof/>
                <w:sz w:val="20"/>
              </w:rPr>
              <w:t>住宿式服務機構使用者補助方案經費</w:t>
            </w:r>
            <w:r w:rsidRPr="00F1644C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31722D1D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4398F20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2F346D15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94989C9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65379E9D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21CCC886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/>
                <w:noProof/>
                <w:sz w:val="20"/>
              </w:rPr>
              <w:t>8,000,800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48358E34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499D2C58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/>
                <w:noProof/>
                <w:sz w:val="20"/>
              </w:rPr>
              <w:t>8,000,800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BB0270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594DB0" w14:textId="77777777" w:rsidR="00122757" w:rsidRPr="009F3198" w:rsidRDefault="00122757" w:rsidP="00A6478B">
            <w:pPr>
              <w:jc w:val="right"/>
              <w:rPr>
                <w:rFonts w:ascii="新細明體" w:hAnsi="新細明體"/>
                <w:sz w:val="20"/>
              </w:rPr>
            </w:pPr>
            <w:r w:rsidRPr="009F3198">
              <w:rPr>
                <w:rFonts w:ascii="新細明體" w:hAnsi="新細明體"/>
                <w:noProof/>
                <w:sz w:val="20"/>
              </w:rPr>
              <w:t>8,000,800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4F065252" w14:textId="5FA8B487" w:rsidR="00122757" w:rsidRDefault="00F84F86" w:rsidP="00A6478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</w:t>
            </w:r>
            <w:r w:rsidR="00122757" w:rsidRPr="00255D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庫未撥款。</w:t>
            </w:r>
          </w:p>
        </w:tc>
      </w:tr>
    </w:tbl>
    <w:p w14:paraId="6302DAC5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693CF" w14:textId="77777777" w:rsidR="00122757" w:rsidRDefault="00122757">
      <w:r>
        <w:separator/>
      </w:r>
    </w:p>
  </w:endnote>
  <w:endnote w:type="continuationSeparator" w:id="0">
    <w:p w14:paraId="7750494D" w14:textId="77777777" w:rsidR="00122757" w:rsidRDefault="0012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A993" w14:textId="16C03250" w:rsidR="004A57BA" w:rsidRPr="004A57BA" w:rsidRDefault="004A57BA" w:rsidP="004A57BA">
    <w:pPr>
      <w:pStyle w:val="a4"/>
      <w:jc w:val="center"/>
      <w:rPr>
        <w:rFonts w:ascii="標楷體" w:eastAsia="標楷體" w:hAnsi="標楷體"/>
      </w:rPr>
    </w:pPr>
    <w:r w:rsidRPr="004A57BA">
      <w:rPr>
        <w:rFonts w:ascii="標楷體" w:eastAsia="標楷體" w:hAnsi="標楷體" w:hint="eastAsia"/>
      </w:rPr>
      <w:t>第1-2頁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F9825" w14:textId="77777777" w:rsidR="00122757" w:rsidRDefault="00122757">
      <w:r>
        <w:separator/>
      </w:r>
    </w:p>
  </w:footnote>
  <w:footnote w:type="continuationSeparator" w:id="0">
    <w:p w14:paraId="4540B9B1" w14:textId="77777777" w:rsidR="00122757" w:rsidRDefault="00122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5C0C8" w14:textId="1F15068C" w:rsidR="00BC2A3A" w:rsidRDefault="00031126">
    <w:pPr>
      <w:pStyle w:val="a3"/>
      <w:jc w:val="center"/>
    </w:pPr>
    <w:r w:rsidRPr="00031126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3112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031126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031126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031126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5C4FA" w14:textId="7F6E3878" w:rsidR="00BC2A3A" w:rsidRPr="000A22BB" w:rsidRDefault="00981D86">
    <w:pPr>
      <w:pStyle w:val="a3"/>
      <w:jc w:val="center"/>
      <w:rPr>
        <w:b/>
        <w:spacing w:val="60"/>
        <w:sz w:val="32"/>
      </w:rPr>
    </w:pPr>
    <w:r w:rsidRPr="000A22BB">
      <w:rPr>
        <w:rFonts w:ascii="標楷體" w:eastAsia="標楷體" w:hAnsi="標楷體" w:hint="eastAsia"/>
        <w:b/>
        <w:color w:val="000000"/>
        <w:spacing w:val="60"/>
        <w:sz w:val="32"/>
        <w:szCs w:val="36"/>
        <w:u w:val="single"/>
      </w:rPr>
      <w:t>二</w:t>
    </w:r>
    <w:r w:rsidR="000D26B0" w:rsidRPr="000A22BB">
      <w:rPr>
        <w:rFonts w:ascii="標楷體" w:eastAsia="標楷體" w:hAnsi="標楷體" w:hint="eastAsia"/>
        <w:b/>
        <w:color w:val="000000"/>
        <w:spacing w:val="60"/>
        <w:sz w:val="32"/>
        <w:szCs w:val="36"/>
        <w:u w:val="single"/>
      </w:rPr>
      <w:t>、</w:t>
    </w:r>
    <w:r w:rsidR="00BC2A3A" w:rsidRPr="000A22B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="00031126" w:rsidRPr="000A22B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BC2A3A" w:rsidRPr="000A22B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proofErr w:type="gramStart"/>
    <w:r w:rsidR="00031126" w:rsidRPr="000A22BB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031126" w:rsidRPr="000A22BB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BC2A3A" w:rsidRPr="000A22BB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 w:rsidRPr="000A22BB">
      <w:rPr>
        <w:rFonts w:eastAsia="標楷體" w:hint="eastAsia"/>
        <w:b/>
        <w:spacing w:val="60"/>
        <w:sz w:val="32"/>
        <w:u w:val="single"/>
      </w:rPr>
      <w:t>出</w:t>
    </w:r>
    <w:r w:rsidR="00BC2A3A" w:rsidRPr="000A22BB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BC2A3A" w:rsidRPr="000A22BB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 w:rsidRPr="000A22B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57"/>
    <w:rsid w:val="00031126"/>
    <w:rsid w:val="000653D5"/>
    <w:rsid w:val="000A22BB"/>
    <w:rsid w:val="000D26B0"/>
    <w:rsid w:val="00122757"/>
    <w:rsid w:val="0013159C"/>
    <w:rsid w:val="001E5C26"/>
    <w:rsid w:val="002140B6"/>
    <w:rsid w:val="00406E4A"/>
    <w:rsid w:val="004A57BA"/>
    <w:rsid w:val="006910DB"/>
    <w:rsid w:val="007C0D37"/>
    <w:rsid w:val="007E7E29"/>
    <w:rsid w:val="00981D86"/>
    <w:rsid w:val="009E2740"/>
    <w:rsid w:val="009F3198"/>
    <w:rsid w:val="00A14C16"/>
    <w:rsid w:val="00AE487A"/>
    <w:rsid w:val="00B16CAB"/>
    <w:rsid w:val="00BC2A3A"/>
    <w:rsid w:val="00C012FB"/>
    <w:rsid w:val="00D7180E"/>
    <w:rsid w:val="00EC6DEE"/>
    <w:rsid w:val="00F1644C"/>
    <w:rsid w:val="00F8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792CEC0"/>
  <w15:chartTrackingRefBased/>
  <w15:docId w15:val="{6012B63B-8CF1-4355-A345-9D7EAD6A9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ylyeIDNO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uylyeIDNO歲出決算修正數明細表.dot</Template>
  <TotalTime>9</TotalTime>
  <Pages>1</Pages>
  <Words>143</Words>
  <Characters>198</Characters>
  <Application>Microsoft Office Word</Application>
  <DocSecurity>0</DocSecurity>
  <Lines>1</Lines>
  <Paragraphs>1</Paragraphs>
  <ScaleCrop>false</ScaleCrop>
  <Company>N.A.O.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陳靜紋</dc:creator>
  <cp:keywords/>
  <cp:lastModifiedBy>陳靜紋</cp:lastModifiedBy>
  <cp:revision>18</cp:revision>
  <dcterms:created xsi:type="dcterms:W3CDTF">2025-06-09T03:34:00Z</dcterms:created>
  <dcterms:modified xsi:type="dcterms:W3CDTF">2025-06-09T10:57:00Z</dcterms:modified>
</cp:coreProperties>
</file>