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D59AA" w14:textId="14A38689" w:rsidR="00763A6B" w:rsidRDefault="00763A6B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F23ECE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0"/>
        <w:gridCol w:w="400"/>
        <w:gridCol w:w="400"/>
        <w:gridCol w:w="2400"/>
        <w:gridCol w:w="3000"/>
        <w:gridCol w:w="1395"/>
        <w:gridCol w:w="1395"/>
        <w:gridCol w:w="1395"/>
        <w:gridCol w:w="1395"/>
        <w:gridCol w:w="1395"/>
        <w:gridCol w:w="1395"/>
        <w:gridCol w:w="1395"/>
        <w:gridCol w:w="1395"/>
        <w:gridCol w:w="1800"/>
        <w:gridCol w:w="2280"/>
      </w:tblGrid>
      <w:tr w:rsidR="00763A6B" w14:paraId="3389EDDD" w14:textId="77777777">
        <w:trPr>
          <w:cantSplit/>
          <w:tblHeader/>
        </w:trPr>
        <w:tc>
          <w:tcPr>
            <w:tcW w:w="3600" w:type="dxa"/>
            <w:gridSpan w:val="4"/>
            <w:vMerge w:val="restart"/>
            <w:tcBorders>
              <w:left w:val="nil"/>
            </w:tcBorders>
            <w:vAlign w:val="center"/>
          </w:tcPr>
          <w:p w14:paraId="5B45812F" w14:textId="77777777"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3000" w:type="dxa"/>
            <w:vMerge w:val="restart"/>
            <w:vAlign w:val="center"/>
          </w:tcPr>
          <w:p w14:paraId="1479CB48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修正內容</w:t>
            </w:r>
          </w:p>
        </w:tc>
        <w:tc>
          <w:tcPr>
            <w:tcW w:w="11160" w:type="dxa"/>
            <w:gridSpan w:val="8"/>
            <w:tcBorders>
              <w:right w:val="single" w:sz="12" w:space="0" w:color="auto"/>
            </w:tcBorders>
          </w:tcPr>
          <w:p w14:paraId="1F784F84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修正數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58F43EE" w14:textId="4C3A3333" w:rsidR="00763A6B" w:rsidRDefault="00763A6B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  <w:r>
              <w:rPr>
                <w:rFonts w:eastAsia="標楷體" w:hint="eastAsia"/>
                <w:b/>
                <w:bCs/>
                <w:sz w:val="22"/>
              </w:rPr>
              <w:t>應繳回</w:t>
            </w:r>
            <w:r w:rsidR="00F23ECE">
              <w:rPr>
                <w:rFonts w:eastAsia="標楷體" w:hint="eastAsia"/>
                <w:b/>
                <w:bCs/>
                <w:sz w:val="22"/>
              </w:rPr>
              <w:t>縣</w:t>
            </w:r>
            <w:r>
              <w:rPr>
                <w:rFonts w:eastAsia="標楷體" w:hint="eastAsia"/>
                <w:b/>
                <w:bCs/>
                <w:sz w:val="22"/>
              </w:rPr>
              <w:t>庫數</w:t>
            </w:r>
          </w:p>
        </w:tc>
        <w:tc>
          <w:tcPr>
            <w:tcW w:w="22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442DFE84" w14:textId="77777777"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備註</w:t>
            </w:r>
          </w:p>
        </w:tc>
      </w:tr>
      <w:tr w:rsidR="00763A6B" w14:paraId="1399BD4F" w14:textId="77777777">
        <w:trPr>
          <w:cantSplit/>
          <w:tblHeader/>
        </w:trPr>
        <w:tc>
          <w:tcPr>
            <w:tcW w:w="3600" w:type="dxa"/>
            <w:gridSpan w:val="4"/>
            <w:vMerge/>
            <w:tcBorders>
              <w:left w:val="nil"/>
            </w:tcBorders>
          </w:tcPr>
          <w:p w14:paraId="4D76FDF1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3000" w:type="dxa"/>
            <w:vMerge/>
          </w:tcPr>
          <w:p w14:paraId="68F8EB67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790" w:type="dxa"/>
            <w:gridSpan w:val="2"/>
          </w:tcPr>
          <w:p w14:paraId="306BBAFE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2790" w:type="dxa"/>
            <w:gridSpan w:val="2"/>
          </w:tcPr>
          <w:p w14:paraId="2FF15D51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應收數</w:t>
            </w:r>
          </w:p>
        </w:tc>
        <w:tc>
          <w:tcPr>
            <w:tcW w:w="2790" w:type="dxa"/>
            <w:gridSpan w:val="2"/>
          </w:tcPr>
          <w:p w14:paraId="5995CB5C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2790" w:type="dxa"/>
            <w:gridSpan w:val="2"/>
            <w:tcBorders>
              <w:right w:val="single" w:sz="12" w:space="0" w:color="auto"/>
            </w:tcBorders>
          </w:tcPr>
          <w:p w14:paraId="62A76794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B3D8CD4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left w:val="single" w:sz="12" w:space="0" w:color="auto"/>
              <w:right w:val="nil"/>
            </w:tcBorders>
          </w:tcPr>
          <w:p w14:paraId="135088B8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763A6B" w14:paraId="637E8B8A" w14:textId="77777777">
        <w:trPr>
          <w:cantSplit/>
          <w:tblHeader/>
        </w:trPr>
        <w:tc>
          <w:tcPr>
            <w:tcW w:w="400" w:type="dxa"/>
            <w:tcBorders>
              <w:left w:val="nil"/>
            </w:tcBorders>
          </w:tcPr>
          <w:p w14:paraId="0C003799" w14:textId="77777777" w:rsidR="00763A6B" w:rsidRDefault="00763A6B" w:rsidP="00CB702D">
            <w:pPr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400" w:type="dxa"/>
          </w:tcPr>
          <w:p w14:paraId="7F61AF63" w14:textId="77777777" w:rsidR="00763A6B" w:rsidRDefault="00763A6B" w:rsidP="00CB702D">
            <w:pPr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項</w:t>
            </w:r>
          </w:p>
        </w:tc>
        <w:tc>
          <w:tcPr>
            <w:tcW w:w="400" w:type="dxa"/>
          </w:tcPr>
          <w:p w14:paraId="61925BC1" w14:textId="77777777" w:rsidR="00763A6B" w:rsidRDefault="00763A6B" w:rsidP="00CB702D">
            <w:pPr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目</w:t>
            </w:r>
          </w:p>
        </w:tc>
        <w:tc>
          <w:tcPr>
            <w:tcW w:w="2400" w:type="dxa"/>
          </w:tcPr>
          <w:p w14:paraId="46D6DF71" w14:textId="77777777"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3000" w:type="dxa"/>
            <w:vMerge/>
          </w:tcPr>
          <w:p w14:paraId="3C46D435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395" w:type="dxa"/>
            <w:vAlign w:val="center"/>
          </w:tcPr>
          <w:p w14:paraId="0447CD26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5195E0C1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14:paraId="7DDC1D8F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0066E1CD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14:paraId="05F129DA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0FDF4267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</w:tcPr>
          <w:p w14:paraId="03031FBB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  <w:tcBorders>
              <w:right w:val="single" w:sz="12" w:space="0" w:color="auto"/>
            </w:tcBorders>
          </w:tcPr>
          <w:p w14:paraId="29E4FFF8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13CA3AD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left w:val="single" w:sz="12" w:space="0" w:color="auto"/>
              <w:right w:val="nil"/>
            </w:tcBorders>
          </w:tcPr>
          <w:p w14:paraId="1E5FFD21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F23ECE" w:rsidRPr="00F65D4C" w14:paraId="4BD3C994" w14:textId="77777777" w:rsidTr="003F6884">
        <w:trPr>
          <w:cantSplit/>
          <w:trHeight w:val="567"/>
        </w:trPr>
        <w:tc>
          <w:tcPr>
            <w:tcW w:w="40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04525DB" w14:textId="77777777" w:rsidR="00F23ECE" w:rsidRPr="00BC1950" w:rsidRDefault="00F23ECE" w:rsidP="005D57E1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37CA11E9" w14:textId="77777777" w:rsidR="00F23ECE" w:rsidRPr="00BC1950" w:rsidRDefault="00F23ECE" w:rsidP="005D57E1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5E1DD8D5" w14:textId="77777777" w:rsidR="00F23ECE" w:rsidRPr="00BC1950" w:rsidRDefault="00F23ECE" w:rsidP="005D57E1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14:paraId="3A143E45" w14:textId="77777777" w:rsidR="00F23ECE" w:rsidRPr="00132D1A" w:rsidRDefault="00F23ECE" w:rsidP="005D57E1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32D1A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3000" w:type="dxa"/>
            <w:tcBorders>
              <w:bottom w:val="nil"/>
            </w:tcBorders>
            <w:shd w:val="clear" w:color="auto" w:fill="auto"/>
            <w:vAlign w:val="center"/>
          </w:tcPr>
          <w:p w14:paraId="35A59D35" w14:textId="77777777" w:rsidR="00F23ECE" w:rsidRPr="00F65D4C" w:rsidRDefault="00F23ECE" w:rsidP="005D57E1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2D8CC050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C1950">
              <w:rPr>
                <w:rFonts w:ascii="新細明體" w:hAnsi="新細明體"/>
                <w:b/>
                <w:noProof/>
                <w:sz w:val="20"/>
              </w:rPr>
              <w:t>187,746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0BBA9089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C19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0F479896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C19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48B56A8A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C19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72C504E0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C19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0B58EFED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C19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6DF915F6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C1950">
              <w:rPr>
                <w:rFonts w:ascii="新細明體" w:hAnsi="新細明體"/>
                <w:b/>
                <w:noProof/>
                <w:sz w:val="20"/>
              </w:rPr>
              <w:t>187,746</w:t>
            </w:r>
          </w:p>
        </w:tc>
        <w:tc>
          <w:tcPr>
            <w:tcW w:w="1395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7CC676C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C19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00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7A840D3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C1950">
              <w:rPr>
                <w:rFonts w:ascii="新細明體" w:hAnsi="新細明體"/>
                <w:b/>
                <w:noProof/>
                <w:sz w:val="20"/>
              </w:rPr>
              <w:t>187,746</w:t>
            </w:r>
          </w:p>
        </w:tc>
        <w:tc>
          <w:tcPr>
            <w:tcW w:w="22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CBA709" w14:textId="77777777" w:rsidR="00F23ECE" w:rsidRPr="00F65D4C" w:rsidRDefault="00F23ECE" w:rsidP="005D57E1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F23ECE" w:rsidRPr="00F65D4C" w14:paraId="5E15D25F" w14:textId="77777777" w:rsidTr="003F6884">
        <w:trPr>
          <w:cantSplit/>
          <w:trHeight w:val="567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6E90D48" w14:textId="77777777" w:rsidR="00F23ECE" w:rsidRPr="00BC1950" w:rsidRDefault="00F23ECE" w:rsidP="005D57E1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BC1950">
              <w:rPr>
                <w:rFonts w:ascii="新細明體" w:hAnsi="新細明體"/>
                <w:b/>
                <w:noProof/>
                <w:sz w:val="20"/>
              </w:rPr>
              <w:t>8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AF46D2" w14:textId="77777777" w:rsidR="00F23ECE" w:rsidRPr="00BC1950" w:rsidRDefault="00F23ECE" w:rsidP="005D57E1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3C9A97" w14:textId="77777777" w:rsidR="00F23ECE" w:rsidRPr="00BC1950" w:rsidRDefault="00F23ECE" w:rsidP="005D57E1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036474" w14:textId="77777777" w:rsidR="00F23ECE" w:rsidRPr="00132D1A" w:rsidRDefault="00F23ECE" w:rsidP="005D57E1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32D1A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318890" w14:textId="77777777" w:rsidR="00F23ECE" w:rsidRPr="00F65D4C" w:rsidRDefault="00F23ECE" w:rsidP="005D57E1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50CEA9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C1950">
              <w:rPr>
                <w:rFonts w:ascii="新細明體" w:hAnsi="新細明體"/>
                <w:b/>
                <w:noProof/>
                <w:sz w:val="20"/>
              </w:rPr>
              <w:t>187,746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14F4C6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C19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FF1F6D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C19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658E15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C19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08B4A4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C19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06B88B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C19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E2727B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C1950">
              <w:rPr>
                <w:rFonts w:ascii="新細明體" w:hAnsi="新細明體"/>
                <w:b/>
                <w:noProof/>
                <w:sz w:val="20"/>
              </w:rPr>
              <w:t>187,746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14EBC31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C19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4965FAB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C1950">
              <w:rPr>
                <w:rFonts w:ascii="新細明體" w:hAnsi="新細明體"/>
                <w:b/>
                <w:noProof/>
                <w:sz w:val="20"/>
              </w:rPr>
              <w:t>187,746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E101FC" w14:textId="77777777" w:rsidR="00F23ECE" w:rsidRPr="00F65D4C" w:rsidRDefault="00F23ECE" w:rsidP="005D57E1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F23ECE" w:rsidRPr="006C7AF6" w14:paraId="1B901A39" w14:textId="77777777" w:rsidTr="003F6884">
        <w:trPr>
          <w:cantSplit/>
          <w:trHeight w:val="567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6347EB3" w14:textId="77777777" w:rsidR="00F23ECE" w:rsidRPr="00BC1950" w:rsidRDefault="00F23ECE" w:rsidP="005D57E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ED59FE" w14:textId="77777777" w:rsidR="00F23ECE" w:rsidRPr="00BC1950" w:rsidRDefault="00F23ECE" w:rsidP="005D57E1">
            <w:pPr>
              <w:jc w:val="center"/>
              <w:rPr>
                <w:rFonts w:ascii="新細明體" w:hAnsi="新細明體"/>
                <w:sz w:val="20"/>
              </w:rPr>
            </w:pPr>
            <w:r w:rsidRPr="00BC1950"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A22B41" w14:textId="77777777" w:rsidR="00F23ECE" w:rsidRPr="00BC1950" w:rsidRDefault="00F23ECE" w:rsidP="005D57E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624F7B" w14:textId="77777777" w:rsidR="00F23ECE" w:rsidRPr="00132D1A" w:rsidRDefault="00F23ECE" w:rsidP="005D57E1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32D1A">
              <w:rPr>
                <w:rFonts w:ascii="標楷體" w:eastAsia="標楷體" w:hAnsi="標楷體" w:hint="eastAsia"/>
                <w:noProof/>
                <w:sz w:val="20"/>
              </w:rPr>
              <w:t>臺東縣消防局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8FE6B1" w14:textId="77777777" w:rsidR="00F23ECE" w:rsidRPr="006C7AF6" w:rsidRDefault="00F23ECE" w:rsidP="005D57E1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91F94D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sz w:val="20"/>
              </w:rPr>
            </w:pPr>
            <w:r w:rsidRPr="00BC1950">
              <w:rPr>
                <w:rFonts w:ascii="新細明體" w:hAnsi="新細明體"/>
                <w:noProof/>
                <w:sz w:val="20"/>
              </w:rPr>
              <w:t>187,746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15F97B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sz w:val="20"/>
              </w:rPr>
            </w:pPr>
            <w:r w:rsidRPr="00BC19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10BCEC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sz w:val="20"/>
              </w:rPr>
            </w:pPr>
            <w:r w:rsidRPr="00BC19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2C9062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sz w:val="20"/>
              </w:rPr>
            </w:pPr>
            <w:r w:rsidRPr="00BC19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ABF9F6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sz w:val="20"/>
              </w:rPr>
            </w:pPr>
            <w:r w:rsidRPr="00BC19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A11DAC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sz w:val="20"/>
              </w:rPr>
            </w:pPr>
            <w:r w:rsidRPr="00BC19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FC1805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sz w:val="20"/>
              </w:rPr>
            </w:pPr>
            <w:r w:rsidRPr="00BC1950">
              <w:rPr>
                <w:rFonts w:ascii="新細明體" w:hAnsi="新細明體"/>
                <w:noProof/>
                <w:sz w:val="20"/>
              </w:rPr>
              <w:t>187,746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A3224B3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sz w:val="20"/>
              </w:rPr>
            </w:pPr>
            <w:r w:rsidRPr="00BC19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0B6B94D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sz w:val="20"/>
              </w:rPr>
            </w:pPr>
            <w:r w:rsidRPr="00BC1950">
              <w:rPr>
                <w:rFonts w:ascii="新細明體" w:hAnsi="新細明體"/>
                <w:noProof/>
                <w:sz w:val="20"/>
              </w:rPr>
              <w:t>187,746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EF8362" w14:textId="77777777" w:rsidR="00F23ECE" w:rsidRPr="006C7AF6" w:rsidRDefault="00F23ECE" w:rsidP="005D57E1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F23ECE" w:rsidRPr="006C7AF6" w14:paraId="37FF7B37" w14:textId="77777777" w:rsidTr="00132D1A">
        <w:trPr>
          <w:cantSplit/>
          <w:trHeight w:val="907"/>
        </w:trPr>
        <w:tc>
          <w:tcPr>
            <w:tcW w:w="40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024ACB76" w14:textId="77777777" w:rsidR="00F23ECE" w:rsidRPr="00BC1950" w:rsidRDefault="00F23ECE" w:rsidP="005D57E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14:paraId="0A6C1DAD" w14:textId="77777777" w:rsidR="00F23ECE" w:rsidRPr="00BC1950" w:rsidRDefault="00F23ECE" w:rsidP="005D57E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14:paraId="70BB24FA" w14:textId="77777777" w:rsidR="00F23ECE" w:rsidRPr="00BC1950" w:rsidRDefault="00F23ECE" w:rsidP="005D57E1">
            <w:pPr>
              <w:jc w:val="center"/>
              <w:rPr>
                <w:rFonts w:ascii="新細明體" w:hAnsi="新細明體"/>
                <w:sz w:val="20"/>
              </w:rPr>
            </w:pPr>
            <w:r w:rsidRPr="00BC1950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14:paraId="56868551" w14:textId="77777777" w:rsidR="00F23ECE" w:rsidRPr="00132D1A" w:rsidRDefault="00F23ECE" w:rsidP="005D57E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32D1A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center"/>
          </w:tcPr>
          <w:p w14:paraId="01B564BF" w14:textId="00B7648E" w:rsidR="00F23ECE" w:rsidRPr="00430764" w:rsidRDefault="00F76A87" w:rsidP="005D57E1">
            <w:pPr>
              <w:jc w:val="both"/>
              <w:rPr>
                <w:rFonts w:ascii="標楷體" w:eastAsia="標楷體" w:hAnsi="標楷體"/>
                <w:spacing w:val="-2"/>
                <w:sz w:val="20"/>
              </w:rPr>
            </w:pPr>
            <w:r w:rsidRPr="00430764">
              <w:rPr>
                <w:rFonts w:ascii="標楷體" w:eastAsia="標楷體" w:hAnsi="標楷體" w:hint="eastAsia"/>
                <w:noProof/>
                <w:spacing w:val="-2"/>
                <w:sz w:val="20"/>
              </w:rPr>
              <w:t>增列收回以前年度離職員工薪資繳庫數；增列以前年度出售消防分隊增建工程拆除有價料收入繳庫數。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26E6B194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sz w:val="20"/>
              </w:rPr>
            </w:pPr>
            <w:r w:rsidRPr="00BC1950">
              <w:rPr>
                <w:rFonts w:ascii="新細明體" w:hAnsi="新細明體"/>
                <w:noProof/>
                <w:sz w:val="20"/>
              </w:rPr>
              <w:t>187,746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7B374B76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sz w:val="20"/>
              </w:rPr>
            </w:pPr>
            <w:r w:rsidRPr="00BC19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1356F6C4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sz w:val="20"/>
              </w:rPr>
            </w:pPr>
            <w:r w:rsidRPr="00BC19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0A456B4A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sz w:val="20"/>
              </w:rPr>
            </w:pPr>
            <w:r w:rsidRPr="00BC19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24319E32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sz w:val="20"/>
              </w:rPr>
            </w:pPr>
            <w:r w:rsidRPr="00BC19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1E8EB35E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sz w:val="20"/>
              </w:rPr>
            </w:pPr>
            <w:r w:rsidRPr="00BC19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6383D066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sz w:val="20"/>
              </w:rPr>
            </w:pPr>
            <w:r w:rsidRPr="00BC1950">
              <w:rPr>
                <w:rFonts w:ascii="新細明體" w:hAnsi="新細明體"/>
                <w:noProof/>
                <w:sz w:val="20"/>
              </w:rPr>
              <w:t>187,746</w:t>
            </w:r>
          </w:p>
        </w:tc>
        <w:tc>
          <w:tcPr>
            <w:tcW w:w="1395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52DEBC2F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sz w:val="20"/>
              </w:rPr>
            </w:pPr>
            <w:r w:rsidRPr="00BC19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63CD4" w14:textId="77777777" w:rsidR="00F23ECE" w:rsidRPr="00BC1950" w:rsidRDefault="00F23ECE" w:rsidP="005D57E1">
            <w:pPr>
              <w:jc w:val="right"/>
              <w:rPr>
                <w:rFonts w:ascii="新細明體" w:hAnsi="新細明體"/>
                <w:sz w:val="20"/>
              </w:rPr>
            </w:pPr>
            <w:r w:rsidRPr="00BC1950">
              <w:rPr>
                <w:rFonts w:ascii="新細明體" w:hAnsi="新細明體"/>
                <w:noProof/>
                <w:sz w:val="20"/>
              </w:rPr>
              <w:t>187,746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2CB85E1E" w14:textId="77777777" w:rsidR="00F23ECE" w:rsidRPr="006C7AF6" w:rsidRDefault="00F23ECE" w:rsidP="005D57E1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4B60B5">
              <w:rPr>
                <w:rFonts w:ascii="標楷體" w:eastAsia="標楷體" w:hAnsi="標楷體"/>
                <w:noProof/>
                <w:spacing w:val="-10"/>
                <w:sz w:val="20"/>
              </w:rPr>
              <w:t xml:space="preserve">  </w:t>
            </w:r>
          </w:p>
        </w:tc>
      </w:tr>
    </w:tbl>
    <w:p w14:paraId="4C871A9B" w14:textId="4D2AB042" w:rsidR="00F31595" w:rsidRDefault="00F31595" w:rsidP="00CB702D">
      <w:pPr>
        <w:ind w:right="-186"/>
        <w:jc w:val="both"/>
        <w:rPr>
          <w:rFonts w:ascii="標楷體" w:eastAsia="標楷體" w:hAnsi="標楷體"/>
          <w:sz w:val="20"/>
        </w:rPr>
      </w:pPr>
    </w:p>
    <w:sectPr w:rsidR="00F31595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6EF0" w14:textId="77777777" w:rsidR="00F23ECE" w:rsidRDefault="00F23ECE">
      <w:r>
        <w:separator/>
      </w:r>
    </w:p>
  </w:endnote>
  <w:endnote w:type="continuationSeparator" w:id="0">
    <w:p w14:paraId="521D8DBE" w14:textId="77777777" w:rsidR="00F23ECE" w:rsidRDefault="00F23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23B25" w14:textId="533A8CDA" w:rsidR="00912D0E" w:rsidRPr="00496770" w:rsidRDefault="00496770" w:rsidP="00496770">
    <w:pPr>
      <w:pStyle w:val="a4"/>
      <w:jc w:val="center"/>
      <w:rPr>
        <w:rFonts w:ascii="標楷體" w:eastAsia="標楷體" w:hAnsi="標楷體"/>
      </w:rPr>
    </w:pPr>
    <w:r w:rsidRPr="00496770">
      <w:rPr>
        <w:rFonts w:ascii="標楷體" w:eastAsia="標楷體" w:hAnsi="標楷體" w:hint="eastAsia"/>
      </w:rPr>
      <w:t>第1-1頁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48086" w14:textId="77777777" w:rsidR="00F23ECE" w:rsidRDefault="00F23ECE">
      <w:r>
        <w:separator/>
      </w:r>
    </w:p>
  </w:footnote>
  <w:footnote w:type="continuationSeparator" w:id="0">
    <w:p w14:paraId="38B4E8FC" w14:textId="77777777" w:rsidR="00F23ECE" w:rsidRDefault="00F23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634C3" w14:textId="306C6C78" w:rsidR="00763A6B" w:rsidRDefault="00496770">
    <w:pPr>
      <w:pStyle w:val="a3"/>
      <w:jc w:val="center"/>
    </w:pPr>
    <w:r w:rsidRPr="00496770">
      <w:rPr>
        <w:rFonts w:ascii="標楷體" w:eastAsia="標楷體" w:hAnsi="標楷體" w:hint="eastAsia"/>
        <w:b/>
        <w:spacing w:val="10"/>
        <w:sz w:val="32"/>
        <w:szCs w:val="36"/>
        <w:u w:val="single"/>
      </w:rPr>
      <w:t>拾</w:t>
    </w:r>
    <w:r w:rsidR="00C96114">
      <w:rPr>
        <w:rFonts w:hint="eastAsia"/>
        <w:b/>
        <w:spacing w:val="10"/>
        <w:sz w:val="32"/>
        <w:szCs w:val="36"/>
        <w:u w:val="single"/>
      </w:rPr>
      <w:t>、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496770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496770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496770">
      <w:rPr>
        <w:rFonts w:ascii="標楷體" w:eastAsia="標楷體" w:hAnsi="標楷體" w:hint="eastAsia"/>
        <w:b/>
        <w:spacing w:val="60"/>
        <w:sz w:val="32"/>
        <w:szCs w:val="32"/>
        <w:u w:val="single"/>
      </w:rPr>
      <w:t>東縣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763A6B" w:rsidRPr="00F31595">
      <w:rPr>
        <w:rFonts w:eastAsia="標楷體" w:hint="eastAsia"/>
        <w:b/>
        <w:spacing w:val="60"/>
        <w:sz w:val="32"/>
        <w:szCs w:val="32"/>
        <w:u w:val="single"/>
      </w:rPr>
      <w:t>入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496770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761DE" w14:textId="4E0D4ADE" w:rsidR="00496770" w:rsidRPr="00496770" w:rsidRDefault="00496770" w:rsidP="00496770">
    <w:pPr>
      <w:pStyle w:val="a3"/>
      <w:jc w:val="center"/>
      <w:rPr>
        <w:rFonts w:ascii="標楷體" w:eastAsia="標楷體" w:hAnsi="標楷體"/>
        <w:b/>
        <w:spacing w:val="60"/>
        <w:sz w:val="32"/>
        <w:szCs w:val="36"/>
        <w:u w:val="single"/>
      </w:rPr>
    </w:pPr>
    <w:r w:rsidRPr="00496770">
      <w:rPr>
        <w:rFonts w:ascii="標楷體" w:eastAsia="標楷體" w:hAnsi="標楷體" w:hint="eastAsia"/>
        <w:b/>
        <w:spacing w:val="60"/>
        <w:sz w:val="32"/>
        <w:szCs w:val="36"/>
        <w:u w:val="single"/>
      </w:rPr>
      <w:t>壹、總決算修正數</w:t>
    </w:r>
  </w:p>
  <w:p w14:paraId="45F1CE68" w14:textId="49A747B9" w:rsidR="00763A6B" w:rsidRPr="00272A2A" w:rsidRDefault="00496770" w:rsidP="00496770">
    <w:pPr>
      <w:pStyle w:val="a3"/>
      <w:jc w:val="center"/>
      <w:rPr>
        <w:b/>
        <w:spacing w:val="60"/>
        <w:sz w:val="32"/>
      </w:rPr>
    </w:pPr>
    <w:r w:rsidRPr="00272A2A">
      <w:rPr>
        <w:rFonts w:ascii="標楷體" w:eastAsia="標楷體" w:hAnsi="標楷體" w:hint="eastAsia"/>
        <w:b/>
        <w:spacing w:val="60"/>
        <w:sz w:val="32"/>
        <w:szCs w:val="36"/>
        <w:u w:val="single"/>
      </w:rPr>
      <w:t>一</w:t>
    </w:r>
    <w:r w:rsidR="00C96114" w:rsidRPr="00272A2A">
      <w:rPr>
        <w:rFonts w:ascii="標楷體" w:eastAsia="標楷體" w:hAnsi="標楷體" w:hint="eastAsia"/>
        <w:b/>
        <w:spacing w:val="60"/>
        <w:sz w:val="32"/>
        <w:szCs w:val="36"/>
        <w:u w:val="single"/>
      </w:rPr>
      <w:t>、</w:t>
    </w:r>
    <w:r w:rsidR="00763A6B" w:rsidRPr="00272A2A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272A2A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763A6B" w:rsidRPr="00272A2A">
      <w:rPr>
        <w:rFonts w:ascii="標楷體" w:eastAsia="標楷體" w:hAnsi="標楷體" w:hint="eastAsia"/>
        <w:b/>
        <w:spacing w:val="60"/>
        <w:sz w:val="32"/>
        <w:u w:val="single"/>
      </w:rPr>
      <w:t>年</w:t>
    </w:r>
    <w:r w:rsidR="00763A6B" w:rsidRPr="00272A2A">
      <w:rPr>
        <w:rFonts w:ascii="標楷體" w:eastAsia="標楷體" w:hint="eastAsia"/>
        <w:b/>
        <w:spacing w:val="60"/>
        <w:sz w:val="32"/>
        <w:u w:val="single"/>
      </w:rPr>
      <w:t>度</w:t>
    </w:r>
    <w:proofErr w:type="gramStart"/>
    <w:r w:rsidRPr="00272A2A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Pr="00272A2A">
      <w:rPr>
        <w:rFonts w:ascii="標楷體" w:eastAsia="標楷體" w:hAnsi="標楷體" w:hint="eastAsia"/>
        <w:b/>
        <w:spacing w:val="60"/>
        <w:sz w:val="32"/>
        <w:u w:val="single"/>
      </w:rPr>
      <w:t>東縣</w:t>
    </w:r>
    <w:r w:rsidR="00763A6B" w:rsidRPr="00272A2A">
      <w:rPr>
        <w:rFonts w:ascii="標楷體" w:eastAsia="標楷體" w:hint="eastAsia"/>
        <w:b/>
        <w:spacing w:val="60"/>
        <w:sz w:val="32"/>
        <w:u w:val="single"/>
      </w:rPr>
      <w:t>總決算歲</w:t>
    </w:r>
    <w:r w:rsidR="00763A6B" w:rsidRPr="00272A2A">
      <w:rPr>
        <w:rFonts w:eastAsia="標楷體" w:hint="eastAsia"/>
        <w:b/>
        <w:spacing w:val="60"/>
        <w:sz w:val="32"/>
        <w:u w:val="single"/>
      </w:rPr>
      <w:t>入</w:t>
    </w:r>
    <w:r w:rsidR="00763A6B" w:rsidRPr="00272A2A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763A6B" w:rsidRPr="00272A2A"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 w:rsidR="00763A6B" w:rsidRPr="00272A2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ECE"/>
    <w:rsid w:val="001320EE"/>
    <w:rsid w:val="00132D1A"/>
    <w:rsid w:val="00272A2A"/>
    <w:rsid w:val="002C1B9B"/>
    <w:rsid w:val="00384B17"/>
    <w:rsid w:val="003F6884"/>
    <w:rsid w:val="00430764"/>
    <w:rsid w:val="00496770"/>
    <w:rsid w:val="004A7EFE"/>
    <w:rsid w:val="005D41FE"/>
    <w:rsid w:val="00610C0F"/>
    <w:rsid w:val="006C7AF6"/>
    <w:rsid w:val="00763A6B"/>
    <w:rsid w:val="00912D0E"/>
    <w:rsid w:val="00A8063F"/>
    <w:rsid w:val="00A95D81"/>
    <w:rsid w:val="00BC1950"/>
    <w:rsid w:val="00C87AFA"/>
    <w:rsid w:val="00C96114"/>
    <w:rsid w:val="00CB702D"/>
    <w:rsid w:val="00F216E7"/>
    <w:rsid w:val="00F23ECE"/>
    <w:rsid w:val="00F31595"/>
    <w:rsid w:val="00F7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4033256"/>
  <w15:chartTrackingRefBased/>
  <w15:docId w15:val="{A4102870-5F28-460A-BA54-74423D283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Ddirqo3F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Ddirqo3F歲入決算修正數明細表.dot</Template>
  <TotalTime>38</TotalTime>
  <Pages>1</Pages>
  <Words>148</Words>
  <Characters>172</Characters>
  <Application>Microsoft Office Word</Application>
  <DocSecurity>0</DocSecurity>
  <Lines>1</Lines>
  <Paragraphs>1</Paragraphs>
  <ScaleCrop>false</ScaleCrop>
  <Company>N.A.O.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陳靜紋</dc:creator>
  <cp:keywords/>
  <cp:lastModifiedBy>陳靜紋</cp:lastModifiedBy>
  <cp:revision>11</cp:revision>
  <dcterms:created xsi:type="dcterms:W3CDTF">2025-06-09T07:05:00Z</dcterms:created>
  <dcterms:modified xsi:type="dcterms:W3CDTF">2025-06-09T10:37:00Z</dcterms:modified>
</cp:coreProperties>
</file>