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3611A" w14:textId="140A5B5F" w:rsidR="00570609" w:rsidRPr="00983510" w:rsidRDefault="00EF5878" w:rsidP="004A5898">
      <w:pPr>
        <w:pStyle w:val="a3"/>
        <w:overflowPunct w:val="0"/>
        <w:snapToGrid w:val="0"/>
        <w:spacing w:line="240" w:lineRule="atLeast"/>
        <w:jc w:val="center"/>
        <w:rPr>
          <w:rFonts w:ascii="標楷體" w:hAnsi="標楷體"/>
          <w:bCs w:val="0"/>
          <w:spacing w:val="60"/>
          <w:kern w:val="0"/>
          <w:sz w:val="32"/>
          <w:szCs w:val="32"/>
          <w:u w:val="single"/>
        </w:rPr>
      </w:pPr>
      <w:r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伍</w:t>
      </w:r>
      <w:r w:rsidR="008D49FC" w:rsidRPr="008D49FC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、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中華民國</w:t>
      </w:r>
      <w:r w:rsidR="001E2174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11</w:t>
      </w:r>
      <w:r w:rsidR="006019E2"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3</w:t>
      </w:r>
      <w:r w:rsidR="005B7E21" w:rsidRPr="00983510">
        <w:rPr>
          <w:rFonts w:ascii="標楷體" w:hAnsi="標楷體" w:hint="eastAsia"/>
          <w:color w:val="000000"/>
          <w:spacing w:val="60"/>
          <w:kern w:val="0"/>
          <w:sz w:val="32"/>
          <w:szCs w:val="32"/>
          <w:u w:val="single"/>
        </w:rPr>
        <w:t>年度</w:t>
      </w:r>
      <w:r w:rsidR="001E2174">
        <w:rPr>
          <w:rFonts w:ascii="標楷體" w:hAnsi="標楷體"/>
          <w:color w:val="000000"/>
          <w:spacing w:val="60"/>
          <w:kern w:val="0"/>
          <w:sz w:val="32"/>
          <w:szCs w:val="32"/>
          <w:u w:val="single"/>
        </w:rPr>
        <w:t>臺東縣</w:t>
      </w:r>
      <w:r w:rsidR="00570609" w:rsidRPr="00983510">
        <w:rPr>
          <w:rFonts w:ascii="標楷體" w:hAnsi="標楷體" w:hint="eastAsia"/>
          <w:bCs w:val="0"/>
          <w:spacing w:val="60"/>
          <w:kern w:val="0"/>
          <w:sz w:val="32"/>
          <w:szCs w:val="32"/>
          <w:u w:val="single"/>
        </w:rPr>
        <w:t>總決算審定後收入支出表</w:t>
      </w:r>
    </w:p>
    <w:p w14:paraId="0610F1CC" w14:textId="77777777" w:rsidR="00223879" w:rsidRDefault="00223879" w:rsidP="00223879">
      <w:pPr>
        <w:jc w:val="center"/>
        <w:rPr>
          <w:rFonts w:ascii="標楷體" w:eastAsia="標楷體" w:hAnsi="標楷體"/>
          <w:w w:val="95"/>
          <w:kern w:val="0"/>
          <w:sz w:val="26"/>
          <w:szCs w:val="26"/>
        </w:rPr>
      </w:pPr>
    </w:p>
    <w:p w14:paraId="5318E04C" w14:textId="77777777" w:rsidR="00223879" w:rsidRPr="00900A34" w:rsidRDefault="00223879" w:rsidP="000B0DAC">
      <w:pPr>
        <w:snapToGrid w:val="0"/>
        <w:spacing w:line="200" w:lineRule="atLeast"/>
        <w:ind w:rightChars="100" w:right="240" w:firstLineChars="100" w:firstLine="190"/>
        <w:jc w:val="right"/>
        <w:rPr>
          <w:rFonts w:ascii="標楷體" w:eastAsia="標楷體" w:hAnsi="標楷體"/>
          <w:w w:val="95"/>
          <w:kern w:val="0"/>
          <w:sz w:val="20"/>
          <w:szCs w:val="20"/>
        </w:rPr>
      </w:pPr>
      <w:r w:rsidRPr="00900A34">
        <w:rPr>
          <w:rFonts w:ascii="標楷體" w:eastAsia="標楷體" w:hAnsi="標楷體" w:hint="eastAsia"/>
          <w:w w:val="95"/>
          <w:kern w:val="0"/>
          <w:sz w:val="20"/>
          <w:szCs w:val="20"/>
        </w:rPr>
        <w:t>單位：新臺幣元</w:t>
      </w:r>
    </w:p>
    <w:tbl>
      <w:tblPr>
        <w:tblW w:w="20469" w:type="dxa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117"/>
        <w:gridCol w:w="5117"/>
        <w:gridCol w:w="5117"/>
        <w:gridCol w:w="5118"/>
      </w:tblGrid>
      <w:tr w:rsidR="00570609" w:rsidRPr="00A30B60" w14:paraId="601CD528" w14:textId="77777777" w:rsidTr="001E2174">
        <w:trPr>
          <w:trHeight w:val="363"/>
        </w:trPr>
        <w:tc>
          <w:tcPr>
            <w:tcW w:w="5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19E7E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A30B60">
              <w:rPr>
                <w:rFonts w:ascii="標楷體" w:eastAsia="標楷體" w:hAnsi="標楷體" w:hint="eastAsia"/>
                <w:sz w:val="20"/>
                <w:szCs w:val="20"/>
              </w:rPr>
              <w:t>科目名稱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A54A3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原列金額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DDDA3" w14:textId="77777777" w:rsidR="008F1533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本</w:t>
            </w:r>
            <w:r w:rsidR="00C32E61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室</w:t>
            </w: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審核修正總決算、</w:t>
            </w:r>
          </w:p>
          <w:p w14:paraId="5F0C89AF" w14:textId="77777777" w:rsidR="00570609" w:rsidRPr="00570609" w:rsidRDefault="00570609" w:rsidP="00497416">
            <w:pPr>
              <w:spacing w:line="300" w:lineRule="exact"/>
              <w:jc w:val="distribute"/>
              <w:rPr>
                <w:rFonts w:ascii="標楷體" w:eastAsia="標楷體" w:hAnsi="標楷體"/>
                <w:spacing w:val="-4"/>
                <w:sz w:val="20"/>
                <w:szCs w:val="20"/>
              </w:rPr>
            </w:pPr>
            <w:r w:rsidRPr="00570609">
              <w:rPr>
                <w:rFonts w:ascii="標楷體" w:eastAsia="標楷體" w:hAnsi="標楷體" w:hint="eastAsia"/>
                <w:spacing w:val="-4"/>
                <w:sz w:val="20"/>
                <w:szCs w:val="20"/>
              </w:rPr>
              <w:t>附屬單位決算應調整數</w:t>
            </w:r>
          </w:p>
        </w:tc>
        <w:tc>
          <w:tcPr>
            <w:tcW w:w="5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0AE5BF" w14:textId="77777777" w:rsidR="00570609" w:rsidRPr="00A30B60" w:rsidRDefault="00570609" w:rsidP="0046478B">
            <w:pPr>
              <w:spacing w:line="300" w:lineRule="exact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0"/>
                <w:szCs w:val="20"/>
              </w:rPr>
              <w:t>調整後金額</w:t>
            </w:r>
          </w:p>
        </w:tc>
      </w:tr>
      <w:tr w:rsidR="008F7A19" w:rsidRPr="0007262B" w14:paraId="5F3AC5F6" w14:textId="77777777" w:rsidTr="001E217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D2A5AA3" w14:textId="77777777" w:rsidR="008F7A19" w:rsidRPr="0007262B" w:rsidRDefault="008F7A19" w:rsidP="008F7A19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7262B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CE409C3" w14:textId="6F1BAB92" w:rsidR="008F7A19" w:rsidRPr="0041369E" w:rsidRDefault="008F7A19" w:rsidP="008F7A19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6150DD">
              <w:rPr>
                <w:rFonts w:ascii="新細明體" w:hAnsi="新細明體"/>
                <w:b/>
                <w:noProof/>
                <w:sz w:val="20"/>
                <w:szCs w:val="20"/>
              </w:rPr>
              <w:t>26,538,254,053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35762EC" w14:textId="0BA7EC8D" w:rsidR="008F7A19" w:rsidRPr="008F7A19" w:rsidRDefault="008F7A19" w:rsidP="008F7A19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8F7A19">
              <w:rPr>
                <w:rFonts w:ascii="新細明體" w:hAnsi="新細明體"/>
                <w:b/>
                <w:color w:val="000000"/>
                <w:sz w:val="20"/>
                <w:szCs w:val="20"/>
              </w:rPr>
              <w:t>+ 187,</w:t>
            </w:r>
            <w:r>
              <w:rPr>
                <w:rFonts w:ascii="新細明體" w:hAnsi="新細明體"/>
                <w:b/>
                <w:color w:val="000000"/>
                <w:sz w:val="20"/>
                <w:szCs w:val="20"/>
              </w:rPr>
              <w:t>7</w:t>
            </w:r>
            <w:r w:rsidRPr="008F7A19">
              <w:rPr>
                <w:rFonts w:ascii="新細明體" w:hAnsi="新細明體"/>
                <w:b/>
                <w:color w:val="000000"/>
                <w:sz w:val="20"/>
                <w:szCs w:val="20"/>
              </w:rPr>
              <w:t>46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4A7AAC8F" w14:textId="428C6CD7" w:rsidR="008F7A19" w:rsidRPr="0041369E" w:rsidRDefault="008F7A19" w:rsidP="008F7A19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6150DD">
              <w:rPr>
                <w:rFonts w:ascii="新細明體" w:hAnsi="新細明體"/>
                <w:b/>
                <w:noProof/>
                <w:sz w:val="20"/>
                <w:szCs w:val="20"/>
              </w:rPr>
              <w:t>26,538,</w:t>
            </w:r>
            <w:r>
              <w:rPr>
                <w:rFonts w:ascii="新細明體" w:hAnsi="新細明體"/>
                <w:b/>
                <w:noProof/>
                <w:sz w:val="20"/>
                <w:szCs w:val="20"/>
              </w:rPr>
              <w:t>441,799</w:t>
            </w:r>
          </w:p>
        </w:tc>
      </w:tr>
      <w:tr w:rsidR="008F7A19" w:rsidRPr="00216B33" w14:paraId="1BFA028C" w14:textId="77777777" w:rsidTr="001E217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CC94A4D" w14:textId="77777777" w:rsidR="008F7A19" w:rsidRPr="00216B33" w:rsidRDefault="008F7A19" w:rsidP="008F7A1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8A1F66">
              <w:rPr>
                <w:rFonts w:ascii="標楷體" w:eastAsia="標楷體" w:hAnsi="標楷體" w:hint="eastAsia"/>
                <w:noProof/>
                <w:sz w:val="20"/>
                <w:szCs w:val="20"/>
              </w:rPr>
              <w:t>稅課收入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134674F" w14:textId="62DDFF2B" w:rsidR="008F7A19" w:rsidRPr="0041369E" w:rsidRDefault="008F7A19" w:rsidP="008F7A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9,384,625,160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26BF493" w14:textId="77777777" w:rsidR="008F7A19" w:rsidRPr="0041369E" w:rsidRDefault="008F7A19" w:rsidP="008F7A19">
            <w:pPr>
              <w:jc w:val="right"/>
              <w:rPr>
                <w:rFonts w:ascii="新細明體" w:hAnsi="新細明體"/>
                <w:bCs/>
                <w:color w:val="000000"/>
                <w:sz w:val="20"/>
                <w:szCs w:val="20"/>
              </w:rPr>
            </w:pPr>
            <w:r w:rsidRPr="0041369E">
              <w:rPr>
                <w:rFonts w:ascii="新細明體" w:hAnsi="新細明體" w:hint="eastAsia"/>
                <w:bCs/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1292920F" w14:textId="412120FC" w:rsidR="008F7A19" w:rsidRPr="0041369E" w:rsidRDefault="008F7A19" w:rsidP="008F7A1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9,384,625,160</w:t>
            </w:r>
          </w:p>
        </w:tc>
      </w:tr>
      <w:tr w:rsidR="008F7A19" w:rsidRPr="00216B33" w14:paraId="2594CDDD" w14:textId="77777777" w:rsidTr="001E217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61407811" w14:textId="77777777" w:rsidR="008F7A19" w:rsidRPr="00216B33" w:rsidRDefault="008F7A19" w:rsidP="008F7A1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8A1F66">
              <w:rPr>
                <w:rFonts w:ascii="標楷體" w:eastAsia="標楷體" w:hAnsi="標楷體" w:hint="eastAsia"/>
                <w:noProof/>
                <w:sz w:val="20"/>
                <w:szCs w:val="20"/>
              </w:rPr>
              <w:t>罰款及賠償收入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14B21C2" w14:textId="17767826" w:rsidR="008F7A19" w:rsidRPr="0041369E" w:rsidRDefault="008F7A19" w:rsidP="008F7A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268,535,508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A5AD370" w14:textId="77777777" w:rsidR="008F7A19" w:rsidRPr="0041369E" w:rsidRDefault="008F7A19" w:rsidP="008F7A1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1369E">
              <w:rPr>
                <w:rFonts w:ascii="新細明體" w:hAnsi="新細明體" w:hint="eastAsia"/>
                <w:bCs/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496E3FDD" w14:textId="2EFB27A8" w:rsidR="008F7A19" w:rsidRPr="0041369E" w:rsidRDefault="008F7A19" w:rsidP="008F7A1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268,535,508</w:t>
            </w:r>
          </w:p>
        </w:tc>
      </w:tr>
      <w:tr w:rsidR="008F7A19" w:rsidRPr="00216B33" w14:paraId="7A220F30" w14:textId="77777777" w:rsidTr="001E217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8AA6330" w14:textId="77777777" w:rsidR="008F7A19" w:rsidRPr="00216B33" w:rsidRDefault="008F7A19" w:rsidP="008F7A1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8A1F66">
              <w:rPr>
                <w:rFonts w:ascii="標楷體" w:eastAsia="標楷體" w:hAnsi="標楷體" w:hint="eastAsia"/>
                <w:noProof/>
                <w:sz w:val="20"/>
                <w:szCs w:val="20"/>
              </w:rPr>
              <w:t>規費收入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BAC025B" w14:textId="1AAA936E" w:rsidR="008F7A19" w:rsidRPr="0041369E" w:rsidRDefault="008F7A19" w:rsidP="008F7A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211,209,793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0E30F56" w14:textId="77777777" w:rsidR="008F7A19" w:rsidRPr="0041369E" w:rsidRDefault="008F7A19" w:rsidP="008F7A1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1369E">
              <w:rPr>
                <w:rFonts w:ascii="新細明體" w:hAnsi="新細明體" w:hint="eastAsia"/>
                <w:bCs/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11D02B84" w14:textId="742D3623" w:rsidR="008F7A19" w:rsidRPr="0041369E" w:rsidRDefault="008F7A19" w:rsidP="008F7A1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211,209,793</w:t>
            </w:r>
          </w:p>
        </w:tc>
      </w:tr>
      <w:tr w:rsidR="008F7A19" w:rsidRPr="00216B33" w14:paraId="733000DF" w14:textId="77777777" w:rsidTr="001E217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7AD9309" w14:textId="77777777" w:rsidR="008F7A19" w:rsidRPr="00216B33" w:rsidRDefault="008F7A19" w:rsidP="008F7A1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8A1F66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8EE77A5" w14:textId="54E11B76" w:rsidR="008F7A19" w:rsidRPr="0041369E" w:rsidRDefault="008F7A19" w:rsidP="008F7A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222,705,404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F70B155" w14:textId="77777777" w:rsidR="008F7A19" w:rsidRPr="0041369E" w:rsidRDefault="008F7A19" w:rsidP="008F7A1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1369E">
              <w:rPr>
                <w:rFonts w:ascii="新細明體" w:hAnsi="新細明體" w:hint="eastAsia"/>
                <w:bCs/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014FF328" w14:textId="0582E251" w:rsidR="008F7A19" w:rsidRPr="0041369E" w:rsidRDefault="008F7A19" w:rsidP="008F7A1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222,705,404</w:t>
            </w:r>
          </w:p>
        </w:tc>
      </w:tr>
      <w:tr w:rsidR="008F7A19" w:rsidRPr="00216B33" w14:paraId="2E24F476" w14:textId="77777777" w:rsidTr="001E217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139E65D3" w14:textId="77777777" w:rsidR="008F7A19" w:rsidRPr="00216B33" w:rsidRDefault="008F7A19" w:rsidP="008F7A1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8A1F66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投資收益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EB50394" w14:textId="7B5E26EB" w:rsidR="008F7A19" w:rsidRPr="0041369E" w:rsidRDefault="008F7A19" w:rsidP="008F7A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80,569,088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15719E2" w14:textId="77777777" w:rsidR="008F7A19" w:rsidRPr="0041369E" w:rsidRDefault="008F7A19" w:rsidP="008F7A1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1369E">
              <w:rPr>
                <w:rFonts w:ascii="新細明體" w:hAnsi="新細明體" w:hint="eastAsia"/>
                <w:bCs/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4588DA21" w14:textId="0930EBCF" w:rsidR="008F7A19" w:rsidRPr="0041369E" w:rsidRDefault="008F7A19" w:rsidP="008F7A1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80,569,088</w:t>
            </w:r>
          </w:p>
        </w:tc>
      </w:tr>
      <w:tr w:rsidR="008F7A19" w:rsidRPr="00216B33" w14:paraId="402BF6F7" w14:textId="77777777" w:rsidTr="001E217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AC32FDA" w14:textId="77777777" w:rsidR="008F7A19" w:rsidRPr="00216B33" w:rsidRDefault="008F7A19" w:rsidP="008F7A1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8A1F66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補助及協助收入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D0FA7FF" w14:textId="5BD93503" w:rsidR="008F7A19" w:rsidRPr="0041369E" w:rsidRDefault="008F7A19" w:rsidP="008F7A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16,074,682,494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CACA765" w14:textId="77777777" w:rsidR="008F7A19" w:rsidRPr="0041369E" w:rsidRDefault="008F7A19" w:rsidP="008F7A1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1369E">
              <w:rPr>
                <w:rFonts w:ascii="新細明體" w:hAnsi="新細明體" w:hint="eastAsia"/>
                <w:bCs/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769EABA6" w14:textId="34D32863" w:rsidR="008F7A19" w:rsidRPr="0041369E" w:rsidRDefault="008F7A19" w:rsidP="008F7A1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16,074,682,494</w:t>
            </w:r>
          </w:p>
        </w:tc>
      </w:tr>
      <w:tr w:rsidR="008F7A19" w:rsidRPr="00216B33" w14:paraId="0B2E0465" w14:textId="77777777" w:rsidTr="001E217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1AE3EB7" w14:textId="77777777" w:rsidR="008F7A19" w:rsidRPr="00216B33" w:rsidRDefault="008F7A19" w:rsidP="008F7A1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8A1F66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捐獻及贈與收入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4A8DC47" w14:textId="6E154854" w:rsidR="008F7A19" w:rsidRPr="0041369E" w:rsidRDefault="008F7A19" w:rsidP="008F7A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49,742,144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D177BEB" w14:textId="77777777" w:rsidR="008F7A19" w:rsidRPr="0041369E" w:rsidRDefault="008F7A19" w:rsidP="008F7A1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1369E">
              <w:rPr>
                <w:rFonts w:ascii="新細明體" w:hAnsi="新細明體" w:hint="eastAsia"/>
                <w:bCs/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28F99DF8" w14:textId="23C11CAF" w:rsidR="008F7A19" w:rsidRPr="0041369E" w:rsidRDefault="008F7A19" w:rsidP="008F7A1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49,742,144</w:t>
            </w:r>
          </w:p>
        </w:tc>
      </w:tr>
      <w:tr w:rsidR="008F7A19" w:rsidRPr="00216B33" w14:paraId="32AC10F9" w14:textId="77777777" w:rsidTr="001E217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7F6B4D3C" w14:textId="77777777" w:rsidR="008F7A19" w:rsidRPr="00216B33" w:rsidRDefault="008F7A19" w:rsidP="008F7A1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8A1F66">
              <w:rPr>
                <w:rFonts w:ascii="標楷體" w:eastAsia="標楷體" w:hAnsi="標楷體" w:hint="eastAsia"/>
                <w:noProof/>
                <w:sz w:val="20"/>
                <w:szCs w:val="20"/>
              </w:rPr>
              <w:t>其他收入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27EFFFD" w14:textId="18DDF553" w:rsidR="008F7A19" w:rsidRPr="0041369E" w:rsidRDefault="008F7A19" w:rsidP="008F7A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246,184,462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D2F7D3A" w14:textId="2F17FF0C" w:rsidR="008F7A19" w:rsidRPr="0041369E" w:rsidRDefault="008F7A19" w:rsidP="008F7A1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8F7A19">
              <w:rPr>
                <w:rFonts w:ascii="新細明體" w:hAnsi="新細明體"/>
                <w:bCs/>
                <w:color w:val="000000"/>
                <w:sz w:val="20"/>
                <w:szCs w:val="20"/>
              </w:rPr>
              <w:t xml:space="preserve">+ </w:t>
            </w:r>
            <w:r>
              <w:rPr>
                <w:rFonts w:ascii="新細明體" w:hAnsi="新細明體"/>
                <w:bCs/>
                <w:color w:val="000000"/>
                <w:sz w:val="20"/>
                <w:szCs w:val="20"/>
              </w:rPr>
              <w:t>187,746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51E3FEA0" w14:textId="3148C7B8" w:rsidR="008F7A19" w:rsidRPr="0041369E" w:rsidRDefault="008F7A19" w:rsidP="008F7A1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246,</w:t>
            </w:r>
            <w:r>
              <w:rPr>
                <w:rFonts w:ascii="新細明體" w:hAnsi="新細明體"/>
                <w:noProof/>
                <w:sz w:val="20"/>
                <w:szCs w:val="20"/>
              </w:rPr>
              <w:t>372,208</w:t>
            </w:r>
          </w:p>
        </w:tc>
      </w:tr>
      <w:tr w:rsidR="008F7A19" w:rsidRPr="0007262B" w14:paraId="16B405E7" w14:textId="77777777" w:rsidTr="001E217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E13F9ED" w14:textId="77777777" w:rsidR="008F7A19" w:rsidRPr="0007262B" w:rsidRDefault="008F7A19" w:rsidP="008F7A19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7262B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F67A7EE" w14:textId="69152720" w:rsidR="008F7A19" w:rsidRPr="0041369E" w:rsidRDefault="008F7A19" w:rsidP="008F7A19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6150DD">
              <w:rPr>
                <w:rFonts w:ascii="新細明體" w:hAnsi="新細明體"/>
                <w:b/>
                <w:noProof/>
                <w:sz w:val="20"/>
                <w:szCs w:val="20"/>
              </w:rPr>
              <w:t>21,914,361,170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6A21D18" w14:textId="0728318D" w:rsidR="008F7A19" w:rsidRPr="00451B4E" w:rsidRDefault="008F7A19" w:rsidP="008F7A19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451B4E">
              <w:rPr>
                <w:rFonts w:ascii="新細明體" w:hAnsi="新細明體" w:hint="eastAsia"/>
                <w:b/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0442EE13" w14:textId="47DCB732" w:rsidR="008F7A19" w:rsidRPr="0041369E" w:rsidRDefault="008F7A19" w:rsidP="008F7A19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6150DD">
              <w:rPr>
                <w:rFonts w:ascii="新細明體" w:hAnsi="新細明體"/>
                <w:b/>
                <w:noProof/>
                <w:sz w:val="20"/>
                <w:szCs w:val="20"/>
              </w:rPr>
              <w:t>21,914,361,170</w:t>
            </w:r>
          </w:p>
        </w:tc>
      </w:tr>
      <w:tr w:rsidR="008F7A19" w:rsidRPr="00216B33" w14:paraId="1D788D48" w14:textId="77777777" w:rsidTr="001E217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13532ED6" w14:textId="77777777" w:rsidR="008F7A19" w:rsidRPr="00216B33" w:rsidRDefault="008F7A19" w:rsidP="008F7A1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8A1F66">
              <w:rPr>
                <w:rFonts w:ascii="標楷體" w:eastAsia="標楷體" w:hAnsi="標楷體" w:hint="eastAsia"/>
                <w:noProof/>
                <w:sz w:val="20"/>
                <w:szCs w:val="20"/>
              </w:rPr>
              <w:t>人事支出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93878E4" w14:textId="49E49A73" w:rsidR="008F7A19" w:rsidRPr="0041369E" w:rsidRDefault="008F7A19" w:rsidP="008F7A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4,060,094,741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0682C907" w14:textId="77777777" w:rsidR="008F7A19" w:rsidRPr="0041369E" w:rsidRDefault="008F7A19" w:rsidP="008F7A1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1369E">
              <w:rPr>
                <w:rFonts w:ascii="新細明體" w:hAnsi="新細明體" w:hint="eastAsia"/>
                <w:bCs/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6266D14E" w14:textId="796CD938" w:rsidR="008F7A19" w:rsidRPr="0041369E" w:rsidRDefault="008F7A19" w:rsidP="008F7A1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4,060,094,741</w:t>
            </w:r>
          </w:p>
        </w:tc>
      </w:tr>
      <w:tr w:rsidR="008F7A19" w:rsidRPr="00216B33" w14:paraId="78D46F10" w14:textId="77777777" w:rsidTr="001E217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34D0C4DF" w14:textId="77777777" w:rsidR="008F7A19" w:rsidRPr="00216B33" w:rsidRDefault="008F7A19" w:rsidP="008F7A1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8A1F66">
              <w:rPr>
                <w:rFonts w:ascii="標楷體" w:eastAsia="標楷體" w:hAnsi="標楷體" w:hint="eastAsia"/>
                <w:noProof/>
                <w:sz w:val="20"/>
                <w:szCs w:val="20"/>
              </w:rPr>
              <w:t>業務支出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481D5DF4" w14:textId="1E6FF247" w:rsidR="008F7A19" w:rsidRPr="0041369E" w:rsidRDefault="008F7A19" w:rsidP="008F7A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bookmarkStart w:id="0" w:name="OLE_LINK1"/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2,818,552,790</w:t>
            </w:r>
            <w:bookmarkEnd w:id="0"/>
          </w:p>
        </w:tc>
        <w:tc>
          <w:tcPr>
            <w:tcW w:w="5117" w:type="dxa"/>
            <w:shd w:val="clear" w:color="auto" w:fill="auto"/>
            <w:vAlign w:val="center"/>
          </w:tcPr>
          <w:p w14:paraId="29AA234C" w14:textId="77777777" w:rsidR="008F7A19" w:rsidRPr="00B60EBB" w:rsidRDefault="008F7A19" w:rsidP="008F7A19">
            <w:pPr>
              <w:jc w:val="right"/>
              <w:rPr>
                <w:rFonts w:ascii="新細明體" w:hAnsi="新細明體"/>
                <w:bCs/>
                <w:noProof/>
                <w:sz w:val="20"/>
                <w:szCs w:val="20"/>
              </w:rPr>
            </w:pPr>
            <w:r w:rsidRPr="00B60EBB">
              <w:rPr>
                <w:rFonts w:ascii="新細明體" w:hAnsi="新細明體" w:hint="eastAsia"/>
                <w:bCs/>
                <w:noProof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7F18E349" w14:textId="5FD6344D" w:rsidR="008F7A19" w:rsidRPr="0041369E" w:rsidRDefault="008F7A19" w:rsidP="008F7A1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2,818,552,790</w:t>
            </w:r>
          </w:p>
        </w:tc>
      </w:tr>
      <w:tr w:rsidR="008F7A19" w:rsidRPr="00216B33" w14:paraId="6FFC9BC0" w14:textId="77777777" w:rsidTr="001E217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08B5A949" w14:textId="77777777" w:rsidR="008F7A19" w:rsidRPr="00216B33" w:rsidRDefault="008F7A19" w:rsidP="008F7A1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8A1F66">
              <w:rPr>
                <w:rFonts w:ascii="標楷體" w:eastAsia="標楷體" w:hAnsi="標楷體" w:hint="eastAsia"/>
                <w:noProof/>
                <w:sz w:val="20"/>
                <w:szCs w:val="20"/>
              </w:rPr>
              <w:t>獎補助支出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C2BFB5C" w14:textId="04527700" w:rsidR="008F7A19" w:rsidRPr="0041369E" w:rsidRDefault="008F7A19" w:rsidP="008F7A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bookmarkStart w:id="1" w:name="OLE_LINK2"/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13,383,176,435</w:t>
            </w:r>
            <w:bookmarkEnd w:id="1"/>
          </w:p>
        </w:tc>
        <w:tc>
          <w:tcPr>
            <w:tcW w:w="5117" w:type="dxa"/>
            <w:shd w:val="clear" w:color="auto" w:fill="auto"/>
            <w:vAlign w:val="center"/>
          </w:tcPr>
          <w:p w14:paraId="7E56C7D8" w14:textId="4935CBE1" w:rsidR="008F7A19" w:rsidRPr="0041369E" w:rsidRDefault="008F7A19" w:rsidP="008F7A1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1369E">
              <w:rPr>
                <w:rFonts w:ascii="新細明體" w:hAnsi="新細明體" w:hint="eastAsia"/>
                <w:bCs/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623D97FC" w14:textId="37A14AA9" w:rsidR="008F7A19" w:rsidRPr="0041369E" w:rsidRDefault="008F7A19" w:rsidP="008F7A1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13,383,176,435</w:t>
            </w:r>
          </w:p>
        </w:tc>
      </w:tr>
      <w:tr w:rsidR="008F7A19" w:rsidRPr="00216B33" w14:paraId="6BEE18E6" w14:textId="77777777" w:rsidTr="001E217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48F00298" w14:textId="77777777" w:rsidR="008F7A19" w:rsidRPr="00216B33" w:rsidRDefault="008F7A19" w:rsidP="008F7A1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8A1F66">
              <w:rPr>
                <w:rFonts w:ascii="標楷體" w:eastAsia="標楷體" w:hAnsi="標楷體" w:hint="eastAsia"/>
                <w:noProof/>
                <w:sz w:val="20"/>
                <w:szCs w:val="20"/>
              </w:rPr>
              <w:t>財產損失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3AA06626" w14:textId="5F6D2110" w:rsidR="008F7A19" w:rsidRPr="0041369E" w:rsidRDefault="008F7A19" w:rsidP="008F7A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bookmarkStart w:id="2" w:name="OLE_LINK3"/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13,907,595</w:t>
            </w:r>
            <w:bookmarkEnd w:id="2"/>
          </w:p>
        </w:tc>
        <w:tc>
          <w:tcPr>
            <w:tcW w:w="5117" w:type="dxa"/>
            <w:shd w:val="clear" w:color="auto" w:fill="auto"/>
            <w:vAlign w:val="center"/>
          </w:tcPr>
          <w:p w14:paraId="367B8CFB" w14:textId="77777777" w:rsidR="008F7A19" w:rsidRPr="0041369E" w:rsidRDefault="008F7A19" w:rsidP="008F7A1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1369E">
              <w:rPr>
                <w:rFonts w:ascii="新細明體" w:hAnsi="新細明體" w:hint="eastAsia"/>
                <w:bCs/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3CDC5678" w14:textId="41BA0352" w:rsidR="008F7A19" w:rsidRPr="0041369E" w:rsidRDefault="008F7A19" w:rsidP="008F7A1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13,907,595</w:t>
            </w:r>
          </w:p>
        </w:tc>
      </w:tr>
      <w:tr w:rsidR="008F7A19" w:rsidRPr="00216B33" w14:paraId="6EF2CD69" w14:textId="77777777" w:rsidTr="001E217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53094F8A" w14:textId="346544AC" w:rsidR="008F7A19" w:rsidRPr="008A1F66" w:rsidRDefault="008F7A19" w:rsidP="008F7A1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451B4E">
              <w:rPr>
                <w:rFonts w:ascii="標楷體" w:eastAsia="標楷體" w:hAnsi="標楷體" w:hint="eastAsia"/>
                <w:noProof/>
                <w:sz w:val="20"/>
                <w:szCs w:val="20"/>
              </w:rPr>
              <w:t>投資損失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273D47DD" w14:textId="510CD938" w:rsidR="008F7A19" w:rsidRPr="00700FF0" w:rsidRDefault="008F7A19" w:rsidP="008F7A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99,751,322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4FA9DE2" w14:textId="753F86BD" w:rsidR="008F7A19" w:rsidRPr="0041369E" w:rsidRDefault="00B60EBB" w:rsidP="008F7A19">
            <w:pPr>
              <w:jc w:val="right"/>
              <w:rPr>
                <w:rFonts w:ascii="新細明體" w:hAnsi="新細明體"/>
                <w:bCs/>
                <w:color w:val="000000"/>
                <w:sz w:val="20"/>
                <w:szCs w:val="20"/>
              </w:rPr>
            </w:pPr>
            <w:r w:rsidRPr="0041369E">
              <w:rPr>
                <w:rFonts w:ascii="新細明體" w:hAnsi="新細明體" w:hint="eastAsia"/>
                <w:bCs/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4D87D492" w14:textId="181E3709" w:rsidR="008F7A19" w:rsidRPr="0041369E" w:rsidRDefault="008F7A19" w:rsidP="008F7A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99,751,322</w:t>
            </w:r>
          </w:p>
        </w:tc>
      </w:tr>
      <w:tr w:rsidR="008F7A19" w:rsidRPr="00216B33" w14:paraId="2BF69AE2" w14:textId="77777777" w:rsidTr="001E2174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83E318F" w14:textId="77777777" w:rsidR="008F7A19" w:rsidRPr="00216B33" w:rsidRDefault="008F7A19" w:rsidP="008F7A1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8A1F66">
              <w:rPr>
                <w:rFonts w:ascii="標楷體" w:eastAsia="標楷體" w:hAnsi="標楷體" w:hint="eastAsia"/>
                <w:noProof/>
                <w:sz w:val="20"/>
                <w:szCs w:val="20"/>
              </w:rPr>
              <w:t>利息費用及手續費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74FFF41E" w14:textId="1DDAD44D" w:rsidR="008F7A19" w:rsidRPr="0041369E" w:rsidRDefault="008F7A19" w:rsidP="008F7A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5,065,257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1A451372" w14:textId="77777777" w:rsidR="008F7A19" w:rsidRPr="0041369E" w:rsidRDefault="008F7A19" w:rsidP="008F7A1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1369E">
              <w:rPr>
                <w:rFonts w:ascii="新細明體" w:hAnsi="新細明體" w:hint="eastAsia"/>
                <w:bCs/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6707A94B" w14:textId="5A320A5E" w:rsidR="008F7A19" w:rsidRPr="0041369E" w:rsidRDefault="008F7A19" w:rsidP="008F7A1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5,065,257</w:t>
            </w:r>
          </w:p>
        </w:tc>
      </w:tr>
      <w:tr w:rsidR="008F7A19" w:rsidRPr="00216B33" w14:paraId="3CCE67EB" w14:textId="77777777" w:rsidTr="00A533A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shd w:val="clear" w:color="auto" w:fill="auto"/>
            <w:vAlign w:val="center"/>
          </w:tcPr>
          <w:p w14:paraId="2EA09483" w14:textId="77777777" w:rsidR="008F7A19" w:rsidRPr="00216B33" w:rsidRDefault="008F7A19" w:rsidP="008F7A19">
            <w:pPr>
              <w:snapToGrid w:val="0"/>
              <w:spacing w:beforeLines="20" w:before="72" w:line="240" w:lineRule="exact"/>
              <w:ind w:leftChars="200" w:left="480"/>
              <w:jc w:val="distribute"/>
              <w:rPr>
                <w:rFonts w:ascii="標楷體" w:eastAsia="標楷體" w:hAnsi="標楷體"/>
                <w:sz w:val="20"/>
                <w:szCs w:val="20"/>
              </w:rPr>
            </w:pPr>
            <w:r w:rsidRPr="008A1F66">
              <w:rPr>
                <w:rFonts w:ascii="標楷體" w:eastAsia="標楷體" w:hAnsi="標楷體" w:hint="eastAsia"/>
                <w:noProof/>
                <w:sz w:val="20"/>
                <w:szCs w:val="20"/>
              </w:rPr>
              <w:t>折舊、折耗及攤銷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616E3935" w14:textId="3B92F94E" w:rsidR="008F7A19" w:rsidRPr="0041369E" w:rsidRDefault="008F7A19" w:rsidP="008F7A19">
            <w:pPr>
              <w:jc w:val="right"/>
              <w:rPr>
                <w:rFonts w:ascii="新細明體" w:hAnsi="新細明體"/>
                <w:noProof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1,533,813,030</w:t>
            </w:r>
          </w:p>
        </w:tc>
        <w:tc>
          <w:tcPr>
            <w:tcW w:w="5117" w:type="dxa"/>
            <w:shd w:val="clear" w:color="auto" w:fill="auto"/>
            <w:vAlign w:val="center"/>
          </w:tcPr>
          <w:p w14:paraId="5C959B5E" w14:textId="77777777" w:rsidR="008F7A19" w:rsidRPr="0041369E" w:rsidRDefault="008F7A19" w:rsidP="008F7A19">
            <w:pPr>
              <w:jc w:val="right"/>
              <w:rPr>
                <w:rFonts w:ascii="新細明體" w:hAnsi="新細明體"/>
                <w:color w:val="000000"/>
                <w:sz w:val="20"/>
                <w:szCs w:val="20"/>
              </w:rPr>
            </w:pPr>
            <w:r w:rsidRPr="0041369E">
              <w:rPr>
                <w:rFonts w:ascii="新細明體" w:hAnsi="新細明體" w:hint="eastAsia"/>
                <w:bCs/>
                <w:color w:val="000000"/>
                <w:sz w:val="20"/>
                <w:szCs w:val="20"/>
              </w:rPr>
              <w:t>－</w:t>
            </w:r>
          </w:p>
        </w:tc>
        <w:tc>
          <w:tcPr>
            <w:tcW w:w="5118" w:type="dxa"/>
            <w:shd w:val="clear" w:color="auto" w:fill="auto"/>
            <w:vAlign w:val="center"/>
          </w:tcPr>
          <w:p w14:paraId="72763B50" w14:textId="4CC49788" w:rsidR="008F7A19" w:rsidRPr="0041369E" w:rsidRDefault="008F7A19" w:rsidP="008F7A19">
            <w:pPr>
              <w:jc w:val="right"/>
              <w:rPr>
                <w:rFonts w:ascii="新細明體" w:hAnsi="新細明體"/>
                <w:sz w:val="20"/>
                <w:szCs w:val="20"/>
              </w:rPr>
            </w:pPr>
            <w:r w:rsidRPr="00700FF0">
              <w:rPr>
                <w:rFonts w:ascii="新細明體" w:hAnsi="新細明體"/>
                <w:noProof/>
                <w:sz w:val="20"/>
                <w:szCs w:val="20"/>
              </w:rPr>
              <w:t>1,533,813,030</w:t>
            </w:r>
          </w:p>
        </w:tc>
      </w:tr>
      <w:tr w:rsidR="008F7A19" w:rsidRPr="0007262B" w14:paraId="39A5CEC1" w14:textId="77777777" w:rsidTr="00A533AC">
        <w:tblPrEx>
          <w:tblBorders>
            <w:left w:val="none" w:sz="0" w:space="0" w:color="auto"/>
            <w:right w:val="none" w:sz="0" w:space="0" w:color="auto"/>
            <w:insideV w:val="single" w:sz="4" w:space="0" w:color="auto"/>
          </w:tblBorders>
        </w:tblPrEx>
        <w:trPr>
          <w:trHeight w:val="680"/>
        </w:trPr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7585F3" w14:textId="77777777" w:rsidR="008F7A19" w:rsidRPr="0007262B" w:rsidRDefault="008F7A19" w:rsidP="008F7A19">
            <w:pPr>
              <w:snapToGrid w:val="0"/>
              <w:spacing w:beforeLines="20" w:before="72" w:line="240" w:lineRule="exact"/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07262B">
              <w:rPr>
                <w:rFonts w:ascii="標楷體" w:eastAsia="標楷體" w:hAnsi="標楷體" w:hint="eastAsia"/>
                <w:b/>
                <w:noProof/>
                <w:sz w:val="20"/>
                <w:szCs w:val="20"/>
              </w:rPr>
              <w:t>收支餘絀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A0A47B" w14:textId="27B127A4" w:rsidR="008F7A19" w:rsidRPr="0041369E" w:rsidRDefault="008F7A19" w:rsidP="008F7A19">
            <w:pPr>
              <w:jc w:val="right"/>
              <w:rPr>
                <w:rFonts w:ascii="新細明體" w:hAnsi="新細明體"/>
                <w:b/>
                <w:noProof/>
                <w:sz w:val="20"/>
                <w:szCs w:val="20"/>
              </w:rPr>
            </w:pPr>
            <w:r w:rsidRPr="006150DD">
              <w:rPr>
                <w:rFonts w:ascii="新細明體" w:hAnsi="新細明體"/>
                <w:b/>
                <w:noProof/>
                <w:sz w:val="20"/>
                <w:szCs w:val="20"/>
              </w:rPr>
              <w:t>4,623,892,883</w:t>
            </w:r>
          </w:p>
        </w:tc>
        <w:tc>
          <w:tcPr>
            <w:tcW w:w="51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D2B70E" w14:textId="0BBDD6E1" w:rsidR="008F7A19" w:rsidRPr="0041369E" w:rsidRDefault="008F7A19" w:rsidP="008F7A19">
            <w:pPr>
              <w:jc w:val="right"/>
              <w:rPr>
                <w:rFonts w:ascii="新細明體" w:hAnsi="新細明體"/>
                <w:b/>
                <w:color w:val="000000"/>
                <w:sz w:val="20"/>
                <w:szCs w:val="20"/>
              </w:rPr>
            </w:pPr>
            <w:r w:rsidRPr="008F7A19"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+ 187,</w:t>
            </w:r>
            <w:r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7</w:t>
            </w:r>
            <w:r w:rsidRPr="008F7A19">
              <w:rPr>
                <w:rFonts w:ascii="新細明體" w:hAnsi="新細明體"/>
                <w:b/>
                <w:noProof/>
                <w:color w:val="000000"/>
                <w:sz w:val="20"/>
                <w:szCs w:val="20"/>
              </w:rPr>
              <w:t>46</w:t>
            </w:r>
          </w:p>
        </w:tc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59303" w14:textId="7BAF6D5E" w:rsidR="008F7A19" w:rsidRPr="0041369E" w:rsidRDefault="008F7A19" w:rsidP="008F7A19">
            <w:pPr>
              <w:jc w:val="right"/>
              <w:rPr>
                <w:rFonts w:ascii="新細明體" w:hAnsi="新細明體"/>
                <w:b/>
                <w:sz w:val="20"/>
                <w:szCs w:val="20"/>
              </w:rPr>
            </w:pPr>
            <w:r w:rsidRPr="006150DD">
              <w:rPr>
                <w:rFonts w:ascii="新細明體" w:hAnsi="新細明體"/>
                <w:b/>
                <w:noProof/>
                <w:sz w:val="20"/>
                <w:szCs w:val="20"/>
              </w:rPr>
              <w:t>4,62</w:t>
            </w:r>
            <w:r>
              <w:rPr>
                <w:rFonts w:ascii="新細明體" w:hAnsi="新細明體"/>
                <w:b/>
                <w:noProof/>
                <w:sz w:val="20"/>
                <w:szCs w:val="20"/>
              </w:rPr>
              <w:t>4,080,629</w:t>
            </w:r>
          </w:p>
        </w:tc>
      </w:tr>
    </w:tbl>
    <w:p w14:paraId="28F994D6" w14:textId="77777777" w:rsidR="00570609" w:rsidRPr="0048745A" w:rsidRDefault="00570609" w:rsidP="00570609">
      <w:pPr>
        <w:spacing w:line="20" w:lineRule="exact"/>
        <w:rPr>
          <w:rFonts w:ascii="標楷體" w:eastAsia="標楷體" w:hAnsi="標楷體"/>
          <w:sz w:val="18"/>
          <w:szCs w:val="18"/>
        </w:rPr>
      </w:pPr>
    </w:p>
    <w:sectPr w:rsidR="00570609" w:rsidRPr="0048745A" w:rsidSect="000728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1" w:h="16838" w:orient="landscape" w:code="8"/>
      <w:pgMar w:top="1134" w:right="1418" w:bottom="567" w:left="1418" w:header="1021" w:footer="737" w:gutter="284"/>
      <w:pgNumType w:start="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09E4B" w14:textId="77777777" w:rsidR="001E2174" w:rsidRDefault="001E2174" w:rsidP="00963F24">
      <w:r>
        <w:separator/>
      </w:r>
    </w:p>
  </w:endnote>
  <w:endnote w:type="continuationSeparator" w:id="0">
    <w:p w14:paraId="0E974975" w14:textId="77777777" w:rsidR="001E2174" w:rsidRDefault="001E2174" w:rsidP="00963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標楷體" w:eastAsia="標楷體"/>
        <w:sz w:val="20"/>
        <w:szCs w:val="20"/>
      </w:rPr>
      <w:id w:val="-63260898"/>
      <w:docPartObj>
        <w:docPartGallery w:val="Page Numbers (Bottom of Page)"/>
        <w:docPartUnique/>
      </w:docPartObj>
    </w:sdtPr>
    <w:sdtEndPr/>
    <w:sdtContent>
      <w:p w14:paraId="0DF6765C" w14:textId="4F0F2AC5" w:rsidR="007073D2" w:rsidRPr="00084B00" w:rsidRDefault="008D49FC" w:rsidP="00084B00">
        <w:pPr>
          <w:tabs>
            <w:tab w:val="center" w:pos="4153"/>
            <w:tab w:val="right" w:pos="8306"/>
          </w:tabs>
          <w:snapToGrid w:val="0"/>
          <w:jc w:val="center"/>
          <w:rPr>
            <w:rFonts w:ascii="標楷體" w:eastAsia="標楷體"/>
            <w:sz w:val="20"/>
            <w:szCs w:val="20"/>
          </w:rPr>
        </w:pPr>
        <w:r w:rsidRPr="008D49FC">
          <w:rPr>
            <w:rFonts w:ascii="標楷體" w:eastAsia="標楷體" w:hint="eastAsia"/>
            <w:sz w:val="20"/>
            <w:szCs w:val="20"/>
          </w:rPr>
          <w:t>第</w:t>
        </w:r>
        <w:r w:rsidR="00EF5878">
          <w:rPr>
            <w:rFonts w:ascii="標楷體" w:eastAsia="標楷體"/>
            <w:sz w:val="20"/>
            <w:szCs w:val="20"/>
          </w:rPr>
          <w:t>5</w:t>
        </w:r>
        <w:r w:rsidRPr="008D49FC">
          <w:rPr>
            <w:rFonts w:ascii="標楷體" w:eastAsia="標楷體"/>
            <w:sz w:val="20"/>
            <w:szCs w:val="20"/>
          </w:rPr>
          <w:t>-1</w:t>
        </w:r>
        <w:r w:rsidRPr="008D49FC">
          <w:rPr>
            <w:rFonts w:ascii="標楷體" w:eastAsia="標楷體" w:hint="eastAsia"/>
            <w:sz w:val="20"/>
            <w:szCs w:val="20"/>
          </w:rPr>
          <w:t>頁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8ECBE" w14:textId="77777777" w:rsidR="007073D2" w:rsidRDefault="007073D2" w:rsidP="007073D2">
    <w:pPr>
      <w:pStyle w:val="a9"/>
      <w:ind w:right="360" w:firstLine="360"/>
      <w:jc w:val="center"/>
    </w:pPr>
    <w:r>
      <w:rPr>
        <w:rFonts w:ascii="標楷體" w:eastAsia="標楷體" w:hAnsi="標楷體" w:hint="eastAsia"/>
      </w:rPr>
      <w:t>丙</w:t>
    </w:r>
    <w:r w:rsidRPr="003C08EA">
      <w:rPr>
        <w:rFonts w:ascii="標楷體" w:eastAsia="標楷體" w:hAnsi="標楷體" w:hint="eastAsia"/>
      </w:rPr>
      <w:t>－</w:t>
    </w:r>
    <w:r w:rsidRPr="003C08EA">
      <w:rPr>
        <w:rStyle w:val="ac"/>
        <w:rFonts w:ascii="標楷體" w:eastAsia="標楷體" w:hAnsi="標楷體"/>
      </w:rPr>
      <w:fldChar w:fldCharType="begin"/>
    </w:r>
    <w:r w:rsidRPr="003C08EA">
      <w:rPr>
        <w:rStyle w:val="ac"/>
        <w:rFonts w:ascii="標楷體" w:eastAsia="標楷體" w:hAnsi="標楷體"/>
      </w:rPr>
      <w:instrText xml:space="preserve"> PAGE </w:instrText>
    </w:r>
    <w:r w:rsidRPr="003C08EA">
      <w:rPr>
        <w:rStyle w:val="ac"/>
        <w:rFonts w:ascii="標楷體" w:eastAsia="標楷體" w:hAnsi="標楷體"/>
      </w:rPr>
      <w:fldChar w:fldCharType="separate"/>
    </w:r>
    <w:r w:rsidR="00DE6649">
      <w:rPr>
        <w:rStyle w:val="ac"/>
        <w:rFonts w:ascii="標楷體" w:eastAsia="標楷體" w:hAnsi="標楷體"/>
        <w:noProof/>
      </w:rPr>
      <w:t>3</w:t>
    </w:r>
    <w:r w:rsidRPr="003C08EA">
      <w:rPr>
        <w:rStyle w:val="ac"/>
        <w:rFonts w:ascii="標楷體" w:eastAsia="標楷體" w:hAnsi="標楷體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AD151B" w14:textId="77777777" w:rsidR="00084B00" w:rsidRDefault="00084B0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DDD7D6" w14:textId="77777777" w:rsidR="001E2174" w:rsidRDefault="001E2174" w:rsidP="00963F24">
      <w:r>
        <w:separator/>
      </w:r>
    </w:p>
  </w:footnote>
  <w:footnote w:type="continuationSeparator" w:id="0">
    <w:p w14:paraId="64ABE0EB" w14:textId="77777777" w:rsidR="001E2174" w:rsidRDefault="001E2174" w:rsidP="00963F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5ADA1" w14:textId="77777777" w:rsidR="00084B00" w:rsidRDefault="00084B0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9C071" w14:textId="77777777" w:rsidR="00084B00" w:rsidRDefault="00084B0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CB35B" w14:textId="77777777" w:rsidR="00084B00" w:rsidRDefault="00084B0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ED2B4D"/>
    <w:multiLevelType w:val="hybridMultilevel"/>
    <w:tmpl w:val="E9D8C84C"/>
    <w:lvl w:ilvl="0" w:tplc="843210B8">
      <w:start w:val="2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3B2824F9"/>
    <w:multiLevelType w:val="hybridMultilevel"/>
    <w:tmpl w:val="A862491E"/>
    <w:lvl w:ilvl="0" w:tplc="83E2059C">
      <w:start w:val="2"/>
      <w:numFmt w:val="bullet"/>
      <w:lvlText w:val="-"/>
      <w:lvlJc w:val="left"/>
      <w:pPr>
        <w:ind w:left="72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num w:numId="1" w16cid:durableId="1432360304">
    <w:abstractNumId w:val="0"/>
  </w:num>
  <w:num w:numId="2" w16cid:durableId="3153013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mirrorMargins/>
  <w:bordersDoNotSurroundHeader/>
  <w:bordersDoNotSurroundFooter/>
  <w:attachedTemplate r:id="rId1"/>
  <w:mailMerge>
    <w:mainDocumentType w:val="formLetters"/>
    <w:linkToQuery/>
    <w:dataType w:val="textFile"/>
    <w:query w:val="SELECT * FROM D:\WindowsAp\AoReport\bin\Debug\Template\審定後收入支出彙計表A3.doc"/>
  </w:mailMerge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174"/>
    <w:rsid w:val="000518C1"/>
    <w:rsid w:val="00066284"/>
    <w:rsid w:val="00072838"/>
    <w:rsid w:val="00084B00"/>
    <w:rsid w:val="00097F8F"/>
    <w:rsid w:val="000B0DAC"/>
    <w:rsid w:val="000B13AF"/>
    <w:rsid w:val="000B5295"/>
    <w:rsid w:val="00121368"/>
    <w:rsid w:val="00121E35"/>
    <w:rsid w:val="001258A5"/>
    <w:rsid w:val="00162E99"/>
    <w:rsid w:val="00185FC7"/>
    <w:rsid w:val="001B0FB2"/>
    <w:rsid w:val="001C3811"/>
    <w:rsid w:val="001D73C8"/>
    <w:rsid w:val="001E2174"/>
    <w:rsid w:val="00216B33"/>
    <w:rsid w:val="00223879"/>
    <w:rsid w:val="0024578B"/>
    <w:rsid w:val="002520F7"/>
    <w:rsid w:val="00255524"/>
    <w:rsid w:val="0026611E"/>
    <w:rsid w:val="002913D1"/>
    <w:rsid w:val="0029626A"/>
    <w:rsid w:val="002A0BFB"/>
    <w:rsid w:val="002A758A"/>
    <w:rsid w:val="00304745"/>
    <w:rsid w:val="00334C4A"/>
    <w:rsid w:val="003361C8"/>
    <w:rsid w:val="0034262C"/>
    <w:rsid w:val="003C01EC"/>
    <w:rsid w:val="003E7E68"/>
    <w:rsid w:val="003F4748"/>
    <w:rsid w:val="003F5731"/>
    <w:rsid w:val="004062E6"/>
    <w:rsid w:val="0041369E"/>
    <w:rsid w:val="0042355B"/>
    <w:rsid w:val="00446944"/>
    <w:rsid w:val="00451B4E"/>
    <w:rsid w:val="00456628"/>
    <w:rsid w:val="0046478B"/>
    <w:rsid w:val="0047576F"/>
    <w:rsid w:val="00487022"/>
    <w:rsid w:val="0048745A"/>
    <w:rsid w:val="0048776F"/>
    <w:rsid w:val="004905D1"/>
    <w:rsid w:val="00497416"/>
    <w:rsid w:val="004A5898"/>
    <w:rsid w:val="004C5863"/>
    <w:rsid w:val="004D59D6"/>
    <w:rsid w:val="005203DA"/>
    <w:rsid w:val="00547E19"/>
    <w:rsid w:val="00570609"/>
    <w:rsid w:val="005A2975"/>
    <w:rsid w:val="005B07B9"/>
    <w:rsid w:val="005B1818"/>
    <w:rsid w:val="005B1A38"/>
    <w:rsid w:val="005B712B"/>
    <w:rsid w:val="005B7E21"/>
    <w:rsid w:val="005C0E0C"/>
    <w:rsid w:val="005C6180"/>
    <w:rsid w:val="005F4F1E"/>
    <w:rsid w:val="006019E2"/>
    <w:rsid w:val="00606179"/>
    <w:rsid w:val="006076F6"/>
    <w:rsid w:val="00617BE7"/>
    <w:rsid w:val="00621487"/>
    <w:rsid w:val="00634AB7"/>
    <w:rsid w:val="00650DE5"/>
    <w:rsid w:val="006726CC"/>
    <w:rsid w:val="006B601D"/>
    <w:rsid w:val="006C4CF1"/>
    <w:rsid w:val="006D4F0E"/>
    <w:rsid w:val="006E029D"/>
    <w:rsid w:val="006F7B9D"/>
    <w:rsid w:val="007073D2"/>
    <w:rsid w:val="0071752A"/>
    <w:rsid w:val="00730719"/>
    <w:rsid w:val="00737E3D"/>
    <w:rsid w:val="00755A1C"/>
    <w:rsid w:val="0076675B"/>
    <w:rsid w:val="00773105"/>
    <w:rsid w:val="0077536C"/>
    <w:rsid w:val="00785577"/>
    <w:rsid w:val="0078643A"/>
    <w:rsid w:val="00797E6B"/>
    <w:rsid w:val="007B3064"/>
    <w:rsid w:val="007C2B2A"/>
    <w:rsid w:val="007F2D32"/>
    <w:rsid w:val="008466EB"/>
    <w:rsid w:val="00860438"/>
    <w:rsid w:val="00880483"/>
    <w:rsid w:val="0089400A"/>
    <w:rsid w:val="0089665E"/>
    <w:rsid w:val="008B5AEE"/>
    <w:rsid w:val="008C1D74"/>
    <w:rsid w:val="008C5BF5"/>
    <w:rsid w:val="008D2CF2"/>
    <w:rsid w:val="008D49FC"/>
    <w:rsid w:val="008F1533"/>
    <w:rsid w:val="008F7A19"/>
    <w:rsid w:val="009406A8"/>
    <w:rsid w:val="00952015"/>
    <w:rsid w:val="00963F24"/>
    <w:rsid w:val="00970E50"/>
    <w:rsid w:val="00983510"/>
    <w:rsid w:val="009843A0"/>
    <w:rsid w:val="009B45B6"/>
    <w:rsid w:val="009B62DD"/>
    <w:rsid w:val="00A00D85"/>
    <w:rsid w:val="00A066B8"/>
    <w:rsid w:val="00A10120"/>
    <w:rsid w:val="00A116E8"/>
    <w:rsid w:val="00A21C64"/>
    <w:rsid w:val="00A461AE"/>
    <w:rsid w:val="00A7668A"/>
    <w:rsid w:val="00AA00F3"/>
    <w:rsid w:val="00AC3DB6"/>
    <w:rsid w:val="00AE3A76"/>
    <w:rsid w:val="00AE68D0"/>
    <w:rsid w:val="00B105C9"/>
    <w:rsid w:val="00B12EB6"/>
    <w:rsid w:val="00B16209"/>
    <w:rsid w:val="00B30AEF"/>
    <w:rsid w:val="00B56BF9"/>
    <w:rsid w:val="00B60EBB"/>
    <w:rsid w:val="00B7167E"/>
    <w:rsid w:val="00B974BA"/>
    <w:rsid w:val="00BD5986"/>
    <w:rsid w:val="00C32E61"/>
    <w:rsid w:val="00C416E1"/>
    <w:rsid w:val="00C561EA"/>
    <w:rsid w:val="00C763C7"/>
    <w:rsid w:val="00CA10F1"/>
    <w:rsid w:val="00CD4037"/>
    <w:rsid w:val="00D15CEA"/>
    <w:rsid w:val="00D32A28"/>
    <w:rsid w:val="00D879FE"/>
    <w:rsid w:val="00DA4D74"/>
    <w:rsid w:val="00DB10DD"/>
    <w:rsid w:val="00DB332C"/>
    <w:rsid w:val="00DC3D7A"/>
    <w:rsid w:val="00DD7B4D"/>
    <w:rsid w:val="00DE132A"/>
    <w:rsid w:val="00DE6649"/>
    <w:rsid w:val="00E572B6"/>
    <w:rsid w:val="00E65A8F"/>
    <w:rsid w:val="00E708B6"/>
    <w:rsid w:val="00EA1E26"/>
    <w:rsid w:val="00EB7942"/>
    <w:rsid w:val="00EC1EE1"/>
    <w:rsid w:val="00EE3F3F"/>
    <w:rsid w:val="00EE5BAA"/>
    <w:rsid w:val="00EF5878"/>
    <w:rsid w:val="00F00519"/>
    <w:rsid w:val="00F1629F"/>
    <w:rsid w:val="00F64EB0"/>
    <w:rsid w:val="00F801B5"/>
    <w:rsid w:val="00F95FA4"/>
    <w:rsid w:val="00FA6D3D"/>
    <w:rsid w:val="00FC7832"/>
    <w:rsid w:val="00FD44BA"/>
    <w:rsid w:val="00FF18D8"/>
    <w:rsid w:val="00FF3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9D4975"/>
  <w15:docId w15:val="{404C92B3-8F06-4E0C-AFE5-BEA69E47F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3879"/>
    <w:pPr>
      <w:widowControl w:val="0"/>
    </w:pPr>
    <w:rPr>
      <w:rFonts w:ascii="Times New Roman" w:hAnsi="Times New Roman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題壹、"/>
    <w:basedOn w:val="a"/>
    <w:link w:val="a4"/>
    <w:rsid w:val="00223879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a4">
    <w:name w:val="標題壹、 字元"/>
    <w:link w:val="a3"/>
    <w:rsid w:val="00223879"/>
    <w:rPr>
      <w:rFonts w:ascii="Times New Roman" w:eastAsia="標楷體" w:hAnsi="Times New Roman" w:cs="新細明體"/>
      <w:b/>
      <w:bCs/>
      <w:sz w:val="36"/>
      <w:szCs w:val="36"/>
    </w:rPr>
  </w:style>
  <w:style w:type="paragraph" w:styleId="a5">
    <w:name w:val="Balloon Text"/>
    <w:basedOn w:val="a"/>
    <w:link w:val="a6"/>
    <w:uiPriority w:val="99"/>
    <w:semiHidden/>
    <w:unhideWhenUsed/>
    <w:rsid w:val="007B3064"/>
    <w:rPr>
      <w:rFonts w:ascii="Cambria" w:hAnsi="Cambria"/>
      <w:sz w:val="18"/>
      <w:szCs w:val="18"/>
    </w:rPr>
  </w:style>
  <w:style w:type="character" w:customStyle="1" w:styleId="a6">
    <w:name w:val="註解方塊文字 字元"/>
    <w:link w:val="a5"/>
    <w:uiPriority w:val="99"/>
    <w:semiHidden/>
    <w:rsid w:val="007B3064"/>
    <w:rPr>
      <w:rFonts w:ascii="Cambria" w:eastAsia="新細明體" w:hAnsi="Cambria" w:cs="Times New Roman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首 字元"/>
    <w:link w:val="a7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963F2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尾 字元"/>
    <w:link w:val="a9"/>
    <w:uiPriority w:val="99"/>
    <w:rsid w:val="00963F24"/>
    <w:rPr>
      <w:rFonts w:ascii="Times New Roman" w:eastAsia="新細明體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9406A8"/>
    <w:pPr>
      <w:ind w:leftChars="200" w:left="480"/>
    </w:pPr>
  </w:style>
  <w:style w:type="paragraph" w:customStyle="1" w:styleId="3">
    <w:name w:val="表格欄3數字"/>
    <w:basedOn w:val="a"/>
    <w:rsid w:val="00952015"/>
    <w:pPr>
      <w:jc w:val="right"/>
    </w:pPr>
    <w:rPr>
      <w:rFonts w:ascii="細明體" w:eastAsia="細明體" w:hAnsi="Arial"/>
      <w:bCs/>
      <w:w w:val="90"/>
      <w:sz w:val="18"/>
      <w:szCs w:val="20"/>
    </w:rPr>
  </w:style>
  <w:style w:type="character" w:styleId="ac">
    <w:name w:val="page number"/>
    <w:uiPriority w:val="99"/>
    <w:rsid w:val="007073D2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9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SZpQDF&#23529;&#23450;&#24460;&#25910;&#20837;&#25903;&#20986;&#24409;&#35336;&#34920;A3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B3C7B-D727-493A-A6EF-E100A1621D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SZpQDF審定後收入支出彙計表A3.dot</Template>
  <TotalTime>413</TotalTime>
  <Pages>1</Pages>
  <Words>107</Words>
  <Characters>614</Characters>
  <Application>Microsoft Office Word</Application>
  <DocSecurity>0</DocSecurity>
  <Lines>5</Lines>
  <Paragraphs>1</Paragraphs>
  <ScaleCrop>false</ScaleCrop>
  <Company>Microsoft</Company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蔡玉璇</dc:creator>
  <cp:keywords/>
  <cp:lastModifiedBy>蔡玉璇</cp:lastModifiedBy>
  <cp:revision>26</cp:revision>
  <cp:lastPrinted>2025-06-17T11:10:00Z</cp:lastPrinted>
  <dcterms:created xsi:type="dcterms:W3CDTF">2024-06-17T11:27:00Z</dcterms:created>
  <dcterms:modified xsi:type="dcterms:W3CDTF">2025-06-17T11:12:00Z</dcterms:modified>
</cp:coreProperties>
</file>