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0"/>
        <w:gridCol w:w="2160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5B8C5044" w14:textId="77777777">
        <w:trPr>
          <w:cantSplit/>
          <w:trHeight w:val="27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53E73AF4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0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D8791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6B937" w14:textId="3BE6E923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66D68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34EE371E" w14:textId="77777777">
        <w:trPr>
          <w:cantSplit/>
          <w:trHeight w:val="270"/>
          <w:tblHeader/>
        </w:trPr>
        <w:tc>
          <w:tcPr>
            <w:tcW w:w="600" w:type="dxa"/>
            <w:tcBorders>
              <w:top w:val="nil"/>
              <w:left w:val="nil"/>
              <w:right w:val="nil"/>
            </w:tcBorders>
          </w:tcPr>
          <w:p w14:paraId="30F02003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09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0708EEBB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7CBB3507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23DD90A8" w14:textId="77777777">
        <w:trPr>
          <w:cantSplit/>
          <w:tblHeader/>
        </w:trPr>
        <w:tc>
          <w:tcPr>
            <w:tcW w:w="600" w:type="dxa"/>
            <w:vMerge w:val="restart"/>
            <w:tcBorders>
              <w:left w:val="nil"/>
            </w:tcBorders>
            <w:vAlign w:val="center"/>
          </w:tcPr>
          <w:p w14:paraId="31C55131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2160" w:type="dxa"/>
            <w:vMerge w:val="restart"/>
            <w:tcBorders>
              <w:left w:val="nil"/>
            </w:tcBorders>
            <w:vAlign w:val="center"/>
          </w:tcPr>
          <w:p w14:paraId="79C88FBA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1E3EC4FD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6917DF78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53E4FC53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12B0CE0D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1A1DA0A5" w14:textId="77777777">
        <w:trPr>
          <w:cantSplit/>
          <w:trHeight w:val="260"/>
          <w:tblHeader/>
        </w:trPr>
        <w:tc>
          <w:tcPr>
            <w:tcW w:w="600" w:type="dxa"/>
            <w:vMerge/>
            <w:tcBorders>
              <w:left w:val="nil"/>
            </w:tcBorders>
            <w:vAlign w:val="center"/>
          </w:tcPr>
          <w:p w14:paraId="06033EE6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14:paraId="4590A411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8F307F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7E84E511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4B54BDA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0CFD8379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74A96277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2133613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4B249FA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570D46AB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335D0422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1274696A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16FCD1E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7C0DBFA4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367DFB47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3DA2553E" w14:textId="77777777">
        <w:trPr>
          <w:cantSplit/>
          <w:trHeight w:val="128"/>
          <w:tblHeader/>
        </w:trPr>
        <w:tc>
          <w:tcPr>
            <w:tcW w:w="600" w:type="dxa"/>
            <w:vMerge/>
            <w:tcBorders>
              <w:left w:val="nil"/>
            </w:tcBorders>
            <w:vAlign w:val="center"/>
          </w:tcPr>
          <w:p w14:paraId="7DA8A936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14:paraId="4A708390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59740A6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3BFB1C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7C1457D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37ABB8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67A188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50B694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1D397A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D6D8BA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E926E8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2A76FC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C79439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3221D0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EC1032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19028B19" w14:textId="77777777">
        <w:trPr>
          <w:cantSplit/>
          <w:trHeight w:val="127"/>
          <w:tblHeader/>
        </w:trPr>
        <w:tc>
          <w:tcPr>
            <w:tcW w:w="600" w:type="dxa"/>
            <w:vMerge/>
            <w:tcBorders>
              <w:left w:val="nil"/>
            </w:tcBorders>
            <w:vAlign w:val="center"/>
          </w:tcPr>
          <w:p w14:paraId="17AD0B36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14:paraId="6493C85E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47AAF5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1A66E3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28DFB96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9D89AC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5B7AA5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210010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B04A04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B8637E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71BB73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D5197F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E3EF14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FBA62B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C69FC5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E66D68" w:rsidRPr="006F34A6" w14:paraId="7AD85825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2E779FB0" w14:textId="77777777" w:rsidR="00E66D68" w:rsidRPr="006F34A6" w:rsidRDefault="00E66D68" w:rsidP="00477B94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E35DEA8" w14:textId="77777777" w:rsidR="00E66D68" w:rsidRPr="006F34A6" w:rsidRDefault="00E66D68" w:rsidP="00477B9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F34A6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ABA3F4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10,196,387,885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BDA812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372,665,871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8E5B1FA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8,092,611,122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E98BD3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A60CD9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1,731,110,892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47A997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41C7A6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94CAD9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36D2BC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3F2473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372,665,871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664BC8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8,092,611,122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762919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137E13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1,731,110,892</w:t>
            </w:r>
          </w:p>
        </w:tc>
      </w:tr>
      <w:tr w:rsidR="00E66D68" w:rsidRPr="006F34A6" w14:paraId="738D366B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58BA7AF3" w14:textId="77777777" w:rsidR="00E66D68" w:rsidRPr="006F34A6" w:rsidRDefault="00E66D68" w:rsidP="00477B94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50BB1B2" w14:textId="77777777" w:rsidR="00E66D68" w:rsidRPr="006F34A6" w:rsidRDefault="00E66D68" w:rsidP="00477B9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F34A6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AC9EFB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2,593,625,197</w:t>
            </w:r>
          </w:p>
          <w:p w14:paraId="755BC831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7,602,762,688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1BE4CD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76,530,929</w:t>
            </w:r>
          </w:p>
          <w:p w14:paraId="122586FC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296,134,942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4B82459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2,357,374,378</w:t>
            </w:r>
          </w:p>
          <w:p w14:paraId="67574A03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5,735,236,744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BF5392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138,073,564</w:t>
            </w:r>
          </w:p>
          <w:p w14:paraId="38F5D2E5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- 138,073,564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A86046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297,793,454</w:t>
            </w:r>
          </w:p>
          <w:p w14:paraId="5B824966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1,433,317,438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46C471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5EAFC98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E90904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10BC855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110B3E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4E9235C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FE83EC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517C62E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1ABD8F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76,530,929</w:t>
            </w:r>
          </w:p>
          <w:p w14:paraId="18E6F1B1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296,134,942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D2C580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2,357,374,378</w:t>
            </w:r>
          </w:p>
          <w:p w14:paraId="26EFB42A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5,735,236,744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DF820D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138,073,564</w:t>
            </w:r>
          </w:p>
          <w:p w14:paraId="1D8D21EA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- 138,073,564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5AC4C8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297,793,454</w:t>
            </w:r>
          </w:p>
          <w:p w14:paraId="173BFE08" w14:textId="77777777" w:rsidR="00E66D68" w:rsidRPr="006F34A6" w:rsidRDefault="00E66D68" w:rsidP="00477B9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34A6">
              <w:rPr>
                <w:rFonts w:ascii="新細明體" w:hAnsi="新細明體"/>
                <w:b/>
                <w:noProof/>
                <w:spacing w:val="-6"/>
                <w:sz w:val="20"/>
              </w:rPr>
              <w:t>1,433,317,438</w:t>
            </w:r>
          </w:p>
        </w:tc>
      </w:tr>
      <w:tr w:rsidR="00E66D68" w:rsidRPr="0034613C" w14:paraId="641B4F01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0B6DABF3" w14:textId="77777777" w:rsidR="00E66D68" w:rsidRPr="00654759" w:rsidRDefault="00E66D68" w:rsidP="00477B94">
            <w:pPr>
              <w:jc w:val="center"/>
              <w:rPr>
                <w:rFonts w:ascii="新細明體" w:hAnsi="新細明體"/>
                <w:bCs/>
                <w:spacing w:val="-30"/>
                <w:sz w:val="20"/>
              </w:rPr>
            </w:pPr>
            <w:r w:rsidRPr="00654759">
              <w:rPr>
                <w:rFonts w:ascii="新細明體" w:hAnsi="新細明體" w:hint="eastAsia"/>
                <w:bCs/>
                <w:noProof/>
                <w:spacing w:val="-30"/>
                <w:sz w:val="20"/>
              </w:rPr>
              <w:t>111－112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96A2D2C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市政府主管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53A4A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30,820,921</w:t>
            </w:r>
          </w:p>
          <w:p w14:paraId="28E1B42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116,701,606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C9093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34,100</w:t>
            </w:r>
          </w:p>
          <w:p w14:paraId="3C72928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2,924,557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26B933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30,786,821</w:t>
            </w:r>
          </w:p>
          <w:p w14:paraId="43FB86D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98,568,682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70A22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516,000</w:t>
            </w:r>
          </w:p>
          <w:p w14:paraId="33086C0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- 516,000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264B6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516,000</w:t>
            </w:r>
          </w:p>
          <w:p w14:paraId="09275AA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14,692,367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CC8C6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3335B4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41A96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60CC2D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9C683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557985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7D2E6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96B327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7BC66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34,100</w:t>
            </w:r>
          </w:p>
          <w:p w14:paraId="4777999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2,924,557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4B06F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30,786,821</w:t>
            </w:r>
          </w:p>
          <w:p w14:paraId="23575A3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98,568,682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2DE9E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516,000</w:t>
            </w:r>
          </w:p>
          <w:p w14:paraId="2173BDB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- 516,000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417A5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516,000</w:t>
            </w:r>
          </w:p>
          <w:p w14:paraId="1AFFD85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14,692,367</w:t>
            </w:r>
          </w:p>
        </w:tc>
      </w:tr>
      <w:tr w:rsidR="00E66D68" w:rsidRPr="0034613C" w14:paraId="7162BB3D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5AEA10A1" w14:textId="77777777" w:rsidR="00E66D68" w:rsidRPr="00654759" w:rsidRDefault="00E66D68" w:rsidP="00477B94">
            <w:pPr>
              <w:jc w:val="center"/>
              <w:rPr>
                <w:rFonts w:ascii="新細明體" w:hAnsi="新細明體"/>
                <w:bCs/>
                <w:spacing w:val="-30"/>
                <w:sz w:val="20"/>
              </w:rPr>
            </w:pPr>
            <w:r w:rsidRPr="00654759">
              <w:rPr>
                <w:rFonts w:ascii="新細明體" w:hAnsi="新細明體" w:hint="eastAsia"/>
                <w:bCs/>
                <w:noProof/>
                <w:spacing w:val="-30"/>
                <w:sz w:val="20"/>
              </w:rPr>
              <w:t>109－112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08CC4C8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民政局主管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6613C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118,616,734</w:t>
            </w:r>
          </w:p>
          <w:p w14:paraId="4E10D0E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424,948,340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2BA03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1,105,066</w:t>
            </w:r>
          </w:p>
          <w:p w14:paraId="02AF07F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5,777,834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FD19DC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117,511,668</w:t>
            </w:r>
          </w:p>
          <w:p w14:paraId="779E5EE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331,027,829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AB36E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32,593,079</w:t>
            </w:r>
          </w:p>
          <w:p w14:paraId="70653ED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- 32,593,079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29780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32,593,079</w:t>
            </w:r>
          </w:p>
          <w:p w14:paraId="0CEF8DE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55,549,598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2472A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A50057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EE0C3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9580C2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D6EA0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CDD727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7D7AE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6E1B05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35BB3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1,105,066</w:t>
            </w:r>
          </w:p>
          <w:p w14:paraId="375BF1C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5,777,834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56BC4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117,511,668</w:t>
            </w:r>
          </w:p>
          <w:p w14:paraId="6382B67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331,027,829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9F64B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32,593,079</w:t>
            </w:r>
          </w:p>
          <w:p w14:paraId="05E7F77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- 32,593,079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0D0CB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32,593,079</w:t>
            </w:r>
          </w:p>
          <w:p w14:paraId="22AD675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55,549,598</w:t>
            </w:r>
          </w:p>
        </w:tc>
      </w:tr>
      <w:tr w:rsidR="00E66D68" w:rsidRPr="0034613C" w14:paraId="10FBADCA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58AC801A" w14:textId="77777777" w:rsidR="00E66D68" w:rsidRPr="00654759" w:rsidRDefault="00E66D68" w:rsidP="00477B94">
            <w:pPr>
              <w:jc w:val="center"/>
              <w:rPr>
                <w:rFonts w:ascii="新細明體" w:hAnsi="新細明體"/>
                <w:bCs/>
                <w:spacing w:val="-30"/>
                <w:sz w:val="20"/>
              </w:rPr>
            </w:pPr>
            <w:r w:rsidRPr="00654759">
              <w:rPr>
                <w:rFonts w:ascii="新細明體" w:hAnsi="新細明體" w:hint="eastAsia"/>
                <w:bCs/>
                <w:noProof/>
                <w:spacing w:val="-30"/>
                <w:sz w:val="20"/>
              </w:rPr>
              <w:t>111－112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CBB456D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地政局主管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635A9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56,983,442</w:t>
            </w:r>
          </w:p>
          <w:p w14:paraId="69970D3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76,597,920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E330A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0CE548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2,815,397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68E95E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56,983,442</w:t>
            </w:r>
          </w:p>
          <w:p w14:paraId="671A130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72,657,523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59491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255C4C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6A126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34FED3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1,125,000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4CA9A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416495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09346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A2C0F1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4AA2C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5531DC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A96C2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EA7C5F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61DFA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6CEFF5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2,815,397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265A0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56,983,442</w:t>
            </w:r>
          </w:p>
          <w:p w14:paraId="105801C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72,657,523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48FD3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A27239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8D0DF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05D290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1,125,000</w:t>
            </w:r>
          </w:p>
        </w:tc>
      </w:tr>
      <w:tr w:rsidR="00E66D68" w:rsidRPr="0034613C" w14:paraId="01B4AFDF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7429782E" w14:textId="77777777" w:rsidR="00E66D68" w:rsidRPr="00654759" w:rsidRDefault="00E66D68" w:rsidP="00477B94">
            <w:pPr>
              <w:jc w:val="center"/>
              <w:rPr>
                <w:rFonts w:ascii="新細明體" w:hAnsi="新細明體"/>
                <w:bCs/>
                <w:spacing w:val="-30"/>
                <w:sz w:val="20"/>
              </w:rPr>
            </w:pPr>
            <w:r w:rsidRPr="00654759">
              <w:rPr>
                <w:rFonts w:ascii="新細明體" w:hAnsi="新細明體" w:hint="eastAsia"/>
                <w:bCs/>
                <w:noProof/>
                <w:spacing w:val="-30"/>
                <w:sz w:val="20"/>
              </w:rPr>
              <w:t>109－112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5F48168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消防局主管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1566F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3,196,104</w:t>
            </w:r>
          </w:p>
          <w:p w14:paraId="101D13F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135,419,495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94921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CB5A3F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70,210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F60479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1,089,322</w:t>
            </w:r>
          </w:p>
          <w:p w14:paraId="5BA77EA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95,896,476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B22D2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579EC6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6F2C1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2,106,782</w:t>
            </w:r>
          </w:p>
          <w:p w14:paraId="30FA83A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39,452,809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99AB1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3442EE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C8F0B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CC7ACA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36FBB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F62DFF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37BE3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888D42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40321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DCE663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70,210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34E96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1,089,322</w:t>
            </w:r>
          </w:p>
          <w:p w14:paraId="62EA297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95,896,476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46BF4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12423D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7EBE6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2,106,782</w:t>
            </w:r>
          </w:p>
          <w:p w14:paraId="035C299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39,452,809</w:t>
            </w:r>
          </w:p>
        </w:tc>
      </w:tr>
      <w:tr w:rsidR="00E66D68" w:rsidRPr="0034613C" w14:paraId="64D61323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71D16B42" w14:textId="77777777" w:rsidR="00E66D68" w:rsidRPr="0034613C" w:rsidRDefault="00E66D68" w:rsidP="00477B94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A0CAF1A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教育局主管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A6301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990C72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247,404,384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356F0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6F2029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3,268,487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D593B0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33AA84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244,135,897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55933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9FE6BE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7E0DC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EE3602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EDE39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83FC1C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FA17E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573074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EA0D6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610D22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5B02A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4827EE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4AB4B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60399A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3,268,487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2BBA3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F94DD6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244,135,897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FE7C1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9EAE5E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83AD3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D98AA9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</w:tr>
      <w:tr w:rsidR="00E66D68" w:rsidRPr="0034613C" w14:paraId="09A0D003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13A1782D" w14:textId="77777777" w:rsidR="00E66D68" w:rsidRPr="00654759" w:rsidRDefault="00E66D68" w:rsidP="00477B94">
            <w:pPr>
              <w:jc w:val="center"/>
              <w:rPr>
                <w:rFonts w:ascii="新細明體" w:hAnsi="新細明體"/>
                <w:bCs/>
                <w:spacing w:val="-30"/>
                <w:sz w:val="20"/>
              </w:rPr>
            </w:pPr>
            <w:r w:rsidRPr="00654759">
              <w:rPr>
                <w:rFonts w:ascii="新細明體" w:hAnsi="新細明體" w:hint="eastAsia"/>
                <w:bCs/>
                <w:noProof/>
                <w:spacing w:val="-30"/>
                <w:sz w:val="20"/>
              </w:rPr>
              <w:t>109－112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48C0D92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文化局主管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F16ED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836B91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692,611,224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66EEE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5E9295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3,345,832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CE45C6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FBAAFA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578,443,364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F2067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AEDF64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0E5B8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FDA6AC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110,822,028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3EAC6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469DFE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BEDED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177634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2862B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4603B6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D4DE4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360122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A60DA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866C08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3,345,832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F57E8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D038EF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578,443,364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9104C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2713F1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8DB49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056B66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110,822,028</w:t>
            </w:r>
          </w:p>
        </w:tc>
      </w:tr>
      <w:tr w:rsidR="00E66D68" w:rsidRPr="0034613C" w14:paraId="2E9C2CA2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10C5C001" w14:textId="77777777" w:rsidR="00E66D68" w:rsidRPr="00654759" w:rsidRDefault="00E66D68" w:rsidP="00477B94">
            <w:pPr>
              <w:jc w:val="center"/>
              <w:rPr>
                <w:rFonts w:ascii="新細明體" w:hAnsi="新細明體"/>
                <w:bCs/>
                <w:spacing w:val="-30"/>
                <w:sz w:val="20"/>
              </w:rPr>
            </w:pPr>
            <w:r w:rsidRPr="00654759">
              <w:rPr>
                <w:rFonts w:ascii="新細明體" w:hAnsi="新細明體" w:hint="eastAsia"/>
                <w:bCs/>
                <w:noProof/>
                <w:spacing w:val="-30"/>
                <w:sz w:val="20"/>
              </w:rPr>
              <w:t>108－112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D63B245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農業局主管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BAB49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91,997,796</w:t>
            </w:r>
          </w:p>
          <w:p w14:paraId="49AFEA0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467,471,465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B256E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417,869</w:t>
            </w:r>
          </w:p>
          <w:p w14:paraId="60BCAA8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10,527,070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0E6789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79,004,852</w:t>
            </w:r>
          </w:p>
          <w:p w14:paraId="64AE507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316,015,525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51C3D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17,196,366</w:t>
            </w:r>
          </w:p>
          <w:p w14:paraId="71D3DEE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- 17,196,366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1C550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29,771,441</w:t>
            </w:r>
          </w:p>
          <w:p w14:paraId="21F6140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123,732,504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6A41E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F6E349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E3AB2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62A5A3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D33E9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0157F5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C263C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37A8DD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A0C5C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417,869</w:t>
            </w:r>
          </w:p>
          <w:p w14:paraId="35CF439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10,527,070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6201A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79,004,852</w:t>
            </w:r>
          </w:p>
          <w:p w14:paraId="29E73EA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316,015,525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5BBA2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17,196,366</w:t>
            </w:r>
          </w:p>
          <w:p w14:paraId="05004A9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- 17,196,366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39A0E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29,771,441</w:t>
            </w:r>
          </w:p>
          <w:p w14:paraId="78DF6E6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123,732,504</w:t>
            </w:r>
          </w:p>
        </w:tc>
      </w:tr>
      <w:tr w:rsidR="00E66D68" w:rsidRPr="0034613C" w14:paraId="75EADA33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455B03AA" w14:textId="77777777" w:rsidR="00E66D68" w:rsidRPr="00654759" w:rsidRDefault="00E66D68" w:rsidP="00477B94">
            <w:pPr>
              <w:jc w:val="center"/>
              <w:rPr>
                <w:rFonts w:ascii="新細明體" w:hAnsi="新細明體"/>
                <w:bCs/>
                <w:spacing w:val="-30"/>
                <w:sz w:val="20"/>
              </w:rPr>
            </w:pPr>
            <w:r w:rsidRPr="00654759">
              <w:rPr>
                <w:rFonts w:ascii="新細明體" w:hAnsi="新細明體" w:hint="eastAsia"/>
                <w:bCs/>
                <w:noProof/>
                <w:spacing w:val="-30"/>
                <w:sz w:val="20"/>
              </w:rPr>
              <w:t>108－112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FA874F0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水利局主管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9AEF6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204,927,893</w:t>
            </w:r>
          </w:p>
          <w:p w14:paraId="2EDF48E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1,505,620,489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FD149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3,280,029</w:t>
            </w:r>
          </w:p>
          <w:p w14:paraId="760AFD8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35,793,697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EAD11B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174,167,823</w:t>
            </w:r>
          </w:p>
          <w:p w14:paraId="708E568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1,246,388,478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995A5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42,456,196</w:t>
            </w:r>
          </w:p>
          <w:p w14:paraId="592BC6E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- 42,456,196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7A32B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69,936,237</w:t>
            </w:r>
          </w:p>
          <w:p w14:paraId="0DF90D3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180,982,118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7CFCB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3F84E2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DBEFB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B86F68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AC466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314A69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47E74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37FF19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E634E0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3,280,029</w:t>
            </w:r>
          </w:p>
          <w:p w14:paraId="02B509C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35,793,697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46049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174,167,823</w:t>
            </w:r>
          </w:p>
          <w:p w14:paraId="772A1B9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1,246,388,478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7297B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42,456,196</w:t>
            </w:r>
          </w:p>
          <w:p w14:paraId="383382E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- 42,456,196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30B01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69,936,237</w:t>
            </w:r>
          </w:p>
          <w:p w14:paraId="05DFCDE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180,982,118</w:t>
            </w:r>
          </w:p>
        </w:tc>
      </w:tr>
      <w:tr w:rsidR="00E66D68" w:rsidRPr="0034613C" w14:paraId="43679DAD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630C2A7A" w14:textId="77777777" w:rsidR="00E66D68" w:rsidRPr="00654759" w:rsidRDefault="00E66D68" w:rsidP="00477B94">
            <w:pPr>
              <w:jc w:val="center"/>
              <w:rPr>
                <w:rFonts w:ascii="新細明體" w:hAnsi="新細明體"/>
                <w:bCs/>
                <w:spacing w:val="-30"/>
                <w:sz w:val="20"/>
              </w:rPr>
            </w:pPr>
            <w:r w:rsidRPr="00654759">
              <w:rPr>
                <w:rFonts w:ascii="新細明體" w:hAnsi="新細明體" w:hint="eastAsia"/>
                <w:bCs/>
                <w:noProof/>
                <w:spacing w:val="-30"/>
                <w:sz w:val="20"/>
              </w:rPr>
              <w:t>109－112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4C67132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工務局主管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F1741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520,976,914</w:t>
            </w:r>
          </w:p>
          <w:p w14:paraId="68FE6F0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1,424,293,825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F6BBB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28,240,391</w:t>
            </w:r>
          </w:p>
          <w:p w14:paraId="2B8AF56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107,707,378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CF444B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416,851,282</w:t>
            </w:r>
          </w:p>
          <w:p w14:paraId="11FBBB2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1,100,853,995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46946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11,060,680</w:t>
            </w:r>
          </w:p>
          <w:p w14:paraId="0BB78B0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- 11,060,680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5D8F6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86,945,921</w:t>
            </w:r>
          </w:p>
          <w:p w14:paraId="6F53D53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204,671,772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27C9A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76F068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59FED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C929F3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F2559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ECAA1F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B4D40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A36F31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17F44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28,240,391</w:t>
            </w:r>
          </w:p>
          <w:p w14:paraId="7702E92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107,707,378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B6B70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416,851,282</w:t>
            </w:r>
          </w:p>
          <w:p w14:paraId="0D98AD8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1,100,853,995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453AE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11,060,680</w:t>
            </w:r>
          </w:p>
          <w:p w14:paraId="3BF09DB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- 11,060,680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E0008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86,945,921</w:t>
            </w:r>
          </w:p>
          <w:p w14:paraId="6480FC9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204,671,772</w:t>
            </w:r>
          </w:p>
        </w:tc>
      </w:tr>
      <w:tr w:rsidR="00E66D68" w:rsidRPr="0034613C" w14:paraId="438D4220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0F4F1121" w14:textId="77777777" w:rsidR="00E66D68" w:rsidRPr="00654759" w:rsidRDefault="00E66D68" w:rsidP="00477B94">
            <w:pPr>
              <w:jc w:val="center"/>
              <w:rPr>
                <w:rFonts w:ascii="新細明體" w:hAnsi="新細明體"/>
                <w:bCs/>
                <w:spacing w:val="-30"/>
                <w:sz w:val="20"/>
              </w:rPr>
            </w:pPr>
            <w:r w:rsidRPr="00654759">
              <w:rPr>
                <w:rFonts w:ascii="新細明體" w:hAnsi="新細明體" w:hint="eastAsia"/>
                <w:bCs/>
                <w:noProof/>
                <w:spacing w:val="-30"/>
                <w:sz w:val="20"/>
              </w:rPr>
              <w:t>104－112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750E81E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交通局主管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E5AB8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835,319,941</w:t>
            </w:r>
          </w:p>
          <w:p w14:paraId="76F231B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336,700,239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69DA8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1,181,894</w:t>
            </w:r>
          </w:p>
          <w:p w14:paraId="2BF1249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23,208,455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D14990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828,481,101</w:t>
            </w:r>
          </w:p>
          <w:p w14:paraId="7A3E9C6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148,891,499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02B12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552CC5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7698D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5,656,946</w:t>
            </w:r>
          </w:p>
          <w:p w14:paraId="14D1A15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164,600,285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27FD9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E3797E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CAD51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15E270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0C168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ECA055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3C175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758A06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0D643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1,181,894</w:t>
            </w:r>
          </w:p>
          <w:p w14:paraId="62CA1D3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23,208,455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CFD0C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828,481,101</w:t>
            </w:r>
          </w:p>
          <w:p w14:paraId="0589173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148,891,499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4B95E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9C3B13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72583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5,656,946</w:t>
            </w:r>
          </w:p>
          <w:p w14:paraId="64AFB3B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164,600,285</w:t>
            </w:r>
          </w:p>
        </w:tc>
      </w:tr>
      <w:tr w:rsidR="00E66D68" w:rsidRPr="0034613C" w14:paraId="66218030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4F0C8B73" w14:textId="77777777" w:rsidR="00E66D68" w:rsidRPr="00654759" w:rsidRDefault="00E66D68" w:rsidP="00477B94">
            <w:pPr>
              <w:jc w:val="center"/>
              <w:rPr>
                <w:rFonts w:ascii="新細明體" w:hAnsi="新細明體"/>
                <w:bCs/>
                <w:spacing w:val="-30"/>
                <w:sz w:val="20"/>
              </w:rPr>
            </w:pPr>
            <w:r w:rsidRPr="00654759">
              <w:rPr>
                <w:rFonts w:ascii="新細明體" w:hAnsi="新細明體" w:hint="eastAsia"/>
                <w:bCs/>
                <w:noProof/>
                <w:spacing w:val="-30"/>
                <w:sz w:val="20"/>
              </w:rPr>
              <w:t>109－112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F4E9704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觀光旅遊局主管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043EE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49,233,571</w:t>
            </w:r>
          </w:p>
          <w:p w14:paraId="3EEF1F6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290,341,235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95993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2,226,476</w:t>
            </w:r>
          </w:p>
          <w:p w14:paraId="6425015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11,843,067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AB25A2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45,649,095</w:t>
            </w:r>
          </w:p>
          <w:p w14:paraId="273A40D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275,857,368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D5956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CD247F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1FD8F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1,358,000</w:t>
            </w:r>
          </w:p>
          <w:p w14:paraId="42D3B2A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2,640,800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7A22F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E9D07B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3E067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B8A0CC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18B4B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0DA81F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B8A94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C42429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0146C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2,226,476</w:t>
            </w:r>
          </w:p>
          <w:p w14:paraId="7D04919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11,843,067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5307A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45,649,095</w:t>
            </w:r>
          </w:p>
          <w:p w14:paraId="135986C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275,857,368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947CD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785802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91EF0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1,358,000</w:t>
            </w:r>
          </w:p>
          <w:p w14:paraId="348B7C0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2,640,800</w:t>
            </w:r>
          </w:p>
        </w:tc>
      </w:tr>
      <w:tr w:rsidR="00E66D68" w:rsidRPr="0034613C" w14:paraId="6059A033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1E2EF42E" w14:textId="77777777" w:rsidR="00E66D68" w:rsidRPr="00654759" w:rsidRDefault="00E66D68" w:rsidP="00477B94">
            <w:pPr>
              <w:jc w:val="center"/>
              <w:rPr>
                <w:rFonts w:ascii="新細明體" w:hAnsi="新細明體"/>
                <w:bCs/>
                <w:spacing w:val="-30"/>
                <w:sz w:val="20"/>
              </w:rPr>
            </w:pPr>
            <w:r w:rsidRPr="00654759">
              <w:rPr>
                <w:rFonts w:ascii="新細明體" w:hAnsi="新細明體" w:hint="eastAsia"/>
                <w:bCs/>
                <w:noProof/>
                <w:spacing w:val="-30"/>
                <w:sz w:val="20"/>
              </w:rPr>
              <w:t>109－112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A5A53CB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經濟發展局主管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4D465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71,563,622</w:t>
            </w:r>
          </w:p>
          <w:p w14:paraId="1D918A1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119,357,806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6C986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2,010,850</w:t>
            </w:r>
          </w:p>
          <w:p w14:paraId="281FC31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901,049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58D411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51,332,387</w:t>
            </w:r>
          </w:p>
          <w:p w14:paraId="7708195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102,566,190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C087E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12A816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B3607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18,220,385</w:t>
            </w:r>
          </w:p>
          <w:p w14:paraId="0A88FF2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15,890,567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B1B5B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095F87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68C64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28BEA6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AC9CB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504881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E513D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437489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E8C41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2,010,850</w:t>
            </w:r>
          </w:p>
          <w:p w14:paraId="27B85EA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901,049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142FD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51,332,387</w:t>
            </w:r>
          </w:p>
          <w:p w14:paraId="0C7D338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102,566,190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2DF69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059DC1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5C508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18,220,385</w:t>
            </w:r>
          </w:p>
          <w:p w14:paraId="0A89B7B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15,890,567</w:t>
            </w:r>
          </w:p>
        </w:tc>
      </w:tr>
      <w:tr w:rsidR="00E66D68" w:rsidRPr="0034613C" w14:paraId="058A9A27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2059B225" w14:textId="77777777" w:rsidR="00E66D68" w:rsidRPr="00654759" w:rsidRDefault="00E66D68" w:rsidP="00477B94">
            <w:pPr>
              <w:jc w:val="center"/>
              <w:rPr>
                <w:rFonts w:ascii="新細明體" w:hAnsi="新細明體"/>
                <w:bCs/>
                <w:spacing w:val="-30"/>
                <w:sz w:val="20"/>
              </w:rPr>
            </w:pPr>
            <w:r w:rsidRPr="00654759">
              <w:rPr>
                <w:rFonts w:ascii="新細明體" w:hAnsi="新細明體" w:hint="eastAsia"/>
                <w:bCs/>
                <w:noProof/>
                <w:spacing w:val="-30"/>
                <w:sz w:val="20"/>
              </w:rPr>
              <w:t>110－112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C13F8A7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社會局主管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36F5E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256,510,616</w:t>
            </w:r>
          </w:p>
          <w:p w14:paraId="7883C96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213,816,042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D32AC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14,210,228</w:t>
            </w:r>
          </w:p>
          <w:p w14:paraId="2A1CAF3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33,080,707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979CCB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242,300,388</w:t>
            </w:r>
          </w:p>
          <w:p w14:paraId="40B00B4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62,140,044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ADB1D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E8C08B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36B07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61BAAC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118,595,291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746CD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37F487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0B120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4BEB35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F2D79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94489A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628DE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0EBECB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E592C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14,210,228</w:t>
            </w:r>
          </w:p>
          <w:p w14:paraId="733CDC3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33,080,707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D8465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242,300,388</w:t>
            </w:r>
          </w:p>
          <w:p w14:paraId="040EC82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62,140,044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22410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B24ED2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ABFD8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B2A6C5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118,595,291</w:t>
            </w:r>
          </w:p>
        </w:tc>
      </w:tr>
      <w:tr w:rsidR="00E66D68" w:rsidRPr="0034613C" w14:paraId="60A5D622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34FE529D" w14:textId="77777777" w:rsidR="00E66D68" w:rsidRPr="0034613C" w:rsidRDefault="00E66D68" w:rsidP="00477B94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BB40F14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勞工局主管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B3350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9,547,493</w:t>
            </w:r>
          </w:p>
          <w:p w14:paraId="2706215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38D6C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281,618</w:t>
            </w:r>
          </w:p>
          <w:p w14:paraId="6C9351A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AB1301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9,265,875</w:t>
            </w:r>
          </w:p>
          <w:p w14:paraId="2A8EBEE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3E172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60C1E3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EF3FE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A725AC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124FE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9910EB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ED5CB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90BA09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1CAA3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CBA759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3D0C0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9022B0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3A5D6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281,618</w:t>
            </w:r>
          </w:p>
          <w:p w14:paraId="211DFD6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9023A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9,265,875</w:t>
            </w:r>
          </w:p>
          <w:p w14:paraId="32B57EF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D4786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D1C343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0B83A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AC5C86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</w:tr>
      <w:tr w:rsidR="00E66D68" w:rsidRPr="0034613C" w14:paraId="5579A6C2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60C5E41A" w14:textId="77777777" w:rsidR="00E66D68" w:rsidRPr="0034613C" w:rsidRDefault="00E66D68" w:rsidP="00477B94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2CCA6B1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衛生局主管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23A7B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36,387,370</w:t>
            </w:r>
          </w:p>
          <w:p w14:paraId="12E537E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8,397,000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9D488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68,132</w:t>
            </w:r>
          </w:p>
          <w:p w14:paraId="72F4D0D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805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4FD9C8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36,319,238</w:t>
            </w:r>
          </w:p>
          <w:p w14:paraId="0069E23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8,396,195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17702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335854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4683D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73D2F9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57953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8032A6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7E94B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F1B645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E5BBE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066FD8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186DF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63EB15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E26E51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68,132</w:t>
            </w:r>
          </w:p>
          <w:p w14:paraId="752FBF4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805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CA06C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36,319,238</w:t>
            </w:r>
          </w:p>
          <w:p w14:paraId="387296B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8,396,195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0C106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CDEA5F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9217C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3A6EA5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</w:tr>
      <w:tr w:rsidR="00E66D68" w:rsidRPr="0034613C" w14:paraId="39C70752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1438F7FF" w14:textId="77777777" w:rsidR="00E66D68" w:rsidRPr="00654759" w:rsidRDefault="00E66D68" w:rsidP="00477B94">
            <w:pPr>
              <w:jc w:val="center"/>
              <w:rPr>
                <w:rFonts w:ascii="新細明體" w:hAnsi="新細明體"/>
                <w:bCs/>
                <w:spacing w:val="-30"/>
                <w:sz w:val="20"/>
              </w:rPr>
            </w:pPr>
            <w:r w:rsidRPr="00654759">
              <w:rPr>
                <w:rFonts w:ascii="新細明體" w:hAnsi="新細明體" w:hint="eastAsia"/>
                <w:bCs/>
                <w:noProof/>
                <w:spacing w:val="-30"/>
                <w:sz w:val="20"/>
              </w:rPr>
              <w:t>110－112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88EB79E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都市發展局主管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271B4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43,372,651</w:t>
            </w:r>
          </w:p>
          <w:p w14:paraId="654DC4A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88,492,200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7D7F3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7,597,140</w:t>
            </w:r>
          </w:p>
          <w:p w14:paraId="3087928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1,569,703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C0CAAE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31,276,011</w:t>
            </w:r>
          </w:p>
          <w:p w14:paraId="6D04DDF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66,607,903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C4579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9,760,533</w:t>
            </w:r>
          </w:p>
          <w:p w14:paraId="7D606C3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- 9,760,533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2403F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14,260,033</w:t>
            </w:r>
          </w:p>
          <w:p w14:paraId="3BB83AE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10,554,061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B8574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BF8405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C825E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26253B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32CD8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5038E6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7B07D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EE9BE0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2CFE8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7,597,140</w:t>
            </w:r>
          </w:p>
          <w:p w14:paraId="612E041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1,569,703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5EFDC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31,276,011</w:t>
            </w:r>
          </w:p>
          <w:p w14:paraId="0039BF7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66,607,903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71FBD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9,760,533</w:t>
            </w:r>
          </w:p>
          <w:p w14:paraId="29D80E6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- 9,760,533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AD415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14,260,033</w:t>
            </w:r>
          </w:p>
          <w:p w14:paraId="71B14C3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10,554,061</w:t>
            </w:r>
          </w:p>
        </w:tc>
      </w:tr>
      <w:tr w:rsidR="00E66D68" w:rsidRPr="0034613C" w14:paraId="045B2527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65D13EF8" w14:textId="77777777" w:rsidR="00E66D68" w:rsidRPr="00654759" w:rsidRDefault="00E66D68" w:rsidP="00477B94">
            <w:pPr>
              <w:jc w:val="center"/>
              <w:rPr>
                <w:rFonts w:ascii="新細明體" w:hAnsi="新細明體"/>
                <w:bCs/>
                <w:spacing w:val="-30"/>
                <w:sz w:val="20"/>
              </w:rPr>
            </w:pPr>
            <w:r w:rsidRPr="00654759">
              <w:rPr>
                <w:rFonts w:ascii="新細明體" w:hAnsi="新細明體" w:hint="eastAsia"/>
                <w:bCs/>
                <w:noProof/>
                <w:spacing w:val="-30"/>
                <w:sz w:val="20"/>
              </w:rPr>
              <w:t>109－112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7699446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環境保護局主管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6A15A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168,247,325</w:t>
            </w:r>
          </w:p>
          <w:p w14:paraId="38CD617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59,453,992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1FE14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9,468,905</w:t>
            </w:r>
          </w:p>
          <w:p w14:paraId="74112CB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1,759,325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1EE3C5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147,932,536</w:t>
            </w:r>
          </w:p>
          <w:p w14:paraId="3B8E45E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54,880,706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1C766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AF70BD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8DCFF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10,845,884</w:t>
            </w:r>
          </w:p>
          <w:p w14:paraId="1570B5B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2,813,961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F7E5A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433178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1A95A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1EBC19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6EB83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E9DE13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D5962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1EF3A1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93E32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9,468,905</w:t>
            </w:r>
          </w:p>
          <w:p w14:paraId="717E8A3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1,759,325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883BA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147,932,536</w:t>
            </w:r>
          </w:p>
          <w:p w14:paraId="6B65B5B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54,880,706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F8CF8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F3D26F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0C6D7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10,845,884</w:t>
            </w:r>
          </w:p>
          <w:p w14:paraId="1FCFDCE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2,813,961</w:t>
            </w:r>
          </w:p>
        </w:tc>
      </w:tr>
      <w:tr w:rsidR="00E66D68" w:rsidRPr="0034613C" w14:paraId="4A49722E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6B09558A" w14:textId="77777777" w:rsidR="00E66D68" w:rsidRPr="0034613C" w:rsidRDefault="00E66D68" w:rsidP="00477B94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0237F60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警察局主管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DA639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18,274,492</w:t>
            </w:r>
          </w:p>
          <w:p w14:paraId="712C3A6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195,044,443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CA50D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123,250</w:t>
            </w:r>
          </w:p>
          <w:p w14:paraId="148D5CC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E2DB32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18,151,242</w:t>
            </w:r>
          </w:p>
          <w:p w14:paraId="0A3EF67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12,587,967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81695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BB377C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074EE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66B01E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182,456,476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35032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6C6381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62DD8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4D8E0E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38D07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1A32BB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D00EE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7D77EA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23310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123,250</w:t>
            </w:r>
          </w:p>
          <w:p w14:paraId="7E1D8BC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8812C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18,151,242</w:t>
            </w:r>
          </w:p>
          <w:p w14:paraId="5545533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12,587,967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95D5D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239A52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8168F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7A399A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182,456,476</w:t>
            </w:r>
          </w:p>
        </w:tc>
      </w:tr>
      <w:tr w:rsidR="00E66D68" w:rsidRPr="0034613C" w14:paraId="49EFC173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1F0C2A78" w14:textId="77777777" w:rsidR="00E66D68" w:rsidRPr="00654759" w:rsidRDefault="00E66D68" w:rsidP="00477B94">
            <w:pPr>
              <w:jc w:val="center"/>
              <w:rPr>
                <w:rFonts w:ascii="新細明體" w:hAnsi="新細明體"/>
                <w:bCs/>
                <w:spacing w:val="-30"/>
                <w:sz w:val="20"/>
              </w:rPr>
            </w:pPr>
            <w:r w:rsidRPr="00654759">
              <w:rPr>
                <w:rFonts w:ascii="新細明體" w:hAnsi="新細明體" w:hint="eastAsia"/>
                <w:bCs/>
                <w:noProof/>
                <w:spacing w:val="-30"/>
                <w:sz w:val="20"/>
              </w:rPr>
              <w:t>107－112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0C60B39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財政稅務局主管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A9441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588,000</w:t>
            </w:r>
          </w:p>
          <w:p w14:paraId="50A579D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31,537,331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4057B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A71F82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3,438,600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14A910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588,000</w:t>
            </w:r>
          </w:p>
          <w:p w14:paraId="24AA28F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23,886,686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F31FE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01C4D9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D908B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930EDE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4,212,045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23E6C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D591FB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2149A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B14482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2156B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E07793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C17C8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CD25F0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94FE5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7EE252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3,438,600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14F39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588,000</w:t>
            </w:r>
          </w:p>
          <w:p w14:paraId="4CD26D5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23,886,686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BA130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079AF2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40D49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D29716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4,212,045</w:t>
            </w:r>
          </w:p>
        </w:tc>
      </w:tr>
      <w:tr w:rsidR="00E66D68" w:rsidRPr="0034613C" w14:paraId="0691D097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3B8BAC35" w14:textId="77777777" w:rsidR="00E66D68" w:rsidRPr="00654759" w:rsidRDefault="00E66D68" w:rsidP="00477B94">
            <w:pPr>
              <w:jc w:val="center"/>
              <w:rPr>
                <w:rFonts w:ascii="新細明體" w:hAnsi="新細明體"/>
                <w:bCs/>
                <w:spacing w:val="-30"/>
                <w:sz w:val="20"/>
              </w:rPr>
            </w:pPr>
            <w:r w:rsidRPr="00654759">
              <w:rPr>
                <w:rFonts w:ascii="新細明體" w:hAnsi="新細明體"/>
                <w:bCs/>
                <w:noProof/>
                <w:spacing w:val="-30"/>
                <w:sz w:val="20"/>
              </w:rPr>
              <w:t>1</w:t>
            </w:r>
            <w:r w:rsidRPr="00654759">
              <w:rPr>
                <w:rFonts w:ascii="新細明體" w:hAnsi="新細明體" w:hint="eastAsia"/>
                <w:bCs/>
                <w:noProof/>
                <w:spacing w:val="-30"/>
                <w:sz w:val="20"/>
              </w:rPr>
              <w:t>10－112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85A33E8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體育局主管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86568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11,667,373</w:t>
            </w:r>
          </w:p>
          <w:p w14:paraId="37B132D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533,335,527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F8EAE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965,988</w:t>
            </w:r>
          </w:p>
          <w:p w14:paraId="1F58769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7,891,700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FCB1E9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10,701,385</w:t>
            </w:r>
          </w:p>
          <w:p w14:paraId="4E6100C9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434,031,986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6803D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3696E9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C42B9B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6C9E59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91,411,841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79137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1EBA42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0443C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6AA0A0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509B3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35F8EE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FA32C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07A9D4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EFEA2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965,988</w:t>
            </w:r>
          </w:p>
          <w:p w14:paraId="70F7D48E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7,891,700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A2305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10,701,385</w:t>
            </w:r>
          </w:p>
          <w:p w14:paraId="5F26457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434,031,986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43AC7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13B261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3145A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E49F6E7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91,411,841</w:t>
            </w:r>
          </w:p>
        </w:tc>
      </w:tr>
      <w:tr w:rsidR="00E66D68" w:rsidRPr="0034613C" w14:paraId="3F5DABE0" w14:textId="77777777" w:rsidTr="006547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600" w:type="dxa"/>
            <w:shd w:val="clear" w:color="auto" w:fill="auto"/>
            <w:vAlign w:val="center"/>
          </w:tcPr>
          <w:p w14:paraId="3CBB1E9C" w14:textId="77777777" w:rsidR="00E66D68" w:rsidRPr="00654759" w:rsidRDefault="00E66D68" w:rsidP="00477B94">
            <w:pPr>
              <w:jc w:val="center"/>
              <w:rPr>
                <w:rFonts w:ascii="新細明體" w:hAnsi="新細明體"/>
                <w:bCs/>
                <w:spacing w:val="-30"/>
                <w:sz w:val="20"/>
              </w:rPr>
            </w:pPr>
            <w:r w:rsidRPr="00654759">
              <w:rPr>
                <w:rFonts w:ascii="新細明體" w:hAnsi="新細明體" w:hint="eastAsia"/>
                <w:bCs/>
                <w:noProof/>
                <w:spacing w:val="-30"/>
                <w:sz w:val="20"/>
              </w:rPr>
              <w:t>111－112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1920BE7" w14:textId="77777777" w:rsidR="00E66D68" w:rsidRPr="0034613C" w:rsidRDefault="00E66D68" w:rsidP="00477B9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34613C">
              <w:rPr>
                <w:rFonts w:ascii="標楷體" w:eastAsia="標楷體" w:hAnsi="標楷體" w:hint="eastAsia"/>
                <w:bCs/>
                <w:noProof/>
                <w:sz w:val="20"/>
              </w:rPr>
              <w:t>統籌支撥科目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DF96D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65,392,939</w:t>
            </w:r>
          </w:p>
          <w:p w14:paraId="3EAA0AD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635,218,125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6FEE45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5,318,993</w:t>
            </w:r>
          </w:p>
          <w:p w14:paraId="0D149E1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40,211,069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B00B33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58,981,910</w:t>
            </w:r>
          </w:p>
          <w:p w14:paraId="14E811E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461,402,431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04C64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24,490,710</w:t>
            </w:r>
          </w:p>
          <w:p w14:paraId="2037846F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- 24,490,710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E06CB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25,582,746</w:t>
            </w:r>
          </w:p>
          <w:p w14:paraId="18B792E2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109,113,915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8A98E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117D318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0A140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FAE9E3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F7953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D254476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C0540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263B55C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313BB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5,318,993</w:t>
            </w:r>
          </w:p>
          <w:p w14:paraId="69CD15F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40,211,069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D10CA1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58,981,910</w:t>
            </w:r>
          </w:p>
          <w:p w14:paraId="1DDE8383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461,402,431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67F85A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24,490,710</w:t>
            </w:r>
          </w:p>
          <w:p w14:paraId="3BAF84A4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- 24,490,710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804970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25,582,746</w:t>
            </w:r>
          </w:p>
          <w:p w14:paraId="6F8E40ED" w14:textId="77777777" w:rsidR="00E66D68" w:rsidRPr="0034613C" w:rsidRDefault="00E66D68" w:rsidP="00477B94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34613C">
              <w:rPr>
                <w:rFonts w:ascii="新細明體" w:hAnsi="新細明體"/>
                <w:bCs/>
                <w:noProof/>
                <w:spacing w:val="-6"/>
                <w:sz w:val="20"/>
              </w:rPr>
              <w:t>109,113,915</w:t>
            </w:r>
          </w:p>
        </w:tc>
      </w:tr>
    </w:tbl>
    <w:p w14:paraId="453EA743" w14:textId="77777777" w:rsidR="00D867AC" w:rsidRDefault="00D867AC" w:rsidP="00ED19D3">
      <w:pPr>
        <w:ind w:right="414"/>
        <w:rPr>
          <w:rFonts w:eastAsia="標楷體"/>
          <w:sz w:val="22"/>
        </w:rPr>
      </w:pPr>
    </w:p>
    <w:sectPr w:rsidR="00D867AC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C8440" w14:textId="77777777" w:rsidR="00E66D68" w:rsidRDefault="00E66D68">
      <w:r>
        <w:separator/>
      </w:r>
    </w:p>
  </w:endnote>
  <w:endnote w:type="continuationSeparator" w:id="0">
    <w:p w14:paraId="088A831C" w14:textId="77777777" w:rsidR="00E66D68" w:rsidRDefault="00E6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B9913" w14:textId="42638CAC" w:rsidR="000B1059" w:rsidRPr="000B408C" w:rsidRDefault="00654759" w:rsidP="000B408C">
    <w:pPr>
      <w:pStyle w:val="a4"/>
      <w:jc w:val="center"/>
      <w:rPr>
        <w:rFonts w:ascii="標楷體" w:eastAsia="標楷體" w:hAnsi="標楷體" w:hint="eastAsia"/>
      </w:rPr>
    </w:pPr>
    <w:r w:rsidRPr="00654759">
      <w:rPr>
        <w:rFonts w:ascii="標楷體" w:eastAsia="標楷體" w:hAnsi="標楷體" w:hint="eastAsia"/>
      </w:rPr>
      <w:t>第14-</w:t>
    </w:r>
    <w:sdt>
      <w:sdtPr>
        <w:rPr>
          <w:rFonts w:ascii="標楷體" w:eastAsia="標楷體" w:hAnsi="標楷體"/>
        </w:rPr>
        <w:id w:val="1769809663"/>
        <w:docPartObj>
          <w:docPartGallery w:val="Page Numbers (Bottom of Page)"/>
          <w:docPartUnique/>
        </w:docPartObj>
      </w:sdtPr>
      <w:sdtEndPr/>
      <w:sdtContent>
        <w:r w:rsidRPr="00654759">
          <w:rPr>
            <w:rFonts w:ascii="標楷體" w:eastAsia="標楷體" w:hAnsi="標楷體"/>
          </w:rPr>
          <w:fldChar w:fldCharType="begin"/>
        </w:r>
        <w:r w:rsidRPr="00654759">
          <w:rPr>
            <w:rFonts w:ascii="標楷體" w:eastAsia="標楷體" w:hAnsi="標楷體"/>
          </w:rPr>
          <w:instrText>PAGE   \* MERGEFORMAT</w:instrText>
        </w:r>
        <w:r w:rsidRPr="00654759">
          <w:rPr>
            <w:rFonts w:ascii="標楷體" w:eastAsia="標楷體" w:hAnsi="標楷體"/>
          </w:rPr>
          <w:fldChar w:fldCharType="separate"/>
        </w:r>
        <w:r w:rsidRPr="00654759">
          <w:rPr>
            <w:rFonts w:ascii="標楷體" w:eastAsia="標楷體" w:hAnsi="標楷體"/>
            <w:lang w:val="zh-TW"/>
          </w:rPr>
          <w:t>2</w:t>
        </w:r>
        <w:r w:rsidRPr="00654759">
          <w:rPr>
            <w:rFonts w:ascii="標楷體" w:eastAsia="標楷體" w:hAnsi="標楷體"/>
          </w:rPr>
          <w:fldChar w:fldCharType="end"/>
        </w:r>
        <w:r w:rsidRPr="00654759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C100A" w14:textId="77777777" w:rsidR="00E66D68" w:rsidRDefault="00E66D68">
      <w:r>
        <w:separator/>
      </w:r>
    </w:p>
  </w:footnote>
  <w:footnote w:type="continuationSeparator" w:id="0">
    <w:p w14:paraId="1D925F3E" w14:textId="77777777" w:rsidR="00E66D68" w:rsidRDefault="00E66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11B52" w14:textId="70947E1F" w:rsidR="00D867AC" w:rsidRDefault="000B1059">
    <w:pPr>
      <w:jc w:val="center"/>
    </w:pPr>
    <w:r w:rsidRPr="000B1059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拾伍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0B105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proofErr w:type="gramStart"/>
    <w:r w:rsidRPr="000B1059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0B1059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0B1059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0B1059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B512F" w14:textId="1B8D6D5C" w:rsidR="00D867AC" w:rsidRDefault="000B1059">
    <w:pPr>
      <w:jc w:val="center"/>
      <w:rPr>
        <w:rFonts w:ascii="標楷體" w:eastAsia="標楷體" w:hAnsi="標楷體"/>
        <w:b/>
        <w:sz w:val="32"/>
      </w:rPr>
    </w:pPr>
    <w:r w:rsidRPr="000B1059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</w:t>
    </w: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肆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0B1059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proofErr w:type="gramStart"/>
    <w:r w:rsidRPr="000B1059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0B1059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0B1059">
      <w:rPr>
        <w:rFonts w:ascii="標楷體" w:eastAsia="標楷體" w:hAnsi="標楷體"/>
        <w:b/>
        <w:spacing w:val="60"/>
        <w:sz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D68"/>
    <w:rsid w:val="0001712C"/>
    <w:rsid w:val="000A3326"/>
    <w:rsid w:val="000B1059"/>
    <w:rsid w:val="000B408C"/>
    <w:rsid w:val="001214FD"/>
    <w:rsid w:val="001A4B2C"/>
    <w:rsid w:val="002E629D"/>
    <w:rsid w:val="0034613C"/>
    <w:rsid w:val="003F092B"/>
    <w:rsid w:val="004E0B7F"/>
    <w:rsid w:val="00654759"/>
    <w:rsid w:val="00734FFE"/>
    <w:rsid w:val="00775C5D"/>
    <w:rsid w:val="008B0CCA"/>
    <w:rsid w:val="008E605A"/>
    <w:rsid w:val="009D2E50"/>
    <w:rsid w:val="00AA7593"/>
    <w:rsid w:val="00AB6EA1"/>
    <w:rsid w:val="00B27658"/>
    <w:rsid w:val="00C07986"/>
    <w:rsid w:val="00CE74C9"/>
    <w:rsid w:val="00D867AC"/>
    <w:rsid w:val="00E66D68"/>
    <w:rsid w:val="00EC414C"/>
    <w:rsid w:val="00ED19D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3EA86B"/>
  <w15:chartTrackingRefBased/>
  <w15:docId w15:val="{FB9A66D0-E013-424B-A7C3-ABD89CC3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65475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iXLThC87nr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iXLThC87nr以前年度歲出決算審定表.dot</Template>
  <TotalTime>3</TotalTime>
  <Pages>1</Pages>
  <Words>944</Words>
  <Characters>3490</Characters>
  <Application>Microsoft Office Word</Application>
  <DocSecurity>0</DocSecurity>
  <Lines>29</Lines>
  <Paragraphs>8</Paragraphs>
  <ScaleCrop>false</ScaleCrop>
  <Company>N.A.O.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陳儀諮</dc:creator>
  <cp:keywords/>
  <cp:lastModifiedBy>林俊良</cp:lastModifiedBy>
  <cp:revision>4</cp:revision>
  <dcterms:created xsi:type="dcterms:W3CDTF">2025-05-28T01:48:00Z</dcterms:created>
  <dcterms:modified xsi:type="dcterms:W3CDTF">2025-06-26T09:09:00Z</dcterms:modified>
</cp:coreProperties>
</file>