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2160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A7BF8F4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14:paraId="522159ED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3BB67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9443F" w14:textId="58133F4C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F7DA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08EB5337" w14:textId="77777777">
        <w:trPr>
          <w:cantSplit/>
          <w:trHeight w:val="270"/>
          <w:tblHeader/>
        </w:trPr>
        <w:tc>
          <w:tcPr>
            <w:tcW w:w="600" w:type="dxa"/>
            <w:tcBorders>
              <w:top w:val="nil"/>
              <w:left w:val="nil"/>
              <w:right w:val="nil"/>
            </w:tcBorders>
          </w:tcPr>
          <w:p w14:paraId="610AA133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6FD70554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6F4659F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1D21C9BB" w14:textId="77777777" w:rsidTr="005F3509">
        <w:trPr>
          <w:cantSplit/>
          <w:trHeight w:val="283"/>
          <w:tblHeader/>
        </w:trPr>
        <w:tc>
          <w:tcPr>
            <w:tcW w:w="600" w:type="dxa"/>
            <w:vMerge w:val="restart"/>
            <w:tcBorders>
              <w:left w:val="nil"/>
            </w:tcBorders>
            <w:vAlign w:val="center"/>
          </w:tcPr>
          <w:p w14:paraId="46E41F46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60" w:type="dxa"/>
            <w:vMerge w:val="restart"/>
            <w:tcBorders>
              <w:left w:val="nil"/>
            </w:tcBorders>
            <w:vAlign w:val="center"/>
          </w:tcPr>
          <w:p w14:paraId="3890A668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204CC5CA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3C4CA05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62AFE7CB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15C4DCF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5BDBD1A4" w14:textId="77777777" w:rsidTr="005F3509">
        <w:trPr>
          <w:cantSplit/>
          <w:trHeight w:val="283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3444C202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4CD38D9C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AEC6D1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0B21056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0CD8632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45FE3B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4DAFF7E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2C69F5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8DB32C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1C36FCD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048E9F1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E793CA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3C186E3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04A145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4FC3DC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7598BFD8" w14:textId="77777777" w:rsidTr="005F3509">
        <w:trPr>
          <w:cantSplit/>
          <w:trHeight w:val="283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1B065733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5D4BF21A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593C09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0501EF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2CC1003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331011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A03860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43A917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5EC676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947C6C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1A119B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C63F9B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26EB2F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BD4D2B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EA4DBF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4A798059" w14:textId="77777777" w:rsidTr="005F3509">
        <w:trPr>
          <w:cantSplit/>
          <w:trHeight w:val="283"/>
          <w:tblHeader/>
        </w:trPr>
        <w:tc>
          <w:tcPr>
            <w:tcW w:w="600" w:type="dxa"/>
            <w:vMerge/>
            <w:tcBorders>
              <w:left w:val="nil"/>
            </w:tcBorders>
            <w:vAlign w:val="center"/>
          </w:tcPr>
          <w:p w14:paraId="0004A521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14:paraId="4D3F869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91AC05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250E85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64EE810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CD8326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D12328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E28EC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301645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7721C7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FB9EA8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A67F25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0C912F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CE9E82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47BBFC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F7DA1" w:rsidRPr="00E14CAE" w14:paraId="54225BFA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2981A057" w14:textId="77777777" w:rsidR="00CF7DA1" w:rsidRPr="00E14CAE" w:rsidRDefault="00CF7DA1" w:rsidP="004D12D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CF0E7DE" w14:textId="77777777" w:rsidR="00CF7DA1" w:rsidRPr="00E14CAE" w:rsidRDefault="00CF7DA1" w:rsidP="004D12D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4CAE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FC2DAD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10,196,387,885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7133C5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372,665,871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2DBD207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8,092,611,122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1518A1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5EBA45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1,731,110,892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1CC47A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AA6D3C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2D8CBD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7CDE64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6C70D9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372,665,871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3242D2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8,092,611,122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3A5438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BDD1B1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1,731,110,892</w:t>
            </w:r>
          </w:p>
        </w:tc>
      </w:tr>
      <w:tr w:rsidR="00CF7DA1" w:rsidRPr="00E14CAE" w14:paraId="67A1EF3B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452F5638" w14:textId="77777777" w:rsidR="00CF7DA1" w:rsidRPr="00E14CAE" w:rsidRDefault="00CF7DA1" w:rsidP="004D12D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40B785D" w14:textId="77777777" w:rsidR="00CF7DA1" w:rsidRPr="00E14CAE" w:rsidRDefault="00CF7DA1" w:rsidP="004D12D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4C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154F58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2,593,625,197</w:t>
            </w:r>
          </w:p>
          <w:p w14:paraId="5791A85A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7,602,762,688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F4662E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76,530,929</w:t>
            </w:r>
          </w:p>
          <w:p w14:paraId="0000B241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296,134,942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5C31C4A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2,357,374,378</w:t>
            </w:r>
          </w:p>
          <w:p w14:paraId="192110F6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5,735,236,744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9478F9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138,073,564</w:t>
            </w:r>
          </w:p>
          <w:p w14:paraId="6EF1A67F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- 138,073,564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8D3F43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297,793,454</w:t>
            </w:r>
          </w:p>
          <w:p w14:paraId="10C0C130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1,433,317,438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C00BBA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B8ECEBD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9DFF48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8571FBC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693A13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CE5CF62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51AC55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34D0887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4D001A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76,530,929</w:t>
            </w:r>
          </w:p>
          <w:p w14:paraId="1E09D637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296,134,942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6BBD9D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2,357,374,378</w:t>
            </w:r>
          </w:p>
          <w:p w14:paraId="125634BC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5,735,236,744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31DE27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138,073,564</w:t>
            </w:r>
          </w:p>
          <w:p w14:paraId="64242714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- 138,073,564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FC0AD9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297,793,454</w:t>
            </w:r>
          </w:p>
          <w:p w14:paraId="353905D8" w14:textId="77777777" w:rsidR="00CF7DA1" w:rsidRPr="00E14CAE" w:rsidRDefault="00CF7DA1" w:rsidP="004D12D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14CAE">
              <w:rPr>
                <w:rFonts w:ascii="新細明體" w:hAnsi="新細明體"/>
                <w:b/>
                <w:noProof/>
                <w:spacing w:val="-6"/>
                <w:sz w:val="20"/>
              </w:rPr>
              <w:t>1,433,317,438</w:t>
            </w:r>
          </w:p>
        </w:tc>
      </w:tr>
      <w:tr w:rsidR="00CF7DA1" w14:paraId="1A1E3C4A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4A639A60" w14:textId="77777777" w:rsidR="00CF7DA1" w:rsidRDefault="00CF7DA1" w:rsidP="004D12D7">
            <w:pPr>
              <w:jc w:val="center"/>
              <w:rPr>
                <w:rFonts w:ascii="新細明體" w:hAnsi="新細明體"/>
                <w:sz w:val="20"/>
              </w:rPr>
            </w:pPr>
            <w:r w:rsidRPr="00776D9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263CF3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FD1B9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7,856,000</w:t>
            </w:r>
          </w:p>
          <w:p w14:paraId="2417ECC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32,831,521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E3A3B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0BEB3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2,672,000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04B40A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7,856,000</w:t>
            </w:r>
          </w:p>
          <w:p w14:paraId="01FBE57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28,796,081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9ED2C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0A1B1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BEA55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DAB05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1,363,440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AC8F8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0A897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48F4F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E9C9C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EE6CF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D66CB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15521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FA28C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FA07A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05202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2,672,000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AE243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7,856,000</w:t>
            </w:r>
          </w:p>
          <w:p w14:paraId="0DAF715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28,796,081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9B4AD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9374E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F85E0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3B9DB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1,363,440</w:t>
            </w:r>
          </w:p>
        </w:tc>
      </w:tr>
      <w:tr w:rsidR="00CF7DA1" w14:paraId="6D82DD81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14FBAF50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814E08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9B44B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157,522,903</w:t>
            </w:r>
          </w:p>
          <w:p w14:paraId="54A75EE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667,150,744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F139C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204,698</w:t>
            </w:r>
          </w:p>
          <w:p w14:paraId="48419FE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8,414,195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89FD48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155,211,423</w:t>
            </w:r>
          </w:p>
          <w:p w14:paraId="46AA268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516,171,136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95B65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33,109,079</w:t>
            </w:r>
          </w:p>
          <w:p w14:paraId="72809CD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- 33,109,079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0CD1C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35,215,861</w:t>
            </w:r>
          </w:p>
          <w:p w14:paraId="45D8564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109,456,334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73726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F7EC1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29546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97945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2190F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C212C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57B3C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990F2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E6D23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204,698</w:t>
            </w:r>
          </w:p>
          <w:p w14:paraId="3F1B3E4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8,414,195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32045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155,211,423</w:t>
            </w:r>
          </w:p>
          <w:p w14:paraId="00DD347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516,171,136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321E7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33,109,079</w:t>
            </w:r>
          </w:p>
          <w:p w14:paraId="3AC8347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- 33,109,079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90BD9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35,215,861</w:t>
            </w:r>
          </w:p>
          <w:p w14:paraId="24C67BA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109,456,334</w:t>
            </w:r>
          </w:p>
        </w:tc>
      </w:tr>
      <w:tr w:rsidR="00CF7DA1" w14:paraId="6F2701CE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50789945" w14:textId="77777777" w:rsidR="00CF7DA1" w:rsidRDefault="00CF7DA1" w:rsidP="004D12D7">
            <w:pPr>
              <w:jc w:val="center"/>
              <w:rPr>
                <w:rFonts w:ascii="新細明體" w:hAnsi="新細明體"/>
                <w:sz w:val="20"/>
              </w:rPr>
            </w:pPr>
            <w:r w:rsidRPr="00776D9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D9CCC33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529C1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18,274,492</w:t>
            </w:r>
          </w:p>
          <w:p w14:paraId="533AF6D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195,044,443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1CAA2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123,250</w:t>
            </w:r>
          </w:p>
          <w:p w14:paraId="1EB8E41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61380E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18,151,242</w:t>
            </w:r>
          </w:p>
          <w:p w14:paraId="2545E8E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12,587,967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03BEF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C2625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43CEE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64E38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182,456,476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78D48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7E4B3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1910D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A8E6D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ACD04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BEE52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6A975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3D7E1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1BE24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123,250</w:t>
            </w:r>
          </w:p>
          <w:p w14:paraId="4DC452B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A56A8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18,151,242</w:t>
            </w:r>
          </w:p>
          <w:p w14:paraId="07F3A9A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12,587,967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C0874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132C5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9945F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1D392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182,456,476</w:t>
            </w:r>
          </w:p>
        </w:tc>
      </w:tr>
      <w:tr w:rsidR="00CF7DA1" w14:paraId="3F185089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467D3E36" w14:textId="77777777" w:rsidR="00CF7DA1" w:rsidRDefault="00CF7DA1" w:rsidP="004D12D7">
            <w:pPr>
              <w:jc w:val="center"/>
              <w:rPr>
                <w:rFonts w:ascii="新細明體" w:hAnsi="新細明體"/>
                <w:sz w:val="20"/>
              </w:rPr>
            </w:pPr>
            <w:r w:rsidRPr="00776D9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C8798E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EC118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6A4DA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2,364,195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32BE9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C5768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961C9B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83C6F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2,364,195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75FED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BEBF5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BF7E1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5614F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705B2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65727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E5C30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76F3E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77A60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2954D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A80D4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12227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C1797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5D873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196A2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0A28D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2,364,195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CDB5D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C4FA7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C9F53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D0D8C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F7DA1" w14:paraId="01B6DAD4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22D66B3E" w14:textId="77777777" w:rsidR="00CF7DA1" w:rsidRDefault="00CF7DA1" w:rsidP="004D12D7">
            <w:pPr>
              <w:jc w:val="center"/>
              <w:rPr>
                <w:rFonts w:ascii="新細明體" w:hAnsi="新細明體"/>
                <w:sz w:val="20"/>
              </w:rPr>
            </w:pPr>
            <w:r w:rsidRPr="00776D9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6DCEA57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16C3A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5CB26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247,404,384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3550B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657B6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3,268,487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73B135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6238B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244,135,897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278AB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01896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026A4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B4D2E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0CCED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6750B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91459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269C8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4F9A2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D952A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43FED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94972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78C37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EE5FC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3,268,487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DC2E3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E5587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244,135,897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804D7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296FF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B9B33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1E412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F7DA1" w14:paraId="786FAE46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5EF5A026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0DC74C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A371E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32,195,573</w:t>
            </w:r>
          </w:p>
          <w:p w14:paraId="48553C6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1,234,808,593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FA152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979,138</w:t>
            </w:r>
          </w:p>
          <w:p w14:paraId="7D0A50A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11,237,532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FC6296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31,216,435</w:t>
            </w:r>
          </w:p>
          <w:p w14:paraId="402F60E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1,021,337,192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A5943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3436C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267C0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7135E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202,233,869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2D56C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65E54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1ACE3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659E3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74AC4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0308D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78395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3D834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E1C9C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979,138</w:t>
            </w:r>
          </w:p>
          <w:p w14:paraId="2806BDB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11,237,532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A9214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31,216,435</w:t>
            </w:r>
          </w:p>
          <w:p w14:paraId="646F383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1,021,337,192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CBE35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DCEF7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DAD1C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AE0E8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202,233,869</w:t>
            </w:r>
          </w:p>
        </w:tc>
      </w:tr>
      <w:tr w:rsidR="00CF7DA1" w14:paraId="61CD3B5E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6F7DA8D7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108－</w:t>
            </w:r>
            <w:r w:rsidRPr="007E56E3">
              <w:rPr>
                <w:rFonts w:ascii="新細明體" w:hAnsi="新細明體"/>
                <w:noProof/>
                <w:spacing w:val="-30"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2C33239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6A80C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296,925,689</w:t>
            </w:r>
          </w:p>
          <w:p w14:paraId="71DA7A5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1,973,091,954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93B8E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3,697,898</w:t>
            </w:r>
          </w:p>
          <w:p w14:paraId="6F29BF1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46,320,767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F9516F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253,172,675</w:t>
            </w:r>
          </w:p>
          <w:p w14:paraId="059F0FB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1,562,404,003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2AE7B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59,652,562</w:t>
            </w:r>
          </w:p>
          <w:p w14:paraId="0307A06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- 59,652,562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A1A29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99,707,678</w:t>
            </w:r>
          </w:p>
          <w:p w14:paraId="11E6D7B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304,714,622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EE710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73FD4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C95D4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0CFCC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4A6C2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23284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CCC9B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6250F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C9AA8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3,697,898</w:t>
            </w:r>
          </w:p>
          <w:p w14:paraId="67A0458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46,320,767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990EC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253,172,675</w:t>
            </w:r>
          </w:p>
          <w:p w14:paraId="2CD80ED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1,562,404,003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BDB97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59,652,562</w:t>
            </w:r>
          </w:p>
          <w:p w14:paraId="44823F3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- 59,652,562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BFE10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99,707,678</w:t>
            </w:r>
          </w:p>
          <w:p w14:paraId="0329487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304,714,622</w:t>
            </w:r>
          </w:p>
        </w:tc>
      </w:tr>
      <w:tr w:rsidR="00CF7DA1" w14:paraId="3D79E783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196B6BF4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194236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0DF1E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8,108,846</w:t>
            </w:r>
          </w:p>
          <w:p w14:paraId="5705EE0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43,748,728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8A5F5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1,259,091</w:t>
            </w:r>
          </w:p>
          <w:p w14:paraId="6C782E5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5,904,440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995F5F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6,849,755</w:t>
            </w:r>
          </w:p>
          <w:p w14:paraId="6909565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37,844,288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4283D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C81A4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A513D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F64D1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F7165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20AB9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62E11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6151F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93710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64587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A279D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27FD5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2E2E0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1,259,091</w:t>
            </w:r>
          </w:p>
          <w:p w14:paraId="3DA9547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5,904,440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1ACF8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6,849,755</w:t>
            </w:r>
          </w:p>
          <w:p w14:paraId="3397FD2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37,844,288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D89BB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DA725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60D8D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6C295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F7DA1" w14:paraId="21CBADF7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08B35353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104－112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905C9C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DB51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1,364,435,226</w:t>
            </w:r>
          </w:p>
          <w:p w14:paraId="755A480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1,753,817,002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8AA96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28,809,539</w:t>
            </w:r>
          </w:p>
          <w:p w14:paraId="1991EBB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125,239,741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0C019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1,254,083,500</w:t>
            </w:r>
          </w:p>
          <w:p w14:paraId="7DA6470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1,248,244,524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00192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11,060,680</w:t>
            </w:r>
          </w:p>
          <w:p w14:paraId="71D1FB2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- 11,060,680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9D0F7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92,602,867</w:t>
            </w:r>
          </w:p>
          <w:p w14:paraId="67670B4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369,272,057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29058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C5D83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05B86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7F7D2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F18DF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DF670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7FBFB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EAE9A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13B15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28,809,539</w:t>
            </w:r>
          </w:p>
          <w:p w14:paraId="4588585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125,239,741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B1B86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1,254,083,500</w:t>
            </w:r>
          </w:p>
          <w:p w14:paraId="2EFB329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1,248,244,524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D16E8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11,060,680</w:t>
            </w:r>
          </w:p>
          <w:p w14:paraId="7E8AF5E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- 11,060,680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099C1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92,602,867</w:t>
            </w:r>
          </w:p>
          <w:p w14:paraId="6FB5856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369,272,057</w:t>
            </w:r>
          </w:p>
        </w:tc>
      </w:tr>
      <w:tr w:rsidR="00CF7DA1" w14:paraId="4F6FD1D5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1DDDA5CA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107－112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2DEDAE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04080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128,848,074</w:t>
            </w:r>
          </w:p>
          <w:p w14:paraId="11B3AF0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447,123,765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4EA73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4,512,299</w:t>
            </w:r>
          </w:p>
          <w:p w14:paraId="2572A72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16,456,171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A8259E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104,757,390</w:t>
            </w:r>
          </w:p>
          <w:p w14:paraId="35BFE69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407,924,182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FEB38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3A3F7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A1E15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19,578,385</w:t>
            </w:r>
          </w:p>
          <w:p w14:paraId="454EC56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22,743,412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F7275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AC9C7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FBE1F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17AA6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F1E33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A5FFE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58369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32EC4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9EA30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4,512,299</w:t>
            </w:r>
          </w:p>
          <w:p w14:paraId="41E1118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16,456,171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6ADEB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104,757,390</w:t>
            </w:r>
          </w:p>
          <w:p w14:paraId="08EE9E1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407,924,182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33DE8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EDAD4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1D3F6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19,578,385</w:t>
            </w:r>
          </w:p>
          <w:p w14:paraId="6B163EB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22,743,412</w:t>
            </w:r>
          </w:p>
        </w:tc>
      </w:tr>
      <w:tr w:rsidR="00CF7DA1" w14:paraId="4E97F880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0FD1C7CD" w14:textId="77777777" w:rsidR="00CF7DA1" w:rsidRDefault="00CF7DA1" w:rsidP="004D12D7">
            <w:pPr>
              <w:jc w:val="center"/>
              <w:rPr>
                <w:rFonts w:ascii="新細明體" w:hAnsi="新細明體"/>
                <w:sz w:val="20"/>
              </w:rPr>
            </w:pPr>
            <w:r w:rsidRPr="00776D9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EABAC4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BF35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834,504</w:t>
            </w:r>
          </w:p>
          <w:p w14:paraId="3283B12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30809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443,290</w:t>
            </w:r>
          </w:p>
          <w:p w14:paraId="3CC0C1C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9D76C6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391,214</w:t>
            </w:r>
          </w:p>
          <w:p w14:paraId="686680A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63AE8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2BAC5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80498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91562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A2B9A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BA4C2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08A12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1C24D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BE691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D212B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249FE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17BF0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0771E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443,290</w:t>
            </w:r>
          </w:p>
          <w:p w14:paraId="28A8FA3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93E74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391,214</w:t>
            </w:r>
          </w:p>
          <w:p w14:paraId="461C335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EB1C7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B035C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0D169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28C19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F7DA1" w14:paraId="5FCFC3D2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37253253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9085C3E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C771F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256,713,482</w:t>
            </w:r>
          </w:p>
          <w:p w14:paraId="3E6B05F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213,816,042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D09F4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13,766,938</w:t>
            </w:r>
          </w:p>
          <w:p w14:paraId="207B831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33,080,707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D6105D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242,946,544</w:t>
            </w:r>
          </w:p>
          <w:p w14:paraId="4E28CB1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62,140,044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03F29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7F794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5B94F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6FC11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118,595,291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4E9F7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4950F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B48D7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A3F7B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63912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C5802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D24E5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13D79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4284F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13,766,938</w:t>
            </w:r>
          </w:p>
          <w:p w14:paraId="39F49C2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33,080,707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18420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242,946,544</w:t>
            </w:r>
          </w:p>
          <w:p w14:paraId="55A95AD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62,140,044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0F87C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D9DA8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A14E1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3D115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118,595,291</w:t>
            </w:r>
          </w:p>
        </w:tc>
      </w:tr>
      <w:tr w:rsidR="00CF7DA1" w14:paraId="2DA3ACAA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4098417B" w14:textId="77777777" w:rsidR="00CF7DA1" w:rsidRDefault="00CF7DA1" w:rsidP="004D12D7">
            <w:pPr>
              <w:jc w:val="center"/>
              <w:rPr>
                <w:rFonts w:ascii="新細明體" w:hAnsi="新細明體"/>
                <w:sz w:val="20"/>
              </w:rPr>
            </w:pPr>
            <w:r w:rsidRPr="00776D9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14DEA1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ADA34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8,510,123</w:t>
            </w:r>
          </w:p>
          <w:p w14:paraId="1B5CA32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EB949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281,618</w:t>
            </w:r>
          </w:p>
          <w:p w14:paraId="27AF352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796CEA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8,228,505</w:t>
            </w:r>
          </w:p>
          <w:p w14:paraId="3F83441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D9367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0B984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DE7B5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2FA43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BC588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9D1ED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B5ECB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47CA1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203CA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C4A9C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B193C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7F0F6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7E177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281,618</w:t>
            </w:r>
          </w:p>
          <w:p w14:paraId="2F57FE0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B9813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8,228,505</w:t>
            </w:r>
          </w:p>
          <w:p w14:paraId="309E6AE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76FC0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B04F0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D54E6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2DDDD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F7DA1" w14:paraId="0C8A1777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7B23B465" w14:textId="77777777" w:rsidR="00CF7DA1" w:rsidRDefault="00CF7DA1" w:rsidP="004D12D7">
            <w:pPr>
              <w:jc w:val="center"/>
              <w:rPr>
                <w:rFonts w:ascii="新細明體" w:hAnsi="新細明體"/>
                <w:sz w:val="20"/>
              </w:rPr>
            </w:pPr>
            <w:r w:rsidRPr="00776D9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CC8134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855AC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36,387,370</w:t>
            </w:r>
          </w:p>
          <w:p w14:paraId="51F7F7D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8,397,000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EC60B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68,132</w:t>
            </w:r>
          </w:p>
          <w:p w14:paraId="7746B28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805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E3CD14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36,319,238</w:t>
            </w:r>
          </w:p>
          <w:p w14:paraId="2E351C4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8,396,195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89E1E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AB164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83968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33DF3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061C3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75336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421D4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6A40C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43E22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48576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4CC9D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E8911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1280C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68,132</w:t>
            </w:r>
          </w:p>
          <w:p w14:paraId="70E374A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FF68D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36,319,238</w:t>
            </w:r>
          </w:p>
          <w:p w14:paraId="4165B3E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8,396,195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B2AC4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88356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76666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431BB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F7DA1" w14:paraId="1A6EF6F5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28B2F29E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126EB0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2D473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168,247,325</w:t>
            </w:r>
          </w:p>
          <w:p w14:paraId="1E126E7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59,453,992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2572E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9,468,905</w:t>
            </w:r>
          </w:p>
          <w:p w14:paraId="6BB5C8F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1,759,325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7EB2BF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147,932,536</w:t>
            </w:r>
          </w:p>
          <w:p w14:paraId="54021E7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54,880,706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57612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369ED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783BD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10,845,884</w:t>
            </w:r>
          </w:p>
          <w:p w14:paraId="3C9CF84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2,813,961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EEA791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9F60B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4DE37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1CDCD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5036E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58561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EAFC4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DD26C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25999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9,468,905</w:t>
            </w:r>
          </w:p>
          <w:p w14:paraId="6C8285C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1,759,325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53259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147,932,536</w:t>
            </w:r>
          </w:p>
          <w:p w14:paraId="1ED60D4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54,880,706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C7A36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D454A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C040E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10,845,884</w:t>
            </w:r>
          </w:p>
          <w:p w14:paraId="77873E5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2,813,961</w:t>
            </w:r>
          </w:p>
        </w:tc>
      </w:tr>
      <w:tr w:rsidR="00CF7DA1" w14:paraId="25C7EAFB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2E04D1C6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F05853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790EE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43,372,651</w:t>
            </w:r>
          </w:p>
          <w:p w14:paraId="133D172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88,492,200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ADC9D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7,597,140</w:t>
            </w:r>
          </w:p>
          <w:p w14:paraId="0B264B4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1,569,703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229F6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31,276,011</w:t>
            </w:r>
          </w:p>
          <w:p w14:paraId="664A56F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66,607,903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F6F0B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9,760,533</w:t>
            </w:r>
          </w:p>
          <w:p w14:paraId="387D4BB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- 9,760,533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CD630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14,260,033</w:t>
            </w:r>
          </w:p>
          <w:p w14:paraId="175DA17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10,554,061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0857D3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1E34B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D8014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B6DE1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73AAA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673B7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5FFEF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C459C9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B565F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7,597,140</w:t>
            </w:r>
          </w:p>
          <w:p w14:paraId="6A16590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1,569,703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622B45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31,276,011</w:t>
            </w:r>
          </w:p>
          <w:p w14:paraId="2F22EC1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66,607,903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C7986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9,760,533</w:t>
            </w:r>
          </w:p>
          <w:p w14:paraId="292E78C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- 9,760,533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DCC14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14,260,033</w:t>
            </w:r>
          </w:p>
          <w:p w14:paraId="0DEF060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10,554,061</w:t>
            </w:r>
          </w:p>
        </w:tc>
      </w:tr>
      <w:tr w:rsidR="00CF7DA1" w14:paraId="1EEB8A2F" w14:textId="77777777" w:rsidTr="005F35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600" w:type="dxa"/>
            <w:shd w:val="clear" w:color="auto" w:fill="auto"/>
            <w:vAlign w:val="center"/>
          </w:tcPr>
          <w:p w14:paraId="018E52E3" w14:textId="77777777" w:rsidR="00CF7DA1" w:rsidRPr="007E56E3" w:rsidRDefault="00CF7DA1" w:rsidP="004D12D7">
            <w:pPr>
              <w:jc w:val="center"/>
              <w:rPr>
                <w:rFonts w:ascii="新細明體" w:hAnsi="新細明體"/>
                <w:spacing w:val="-30"/>
                <w:sz w:val="20"/>
              </w:rPr>
            </w:pPr>
            <w:r w:rsidRPr="007E56E3">
              <w:rPr>
                <w:rFonts w:ascii="新細明體" w:hAnsi="新細明體" w:hint="eastAsia"/>
                <w:noProof/>
                <w:spacing w:val="-30"/>
                <w:sz w:val="20"/>
              </w:rPr>
              <w:t>111－112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0E8EAE" w14:textId="77777777" w:rsidR="00CF7DA1" w:rsidRDefault="00CF7DA1" w:rsidP="004D12D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776D93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84763D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65,392,939</w:t>
            </w:r>
          </w:p>
          <w:p w14:paraId="25B8DCF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635,218,125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021BFE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5,318,993</w:t>
            </w:r>
          </w:p>
          <w:p w14:paraId="2BF8A97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40,211,069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D899A3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58,981,910</w:t>
            </w:r>
          </w:p>
          <w:p w14:paraId="22EEDA7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461,402,431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4106C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24,490,710</w:t>
            </w:r>
          </w:p>
          <w:p w14:paraId="19AE4642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- 24,490,710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CA0168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25,582,746</w:t>
            </w:r>
          </w:p>
          <w:p w14:paraId="59A4CBC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109,113,915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2B22DC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E50BE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07007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AA148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E2281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295BF6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9E980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3F942A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23DFB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5,318,993</w:t>
            </w:r>
          </w:p>
          <w:p w14:paraId="5F4AE5E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40,211,069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63522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58,981,910</w:t>
            </w:r>
          </w:p>
          <w:p w14:paraId="185427BF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461,402,431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8581FB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24,490,710</w:t>
            </w:r>
          </w:p>
          <w:p w14:paraId="6FD871D7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- 24,490,710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94487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25,582,746</w:t>
            </w:r>
          </w:p>
          <w:p w14:paraId="1CAC7404" w14:textId="77777777" w:rsidR="00CF7DA1" w:rsidRPr="008B0CCA" w:rsidRDefault="00CF7DA1" w:rsidP="004D12D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76D93">
              <w:rPr>
                <w:rFonts w:ascii="新細明體" w:hAnsi="新細明體"/>
                <w:noProof/>
                <w:spacing w:val="-6"/>
                <w:sz w:val="20"/>
              </w:rPr>
              <w:t>109,113,915</w:t>
            </w:r>
          </w:p>
        </w:tc>
      </w:tr>
    </w:tbl>
    <w:p w14:paraId="7BF94DAF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D80C9" w14:textId="77777777" w:rsidR="00CF7DA1" w:rsidRDefault="00CF7DA1">
      <w:r>
        <w:separator/>
      </w:r>
    </w:p>
  </w:endnote>
  <w:endnote w:type="continuationSeparator" w:id="0">
    <w:p w14:paraId="246CF9F7" w14:textId="77777777" w:rsidR="00CF7DA1" w:rsidRDefault="00CF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59079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09FD4FF" w14:textId="73E964B2" w:rsidR="00560B1D" w:rsidRPr="004B50A6" w:rsidRDefault="00560B1D" w:rsidP="004B50A6">
        <w:pPr>
          <w:pStyle w:val="a4"/>
          <w:jc w:val="center"/>
          <w:rPr>
            <w:rFonts w:ascii="標楷體" w:eastAsia="標楷體" w:hAnsi="標楷體" w:hint="eastAsia"/>
          </w:rPr>
        </w:pPr>
        <w:r w:rsidRPr="00560B1D">
          <w:rPr>
            <w:rFonts w:ascii="標楷體" w:eastAsia="標楷體" w:hAnsi="標楷體" w:hint="eastAsia"/>
          </w:rPr>
          <w:t>第13-</w:t>
        </w:r>
        <w:r w:rsidRPr="00560B1D">
          <w:rPr>
            <w:rFonts w:ascii="標楷體" w:eastAsia="標楷體" w:hAnsi="標楷體"/>
          </w:rPr>
          <w:fldChar w:fldCharType="begin"/>
        </w:r>
        <w:r w:rsidRPr="00560B1D">
          <w:rPr>
            <w:rFonts w:ascii="標楷體" w:eastAsia="標楷體" w:hAnsi="標楷體"/>
          </w:rPr>
          <w:instrText>PAGE   \* MERGEFORMAT</w:instrText>
        </w:r>
        <w:r w:rsidRPr="00560B1D">
          <w:rPr>
            <w:rFonts w:ascii="標楷體" w:eastAsia="標楷體" w:hAnsi="標楷體"/>
          </w:rPr>
          <w:fldChar w:fldCharType="separate"/>
        </w:r>
        <w:r w:rsidRPr="00560B1D">
          <w:rPr>
            <w:rFonts w:ascii="標楷體" w:eastAsia="標楷體" w:hAnsi="標楷體"/>
            <w:lang w:val="zh-TW"/>
          </w:rPr>
          <w:t>2</w:t>
        </w:r>
        <w:r w:rsidRPr="00560B1D">
          <w:rPr>
            <w:rFonts w:ascii="標楷體" w:eastAsia="標楷體" w:hAnsi="標楷體"/>
          </w:rPr>
          <w:fldChar w:fldCharType="end"/>
        </w:r>
        <w:r w:rsidRPr="00560B1D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920E8" w14:textId="77777777" w:rsidR="00CF7DA1" w:rsidRDefault="00CF7DA1">
      <w:r>
        <w:separator/>
      </w:r>
    </w:p>
  </w:footnote>
  <w:footnote w:type="continuationSeparator" w:id="0">
    <w:p w14:paraId="67B855F7" w14:textId="77777777" w:rsidR="00CF7DA1" w:rsidRDefault="00CF7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D3BB" w14:textId="6E8E526D" w:rsidR="00D867AC" w:rsidRDefault="00425E81">
    <w:pPr>
      <w:jc w:val="center"/>
    </w:pPr>
    <w:r w:rsidRPr="00425E8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25E8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Pr="00425E81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425E81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425E81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425E81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D245C" w14:textId="493520DF" w:rsidR="00D867AC" w:rsidRDefault="00425E81">
    <w:pPr>
      <w:jc w:val="center"/>
      <w:rPr>
        <w:rFonts w:ascii="標楷體" w:eastAsia="標楷體" w:hAnsi="標楷體"/>
        <w:b/>
        <w:sz w:val="32"/>
      </w:rPr>
    </w:pPr>
    <w:r w:rsidRPr="00425E8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425E81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Pr="00425E81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425E81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425E81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A1"/>
    <w:rsid w:val="0001712C"/>
    <w:rsid w:val="000A3326"/>
    <w:rsid w:val="001214FD"/>
    <w:rsid w:val="001A4B2C"/>
    <w:rsid w:val="003F092B"/>
    <w:rsid w:val="00425E81"/>
    <w:rsid w:val="004B50A6"/>
    <w:rsid w:val="004E0B7F"/>
    <w:rsid w:val="00537942"/>
    <w:rsid w:val="00560B1D"/>
    <w:rsid w:val="005F3509"/>
    <w:rsid w:val="00734FFE"/>
    <w:rsid w:val="00775C5D"/>
    <w:rsid w:val="007E56E3"/>
    <w:rsid w:val="008B0CCA"/>
    <w:rsid w:val="008E605A"/>
    <w:rsid w:val="009D2E50"/>
    <w:rsid w:val="00AA7593"/>
    <w:rsid w:val="00AB6EA1"/>
    <w:rsid w:val="00B27658"/>
    <w:rsid w:val="00B702A6"/>
    <w:rsid w:val="00CE74C9"/>
    <w:rsid w:val="00CF7DA1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21C525"/>
  <w15:chartTrackingRefBased/>
  <w15:docId w15:val="{4FADE132-763B-4E3C-915C-E56B77B6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60B1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juZvl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GjuZvl以前年度歲出決算審定表.dot</Template>
  <TotalTime>4</TotalTime>
  <Pages>1</Pages>
  <Words>786</Words>
  <Characters>2717</Characters>
  <Application>Microsoft Office Word</Application>
  <DocSecurity>0</DocSecurity>
  <Lines>22</Lines>
  <Paragraphs>6</Paragraphs>
  <ScaleCrop>false</ScaleCrop>
  <Company>N.A.O.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陳儀諮</dc:creator>
  <cp:keywords/>
  <cp:lastModifiedBy>林俊良</cp:lastModifiedBy>
  <cp:revision>6</cp:revision>
  <dcterms:created xsi:type="dcterms:W3CDTF">2025-05-28T01:41:00Z</dcterms:created>
  <dcterms:modified xsi:type="dcterms:W3CDTF">2025-06-26T09:09:00Z</dcterms:modified>
</cp:coreProperties>
</file>