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1559"/>
        <w:gridCol w:w="1372"/>
        <w:gridCol w:w="1503"/>
        <w:gridCol w:w="1505"/>
        <w:gridCol w:w="309"/>
        <w:gridCol w:w="1195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1456D23D" w14:textId="77777777" w:rsidTr="0000260E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EE5F80B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989E6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1679" w14:textId="3BE57D72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5621F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4D9B1F6A" w14:textId="77777777" w:rsidTr="0000260E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61CC1D10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6E83E3C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4C6118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63D69A51" w14:textId="77777777" w:rsidTr="0000260E">
        <w:trPr>
          <w:cantSplit/>
          <w:trHeight w:val="454"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14:paraId="53110843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4F76DB9D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72" w:type="dxa"/>
            <w:vMerge w:val="restart"/>
            <w:vAlign w:val="center"/>
          </w:tcPr>
          <w:p w14:paraId="1DD3F7BE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017" w:type="dxa"/>
            <w:gridSpan w:val="5"/>
            <w:vAlign w:val="center"/>
          </w:tcPr>
          <w:p w14:paraId="67D40877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4C55B245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0EA4D045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132EBFCC" w14:textId="77777777" w:rsidTr="0000260E">
        <w:trPr>
          <w:cantSplit/>
          <w:trHeight w:val="454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3AEAF88E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34E4556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4CC6E7B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03" w:type="dxa"/>
            <w:vAlign w:val="center"/>
          </w:tcPr>
          <w:p w14:paraId="05B3E113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60CE52F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14:paraId="6651CF5B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6B8CB90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10A38C74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6D4FED1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2E4893D5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315C16A4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34DD5743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2A697C5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2BD39E4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706CA625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40814770" w14:textId="77777777" w:rsidTr="0000260E">
        <w:trPr>
          <w:cantSplit/>
          <w:trHeight w:val="454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0380AD62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A884BE2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Align w:val="center"/>
          </w:tcPr>
          <w:p w14:paraId="59D421A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3" w:type="dxa"/>
            <w:vAlign w:val="center"/>
          </w:tcPr>
          <w:p w14:paraId="3A1BC39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62B02A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14:paraId="4B1153C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72C7B8F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73105E2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5F910C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4F06747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45AE097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40ACE73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442F783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6C24594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4982F86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4D03D931" w14:textId="77777777" w:rsidTr="0000260E">
        <w:trPr>
          <w:cantSplit/>
          <w:trHeight w:val="454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3A9E655C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9A353CF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Align w:val="center"/>
          </w:tcPr>
          <w:p w14:paraId="39D320C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3" w:type="dxa"/>
            <w:vAlign w:val="center"/>
          </w:tcPr>
          <w:p w14:paraId="739DB12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03A157B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14:paraId="5FAE025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319C595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561C05A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0C1156C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103A968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32ACFC5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3159DD9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5F96BBF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34B642A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4F2802E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5621F3" w:rsidRPr="00A06D78" w14:paraId="61C62369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F82CF9C" w14:textId="77777777" w:rsidR="005621F3" w:rsidRPr="00A06D78" w:rsidRDefault="005621F3" w:rsidP="008311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637468" w14:textId="77777777" w:rsidR="005621F3" w:rsidRPr="00A06D78" w:rsidRDefault="005621F3" w:rsidP="0083117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06D7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A75805D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4,563,493,683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8CA4DAB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590,085,751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41289D0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2,519,751,382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63DD198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C9E96AD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1,453,656,550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B07383F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F05BB13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9E6C135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48F1161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F9A8B49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590,085,751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6DE2938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2,519,751,382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3DFF794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2299F04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1,453,656,550</w:t>
            </w:r>
          </w:p>
        </w:tc>
      </w:tr>
      <w:tr w:rsidR="005621F3" w:rsidRPr="00A06D78" w14:paraId="6799EBBE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9494D83" w14:textId="77777777" w:rsidR="005621F3" w:rsidRPr="00A06D78" w:rsidRDefault="005621F3" w:rsidP="008311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2F5050" w14:textId="77777777" w:rsidR="005621F3" w:rsidRPr="00A06D78" w:rsidRDefault="005621F3" w:rsidP="0083117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06D7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E28EFF8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4,563,493,683</w:t>
            </w:r>
          </w:p>
          <w:p w14:paraId="238ACDF2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F0B7004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590,085,751</w:t>
            </w:r>
          </w:p>
          <w:p w14:paraId="14D51EA6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F058DEF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2,519,751,382</w:t>
            </w:r>
          </w:p>
          <w:p w14:paraId="2322FC8B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03F177F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F75230D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BCE813E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1,453,656,550</w:t>
            </w:r>
          </w:p>
          <w:p w14:paraId="2C40E0FF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0045653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1709720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76292D2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BA76738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02F9C84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D94779A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3BD2E54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BA72F32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7CA738C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590,085,751</w:t>
            </w:r>
          </w:p>
          <w:p w14:paraId="4CBF884B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ADC7531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2,519,751,382</w:t>
            </w:r>
          </w:p>
          <w:p w14:paraId="2688D1BD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9E2F9BA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3934C02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4D7B0BD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/>
                <w:b/>
                <w:noProof/>
                <w:spacing w:val="-6"/>
                <w:sz w:val="20"/>
              </w:rPr>
              <w:t>1,453,656,550</w:t>
            </w:r>
          </w:p>
          <w:p w14:paraId="61A3E520" w14:textId="77777777" w:rsidR="005621F3" w:rsidRPr="00A06D78" w:rsidRDefault="005621F3" w:rsidP="0083117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06D7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21F3" w14:paraId="7A192E35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6F5C02D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DA4441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C795D8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831,827,930</w:t>
            </w:r>
          </w:p>
          <w:p w14:paraId="270533A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D9B1E9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361,004,363</w:t>
            </w:r>
          </w:p>
          <w:p w14:paraId="12F1D5B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2A1545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269,965,567</w:t>
            </w:r>
          </w:p>
          <w:p w14:paraId="622CFBD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72C68BC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EDF46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4C56DB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200,858,000</w:t>
            </w:r>
          </w:p>
          <w:p w14:paraId="350F6AC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B7F8DC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6F34C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48B18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D0405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3414CC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2C56B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F06DF0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A6ECC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FD5807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361,004,363</w:t>
            </w:r>
          </w:p>
          <w:p w14:paraId="6CADC1E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F473C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269,965,567</w:t>
            </w:r>
          </w:p>
          <w:p w14:paraId="1D0AE12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56B732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2E441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7F5F4E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200,858,000</w:t>
            </w:r>
          </w:p>
          <w:p w14:paraId="31C1FD2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21F3" w14:paraId="36156E7F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30EA92E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98－112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D225A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F9BABF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804,798,065</w:t>
            </w:r>
          </w:p>
          <w:p w14:paraId="7220F15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4D7121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128,693,003</w:t>
            </w:r>
          </w:p>
          <w:p w14:paraId="79DE99E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BC33C1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134,526,265</w:t>
            </w:r>
          </w:p>
          <w:p w14:paraId="3BE5EE7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7EFB160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89554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C9A328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541,578,797</w:t>
            </w:r>
          </w:p>
          <w:p w14:paraId="129150C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BD5425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5FDE5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E164B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E22B8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FACD2D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20E15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C72782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78B2C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76E8B9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128,693,003</w:t>
            </w:r>
          </w:p>
          <w:p w14:paraId="76EE659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2BC391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134,526,265</w:t>
            </w:r>
          </w:p>
          <w:p w14:paraId="79E7A65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6E50FC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9C0E4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DD903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541,578,797</w:t>
            </w:r>
          </w:p>
          <w:p w14:paraId="73F26B9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21F3" w14:paraId="64C85FF3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F3CC94A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95－112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02FCD8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FAA9FB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71,855,122</w:t>
            </w:r>
          </w:p>
          <w:p w14:paraId="3FBF1B7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18E274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1,400</w:t>
            </w:r>
          </w:p>
          <w:p w14:paraId="6584E63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7FD02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20,668,719</w:t>
            </w:r>
          </w:p>
          <w:p w14:paraId="60602BC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47D189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25066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73D4C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51,185,003</w:t>
            </w:r>
          </w:p>
          <w:p w14:paraId="3FB64F4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00B213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071CF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9EE261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38005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F720E7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A153E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91D987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6FFB1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60112C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1,400</w:t>
            </w:r>
          </w:p>
          <w:p w14:paraId="523A193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9E5F9F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20,668,719</w:t>
            </w:r>
          </w:p>
          <w:p w14:paraId="26B27DC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88FEC0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5D720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FEC289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51,185,003</w:t>
            </w:r>
          </w:p>
          <w:p w14:paraId="21DE35F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21F3" w14:paraId="70CEAAD1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7615E1B7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98－112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810DA9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1F5E0B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44,982,890</w:t>
            </w:r>
          </w:p>
          <w:p w14:paraId="40B9A70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D4A021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1,680,906</w:t>
            </w:r>
          </w:p>
          <w:p w14:paraId="0B3E6BC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B9286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15,592,284</w:t>
            </w:r>
          </w:p>
          <w:p w14:paraId="7E4ED37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113B8A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A0981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7F7A2F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27,709,700</w:t>
            </w:r>
          </w:p>
          <w:p w14:paraId="1234AEB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1E433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04A3E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B111E2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BF79D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EB2109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3412E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8C606C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FED87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EC3DEF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1,680,906</w:t>
            </w:r>
          </w:p>
          <w:p w14:paraId="4B4CB1D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84F93B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15,592,284</w:t>
            </w:r>
          </w:p>
          <w:p w14:paraId="7FE1E08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76FF5E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39B52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E753E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27,709,700</w:t>
            </w:r>
          </w:p>
          <w:p w14:paraId="6A8AFB1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21F3" w14:paraId="4E133135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437C067E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108－109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11DF47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補助收入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0AF4F8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125,751,472</w:t>
            </w:r>
          </w:p>
          <w:p w14:paraId="508BCD3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E4D37B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3,093,737</w:t>
            </w:r>
          </w:p>
          <w:p w14:paraId="135E19F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C16764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91,816,914</w:t>
            </w:r>
          </w:p>
          <w:p w14:paraId="24C3D34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078C92E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EC481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19564B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30,840,821</w:t>
            </w:r>
          </w:p>
          <w:p w14:paraId="7B46286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D88184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17821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5E70F6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46313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D9F1A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1961A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FC3008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F921B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E8FA3C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3,093,737</w:t>
            </w:r>
          </w:p>
          <w:p w14:paraId="3789EC0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1304B8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91,816,914</w:t>
            </w:r>
          </w:p>
          <w:p w14:paraId="74CED12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D3AFE8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43DCA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57501C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30,840,821</w:t>
            </w:r>
          </w:p>
          <w:p w14:paraId="44D22CF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21F3" w14:paraId="12192BEA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1538A4E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EDBA31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70C93D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2,629,425,358</w:t>
            </w:r>
          </w:p>
          <w:p w14:paraId="58904EC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32A566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94,785,768</w:t>
            </w:r>
          </w:p>
          <w:p w14:paraId="7A414C6F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1E462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1,944,016,862</w:t>
            </w:r>
          </w:p>
          <w:p w14:paraId="4276C59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187609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914AD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EFCBC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590,622,728</w:t>
            </w:r>
          </w:p>
          <w:p w14:paraId="53687BCF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A62A61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8A9DC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1D43BA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0062E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7DE585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EEB13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B11F8C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82BE8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1D4ADD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94,785,768</w:t>
            </w:r>
          </w:p>
          <w:p w14:paraId="771D042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F35A5E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1,944,016,862</w:t>
            </w:r>
          </w:p>
          <w:p w14:paraId="382AAFC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8A6B18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F6278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757D79D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590,622,728</w:t>
            </w:r>
          </w:p>
          <w:p w14:paraId="3FF76CE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21F3" w14:paraId="752E06AA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AB6759D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CAFE6B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8F4EC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1,170,000</w:t>
            </w:r>
          </w:p>
          <w:p w14:paraId="56CDDE2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2D0E21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153,553</w:t>
            </w:r>
          </w:p>
          <w:p w14:paraId="127EC80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4CD74F0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746,447</w:t>
            </w:r>
          </w:p>
          <w:p w14:paraId="790BE95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903736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6E939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1205CD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270,000</w:t>
            </w:r>
          </w:p>
          <w:p w14:paraId="6196C0C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F6E8B3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E0105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E0364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8ECC5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942B06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77189F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9F8492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1A47C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C3FD65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153,553</w:t>
            </w:r>
          </w:p>
          <w:p w14:paraId="280E7A8F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E80873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746,447</w:t>
            </w:r>
          </w:p>
          <w:p w14:paraId="33CFCC2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5D6D99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665A4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7A17F1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270,000</w:t>
            </w:r>
          </w:p>
          <w:p w14:paraId="2995DC3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21F3" w14:paraId="2A8F0F78" w14:textId="77777777" w:rsidTr="000026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1C29C0D" w14:textId="77777777" w:rsidR="005621F3" w:rsidRDefault="005621F3" w:rsidP="00831179">
            <w:pPr>
              <w:jc w:val="center"/>
              <w:rPr>
                <w:rFonts w:ascii="新細明體" w:hAnsi="新細明體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z w:val="20"/>
              </w:rPr>
              <w:t>95－112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E94E9B" w14:textId="77777777" w:rsidR="005621F3" w:rsidRDefault="005621F3" w:rsidP="0083117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F3556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E79466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53,682,846</w:t>
            </w:r>
          </w:p>
          <w:p w14:paraId="5D8EFA2B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1201D2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673,021</w:t>
            </w:r>
          </w:p>
          <w:p w14:paraId="580B8A0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DBC24F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42,418,324</w:t>
            </w:r>
          </w:p>
          <w:p w14:paraId="45E2BE18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26A3788F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54D79E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9E0C82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10,591,501</w:t>
            </w:r>
          </w:p>
          <w:p w14:paraId="5F6B4E6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2AB4472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6D956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A08FE3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0D323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34C1E3A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308463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253CAB1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93C48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6E7AC9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673,021</w:t>
            </w:r>
          </w:p>
          <w:p w14:paraId="60D5CBA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4F22CCC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42,418,324</w:t>
            </w:r>
          </w:p>
          <w:p w14:paraId="59AD35E5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4F97D56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4A42B4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5EDD3E7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/>
                <w:noProof/>
                <w:spacing w:val="-6"/>
                <w:sz w:val="20"/>
              </w:rPr>
              <w:t>10,591,501</w:t>
            </w:r>
          </w:p>
          <w:p w14:paraId="0FE6F699" w14:textId="77777777" w:rsidR="005621F3" w:rsidRPr="00B205E3" w:rsidRDefault="005621F3" w:rsidP="0083117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35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49511456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FBC05" w14:textId="77777777" w:rsidR="005621F3" w:rsidRDefault="005621F3">
      <w:r>
        <w:separator/>
      </w:r>
    </w:p>
  </w:endnote>
  <w:endnote w:type="continuationSeparator" w:id="0">
    <w:p w14:paraId="3690EB7F" w14:textId="77777777" w:rsidR="005621F3" w:rsidRDefault="0056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9E01" w14:textId="251F352D" w:rsidR="0000260E" w:rsidRPr="00D87B36" w:rsidRDefault="0000260E" w:rsidP="00D87B36">
    <w:pPr>
      <w:pStyle w:val="a4"/>
      <w:jc w:val="center"/>
      <w:rPr>
        <w:rFonts w:ascii="標楷體" w:eastAsia="標楷體" w:hAnsi="標楷體" w:hint="eastAsia"/>
      </w:rPr>
    </w:pPr>
    <w:r w:rsidRPr="0000260E">
      <w:rPr>
        <w:rFonts w:ascii="標楷體" w:eastAsia="標楷體" w:hAnsi="標楷體" w:hint="eastAsia"/>
      </w:rPr>
      <w:t>第1</w:t>
    </w:r>
    <w:r w:rsidRPr="0000260E">
      <w:rPr>
        <w:rFonts w:ascii="標楷體" w:eastAsia="標楷體" w:hAnsi="標楷體"/>
      </w:rPr>
      <w:t>2-</w:t>
    </w:r>
    <w:r w:rsidRPr="0000260E">
      <w:rPr>
        <w:rFonts w:ascii="標楷體" w:eastAsia="標楷體" w:hAnsi="標楷體"/>
      </w:rPr>
      <w:fldChar w:fldCharType="begin"/>
    </w:r>
    <w:r w:rsidRPr="0000260E">
      <w:rPr>
        <w:rFonts w:ascii="標楷體" w:eastAsia="標楷體" w:hAnsi="標楷體"/>
      </w:rPr>
      <w:instrText>PAGE   \* MERGEFORMAT</w:instrText>
    </w:r>
    <w:r w:rsidRPr="0000260E">
      <w:rPr>
        <w:rFonts w:ascii="標楷體" w:eastAsia="標楷體" w:hAnsi="標楷體"/>
      </w:rPr>
      <w:fldChar w:fldCharType="separate"/>
    </w:r>
    <w:r w:rsidRPr="0000260E">
      <w:rPr>
        <w:rFonts w:ascii="標楷體" w:eastAsia="標楷體" w:hAnsi="標楷體"/>
        <w:lang w:val="zh-TW"/>
      </w:rPr>
      <w:t>2</w:t>
    </w:r>
    <w:r w:rsidRPr="0000260E">
      <w:rPr>
        <w:rFonts w:ascii="標楷體" w:eastAsia="標楷體" w:hAnsi="標楷體"/>
      </w:rPr>
      <w:fldChar w:fldCharType="end"/>
    </w:r>
    <w:r w:rsidRPr="0000260E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FD43" w14:textId="77777777" w:rsidR="005621F3" w:rsidRDefault="005621F3">
      <w:r>
        <w:separator/>
      </w:r>
    </w:p>
  </w:footnote>
  <w:footnote w:type="continuationSeparator" w:id="0">
    <w:p w14:paraId="637BCEF0" w14:textId="77777777" w:rsidR="005621F3" w:rsidRDefault="00562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CCD5" w14:textId="60FACF06" w:rsidR="00D46CDC" w:rsidRDefault="0000260E">
    <w:pPr>
      <w:jc w:val="center"/>
    </w:pPr>
    <w:r w:rsidRPr="000026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0260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00260E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00260E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0260E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1A760" w14:textId="5821AB8C" w:rsidR="00D46CDC" w:rsidRDefault="0000260E">
    <w:pPr>
      <w:jc w:val="center"/>
      <w:rPr>
        <w:b/>
        <w:sz w:val="32"/>
      </w:rPr>
    </w:pPr>
    <w:r w:rsidRPr="000026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00260E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00260E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00260E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F3"/>
    <w:rsid w:val="0000260E"/>
    <w:rsid w:val="001021E7"/>
    <w:rsid w:val="001512E9"/>
    <w:rsid w:val="001F4CCA"/>
    <w:rsid w:val="005621F3"/>
    <w:rsid w:val="005E1975"/>
    <w:rsid w:val="00653A7E"/>
    <w:rsid w:val="007D75E7"/>
    <w:rsid w:val="0085742D"/>
    <w:rsid w:val="00860F6F"/>
    <w:rsid w:val="009E1C1B"/>
    <w:rsid w:val="00B205E3"/>
    <w:rsid w:val="00B40E8D"/>
    <w:rsid w:val="00BB53F0"/>
    <w:rsid w:val="00CB1EE5"/>
    <w:rsid w:val="00D46CDC"/>
    <w:rsid w:val="00D87B36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FE71B6E"/>
  <w15:chartTrackingRefBased/>
  <w15:docId w15:val="{8DAC65F6-FE03-43C6-BAE0-48017D36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0260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nlZIqew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unlZIqew以前年度歲入決算審定表.dot</Template>
  <TotalTime>9</TotalTime>
  <Pages>1</Pages>
  <Words>484</Words>
  <Characters>1021</Characters>
  <Application>Microsoft Office Word</Application>
  <DocSecurity>0</DocSecurity>
  <Lines>8</Lines>
  <Paragraphs>3</Paragraphs>
  <ScaleCrop>false</ScaleCrop>
  <Company>N.A.O.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許靜茹</dc:creator>
  <cp:keywords/>
  <cp:lastModifiedBy>林俊良</cp:lastModifiedBy>
  <cp:revision>3</cp:revision>
  <dcterms:created xsi:type="dcterms:W3CDTF">2025-05-28T00:30:00Z</dcterms:created>
  <dcterms:modified xsi:type="dcterms:W3CDTF">2025-06-26T09:08:00Z</dcterms:modified>
</cp:coreProperties>
</file>