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1"/>
        <w:gridCol w:w="1521"/>
        <w:gridCol w:w="1520"/>
        <w:gridCol w:w="708"/>
        <w:gridCol w:w="1554"/>
        <w:gridCol w:w="785"/>
        <w:gridCol w:w="1741"/>
        <w:gridCol w:w="444"/>
        <w:gridCol w:w="159"/>
      </w:tblGrid>
      <w:tr w:rsidR="00E55EEF" w14:paraId="28C9E535" w14:textId="77777777" w:rsidTr="007E7D03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9C32A25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4918C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568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EC0AC55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50A0181D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5D1F3AB0" w14:textId="77777777" w:rsidTr="007E7D03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646ADF78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730BE7CA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8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2AC8317C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7C3192E8" w14:textId="77777777" w:rsidTr="004529B4">
        <w:trPr>
          <w:cantSplit/>
          <w:tblHeader/>
        </w:trPr>
        <w:tc>
          <w:tcPr>
            <w:tcW w:w="3073" w:type="dxa"/>
            <w:gridSpan w:val="3"/>
            <w:tcBorders>
              <w:left w:val="nil"/>
            </w:tcBorders>
            <w:vAlign w:val="center"/>
          </w:tcPr>
          <w:p w14:paraId="121B4736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3B878AD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59E6BBC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9" w:type="dxa"/>
            <w:gridSpan w:val="5"/>
            <w:vAlign w:val="center"/>
          </w:tcPr>
          <w:p w14:paraId="03BF121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39" w:type="dxa"/>
            <w:gridSpan w:val="2"/>
            <w:vAlign w:val="center"/>
          </w:tcPr>
          <w:p w14:paraId="5426EBA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742B4EF0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344" w:type="dxa"/>
            <w:gridSpan w:val="3"/>
            <w:tcBorders>
              <w:right w:val="nil"/>
            </w:tcBorders>
            <w:vAlign w:val="center"/>
          </w:tcPr>
          <w:p w14:paraId="3C80554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253996C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5BB19AF5" w14:textId="77777777" w:rsidTr="007E7D03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14DDC3D9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1AAF0F29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48E55BA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21F9111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6B129FB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4486E87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06909F6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7540168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1" w:type="dxa"/>
            <w:vAlign w:val="center"/>
          </w:tcPr>
          <w:p w14:paraId="36ACDFE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211791C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2040D48B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72268A05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54" w:type="dxa"/>
            <w:vAlign w:val="center"/>
          </w:tcPr>
          <w:p w14:paraId="4B89E47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85" w:type="dxa"/>
            <w:vAlign w:val="center"/>
          </w:tcPr>
          <w:p w14:paraId="040F8739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41" w:type="dxa"/>
            <w:vAlign w:val="center"/>
          </w:tcPr>
          <w:p w14:paraId="62C35A3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14:paraId="7B67E463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4529B4" w:rsidRPr="008A0F43" w14:paraId="203B069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F0ED1FF" w14:textId="77777777" w:rsidR="004529B4" w:rsidRPr="008A0F43" w:rsidRDefault="004529B4" w:rsidP="00E744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69AFB14" w14:textId="77777777" w:rsidR="004529B4" w:rsidRPr="008A0F43" w:rsidRDefault="004529B4" w:rsidP="00E744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A0F4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29F0721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120,200,240,000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E16729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106,175,634,350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73F7892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1,740,530,189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901495D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5,335,514,703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6843D5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113,251,679,242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7FF346B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106,175,634,350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48AD83F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1,740,530,189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D96A79A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5,332,014,703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7A89A10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113,248,179,242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2B067E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FA4EFD6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- 6,952,060,758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59192F9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- 5.78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CC03711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- 3,500,000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50D747E" w14:textId="77777777" w:rsidR="004529B4" w:rsidRPr="008A0F43" w:rsidRDefault="004529B4" w:rsidP="00E7441E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A0F43">
              <w:rPr>
                <w:rFonts w:ascii="新細明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4529B4" w14:paraId="5A2C9F0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3781889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151FF2A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1B694F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710,074,000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47ED0F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651,089,475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0230F8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C17CE0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8,605,110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84741B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659,694,585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0B140F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651,089,475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16B0E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08C7D7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8,605,110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8B5C38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659,694,585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1BCE1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0.58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5BE33D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- 50,379,415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CD79B6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- 7.09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672295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4A7F34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1D3B2155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CDD4D71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0F0E4F5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48C5D0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1,153,043,000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DA919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996,915,593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7102DD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25,875,548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2BB5EB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44,124,564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92E0CA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1,066,915,705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6A8C2B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996,915,593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342514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25,875,548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234DB1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44,124,564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C7154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1,066,915,705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88C0B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0.94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95586C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- 86,127,295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120E59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- 7.47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61416D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BBD6E3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3DEE28DD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07A876F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7AA60B9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4D8A4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6,483,233,000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BE888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5,765,589,942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B89835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123,790,743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58116B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274,957,051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526B5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6,164,337,736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8EBB24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5,765,589,942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2436C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123,790,743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570FA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271,457,051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BFFF71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6,160,837,736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8335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5.44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69714D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- 322,395,264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D07030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- 4.97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10AE5B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- 3,500,000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A1CCCE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- 0.06</w:t>
            </w:r>
          </w:p>
        </w:tc>
      </w:tr>
      <w:tr w:rsidR="004529B4" w14:paraId="59E58B46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4A289DD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A8FCC7D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9A48BC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1,666,479,000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93769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1,479,197,619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C3926C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28,506,673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7920C7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95,990,541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8F51F7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1,603,694,833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EC4600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1,479,197,619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EA50A4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28,506,673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87BA1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95,990,541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DFB6AC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1,603,694,833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3B833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1.42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325E70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- 62,784,167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01C5EF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- 3.77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B7413C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F26ADC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11E17043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61CF06B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F40199B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2315E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2,291,502,000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0BA9B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2,223,110,082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47A9BC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9,007,460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B8353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49,757,997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BDEFAF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2,281,875,539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44EAA1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2,223,110,082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8E06F2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9,007,460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14FE7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49,757,997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173DAA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2,281,875,539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97F8F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2.01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536A2F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- 9,626,461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C18023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- 0.42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01A52F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CEED80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1A036F93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09C8246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F3E794A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教育局主管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ABFFF1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36,138,511,000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2AB300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35,635,321,029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C5EB92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2,684,772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8F154D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44,668,449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D4FE5B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35,682,674,250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D2C66C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35,635,321,029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6F130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2,684,772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F3A5C7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44,668,449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CFB434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35,682,674,250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5033F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31.51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5E731C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- 455,836,750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16E447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- 1.26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E46400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8135DD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6A2A5E0C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0DC2110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7ED214D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F23738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2,628,468,000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147CE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1,839,374,756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30888D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967,200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76F25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723,623,949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3C5AC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2,563,965,905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D72AC2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1,839,374,756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44232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967,200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062D3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723,623,949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0290B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2,563,965,905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75C91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2.26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AB05BB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- 64,502,095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ABA2AB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- 2.45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3061FD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CFFBE0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4617BCD6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666D915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2A2FBF4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農業局主管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A8AD4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4,849,694,000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F0BB33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3,682,201,604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EE7109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127,730,728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74088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481,851,456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78328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4,291,783,788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D375F2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3,682,201,604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4B1E0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127,730,728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CCC0D3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481,851,456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B230D6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4,291,783,788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C62B5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3.79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F78A8C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- 557,910,212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2EFB8C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- 11.50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190860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071BAC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560E8A6F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7B440D6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92820DD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水利局主管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81B74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8,505,991,000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2619F9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5,759,865,128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633906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485,799,133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36F29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1,230,327,654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E066A4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7,475,991,915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727AED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5,759,865,128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86C06F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485,799,133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52F6F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1,230,327,654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D80F2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7,475,991,915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CB482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6.60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09CD8D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- 1,029,999,085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C37789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- 12.11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718F89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4059AC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0749EC0A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6E19BE2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825D6EA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B2901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6,586,553,000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4FC92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5,679,131,397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E5D45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148,008,262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A0FACE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409,619,061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669D71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6,236,758,720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56D62D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5,679,131,397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76025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148,008,262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A447F7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409,619,061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DB23D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6,236,758,720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F9E11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5.51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A3E0DC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- 349,794,280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9A4130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- 5.31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67B4ED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38D1AC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79D9902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9F0ECB6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AB5DAFB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交通局主管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D9EB95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1,402,802,000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D39C0A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1,151,431,379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BA0DCC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101,782,178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4184E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106,008,745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951D0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1,359,222,302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C87D12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1,151,431,379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1700B8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101,782,178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276262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106,008,745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9A1D11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1,359,222,302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E08C3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1.20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4711BA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- 43,579,698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23E127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- 3.11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256EEF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C1A591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7131B6E8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A7BA76C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D294E7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DA7445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809,405,000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4F6E44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675,971,271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EA043B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36,874,594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51DD9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34,230,659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AE4F6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747,076,524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A291E0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675,971,271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672A77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36,874,594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78FA32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34,230,659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C71D81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747,076,524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7CDA6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ED383A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- 62,328,476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36E562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- 7.70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AEC617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79634A9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1B2D6FBB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B42CEB4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D00A2EF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C7798F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883,321,000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343C8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580,693,586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603107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40,869,382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E9B5DA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211,798,561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64A0E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833,361,529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47D20C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580,693,586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F5F0C8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40,869,382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C7013F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211,798,561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BB003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833,361,529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03FFD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0.74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37ACE6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- 49,959,471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94DCD9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- 5.66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8D5EBB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1C0594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54023483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9240D3C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71C8865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CA95D1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21,508,794,000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65F3E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19,681,551,140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A49F07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181,431,229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19B6E2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200,589,769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DED03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20,063,572,138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8E6072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19,681,551,140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AE0A4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181,431,229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ECE650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200,589,769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F0749D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20,063,572,138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A9683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17.72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F100A6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- 1,445,221,862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56B038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- 6.72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57244C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0BC65D9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4DE00C34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3A575AE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DA08A39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2E389D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457,280,000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E2BF4D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408,394,898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5CBFF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C3E1C4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CEF78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408,597,398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FFAD0E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408,394,898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42E20F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202,500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8B369C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5EE3DD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408,597,398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C7BB5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0.36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C6C09F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- 48,682,602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7C8575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- 10.65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BCBD7C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62112E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55131671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740F544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20E0B65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FD7E56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1,698,667,000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889683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1,496,998,919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A7083E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95,818,045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98171B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F52F4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1,594,516,964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A24C6C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1,496,998,919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FE9F13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95,818,045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D8BF8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1,700,000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38560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1,594,516,964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48A53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1.41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BF790E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- 104,150,036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37E472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- 6.13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E7D8D1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1199D1D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7065DD59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850CCE2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ED0E028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34212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311,716,000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E84E4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270,478,041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B0FB85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26,356,612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206E9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2,975,906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3FC10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299,810,559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0DCA3B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270,478,041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B80DD6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26,356,612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9BB588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2,975,906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33FA97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299,810,559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54976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4409F6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- 11,905,441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2E304EF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- 3.82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E515E8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62A5096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129996E0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EE99CFD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33860EA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4EAC40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4,036,446,000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6F244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3,590,385,553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BCF623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208,944,499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F7376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90,171,872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14AA5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3,889,501,924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3D8334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3,590,385,553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834434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208,944,499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05A06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90,171,872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AE796D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3,889,501,924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918C0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3.43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B5693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- 146,944,076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592552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- 3.64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9DA576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857927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1596699D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93DCE17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3182378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01587A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7,564,490,000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01584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7,173,669,749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FA44A0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25,137,018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B8A4C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51,086,377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96C6B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7,249,893,144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D51C1C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7,173,669,749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482E55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25,137,018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A5782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51,086,377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3001EF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7,249,893,144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050D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6.40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51AAFB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- 314,596,856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BD39DF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- 4.16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06056E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AF21ED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52FE3665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65E6C66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F716005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B7D66E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1,719,139,000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E2540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1,487,061,785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9BEB11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9D893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17,651,366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A4E6C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1,504,713,151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A355EA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1,487,061,785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C7D96F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15819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17,651,366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918202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1,504,713,151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95F31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1.33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C9AEC4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- 214,425,849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E6656F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- 12.47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72374B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264227D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68E4598E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D79A6BE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EFEB000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體育局主管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BB2B5E8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2,424,932,000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1F9712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1,473,487,583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977BAC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46,281,525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144CED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693,438,324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7C0D03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2,213,207,432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B00EFA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1,473,487,583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DF7A46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46,281,525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6AD41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693,438,324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584E80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2,213,207,432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C868E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1.95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66D4F0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- 211,724,568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A7E2CD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- 8.73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58B17C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441B5DA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0FBE1150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B4C9BE4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505449B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625D2CA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6,278,326,000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14591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4,473,713,821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BAB7D2F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24,462,088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CEE5122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562,337,292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AB761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5,060,513,201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5DF44E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4,473,713,821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16309E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24,462,088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7F3DA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562,337,292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F6E0B7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5,060,513,201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BB74A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4.47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176239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- 1,217,812,799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C3F853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- 19.40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BE6350C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98DCB5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529B4" w14:paraId="70092871" w14:textId="77777777" w:rsidTr="007E7D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4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9AADB98" w14:textId="77777777" w:rsidR="004529B4" w:rsidRDefault="004529B4" w:rsidP="00E7441E">
            <w:pPr>
              <w:jc w:val="center"/>
              <w:rPr>
                <w:rFonts w:ascii="新細明體" w:hAnsi="新細明體"/>
                <w:sz w:val="20"/>
              </w:rPr>
            </w:pPr>
            <w:r w:rsidRPr="009E3AB7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AB70C2A" w14:textId="77777777" w:rsidR="004529B4" w:rsidRDefault="004529B4" w:rsidP="00E744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E3AB7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5A9F11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91,374,000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953A1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DE2B2A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EC041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6596FD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55E170B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5A6BE24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D926F3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DB7F0C7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9CB41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AB6DB15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- 91,374,000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3FF9BF6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00ECBFE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2B47569" w14:textId="77777777" w:rsidR="004529B4" w:rsidRPr="00314D54" w:rsidRDefault="004529B4" w:rsidP="00E7441E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E3AB7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0A71941F" w14:textId="77777777" w:rsidR="007E7D03" w:rsidRPr="001417B7" w:rsidRDefault="007E7D03" w:rsidP="007E7D03">
      <w:pPr>
        <w:pStyle w:val="a3"/>
        <w:tabs>
          <w:tab w:val="left" w:pos="480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：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年度第二預備金原編列預算數4億元，經市政府核准動支3億862萬餘元，賸餘9,137萬餘元（動支比率77.16％）。</w:t>
      </w:r>
    </w:p>
    <w:sectPr w:rsidR="007E7D03" w:rsidRPr="001417B7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4652D" w14:textId="77777777" w:rsidR="004529B4" w:rsidRDefault="004529B4">
      <w:r>
        <w:separator/>
      </w:r>
    </w:p>
  </w:endnote>
  <w:endnote w:type="continuationSeparator" w:id="0">
    <w:p w14:paraId="5E989EFB" w14:textId="77777777" w:rsidR="004529B4" w:rsidRDefault="0045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A5B9" w14:textId="4A93BBF9" w:rsidR="007E7D03" w:rsidRPr="007E7D03" w:rsidRDefault="007E7D03" w:rsidP="007E7D03">
    <w:pPr>
      <w:pStyle w:val="a5"/>
      <w:jc w:val="center"/>
      <w:rPr>
        <w:rFonts w:ascii="標楷體" w:eastAsia="標楷體" w:hAnsi="標楷體" w:hint="eastAsia"/>
      </w:rPr>
    </w:pPr>
    <w:r w:rsidRPr="007E7D03">
      <w:rPr>
        <w:rFonts w:ascii="標楷體" w:eastAsia="標楷體" w:hAnsi="標楷體" w:hint="eastAsia"/>
      </w:rPr>
      <w:t>第11-</w:t>
    </w:r>
    <w:r w:rsidRPr="007E7D03">
      <w:rPr>
        <w:rFonts w:ascii="標楷體" w:eastAsia="標楷體" w:hAnsi="標楷體"/>
      </w:rPr>
      <w:fldChar w:fldCharType="begin"/>
    </w:r>
    <w:r w:rsidRPr="007E7D03">
      <w:rPr>
        <w:rFonts w:ascii="標楷體" w:eastAsia="標楷體" w:hAnsi="標楷體"/>
      </w:rPr>
      <w:instrText>PAGE   \* MERGEFORMAT</w:instrText>
    </w:r>
    <w:r w:rsidRPr="007E7D03">
      <w:rPr>
        <w:rFonts w:ascii="標楷體" w:eastAsia="標楷體" w:hAnsi="標楷體"/>
      </w:rPr>
      <w:fldChar w:fldCharType="separate"/>
    </w:r>
    <w:r w:rsidRPr="007E7D03">
      <w:rPr>
        <w:rFonts w:ascii="標楷體" w:eastAsia="標楷體" w:hAnsi="標楷體"/>
        <w:lang w:val="zh-TW"/>
      </w:rPr>
      <w:t>2</w:t>
    </w:r>
    <w:r w:rsidRPr="007E7D03">
      <w:rPr>
        <w:rFonts w:ascii="標楷體" w:eastAsia="標楷體" w:hAnsi="標楷體"/>
      </w:rPr>
      <w:fldChar w:fldCharType="end"/>
    </w:r>
    <w:r w:rsidRPr="007E7D03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68EB1" w14:textId="77777777" w:rsidR="004529B4" w:rsidRDefault="004529B4">
      <w:r>
        <w:separator/>
      </w:r>
    </w:p>
  </w:footnote>
  <w:footnote w:type="continuationSeparator" w:id="0">
    <w:p w14:paraId="5F0697DA" w14:textId="77777777" w:rsidR="004529B4" w:rsidRDefault="00452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CA04" w14:textId="223663B0" w:rsidR="0019333D" w:rsidRDefault="008F2FCD">
    <w:pPr>
      <w:pStyle w:val="a3"/>
      <w:jc w:val="center"/>
    </w:pPr>
    <w:r w:rsidRPr="008F2FC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8F2FCD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F2FCD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12B2" w14:textId="3B52A6EB" w:rsidR="0019333D" w:rsidRDefault="008F2FCD">
    <w:pPr>
      <w:pStyle w:val="a3"/>
      <w:jc w:val="center"/>
      <w:rPr>
        <w:b/>
        <w:sz w:val="32"/>
      </w:rPr>
    </w:pPr>
    <w:r w:rsidRPr="008F2FC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8F2FCD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8F2FCD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B4"/>
    <w:rsid w:val="00126D1C"/>
    <w:rsid w:val="001360D0"/>
    <w:rsid w:val="0019333D"/>
    <w:rsid w:val="001B52B0"/>
    <w:rsid w:val="002806A0"/>
    <w:rsid w:val="002B407D"/>
    <w:rsid w:val="00314D54"/>
    <w:rsid w:val="003A6AF3"/>
    <w:rsid w:val="0042792A"/>
    <w:rsid w:val="004529B4"/>
    <w:rsid w:val="00542884"/>
    <w:rsid w:val="007E7D03"/>
    <w:rsid w:val="008F2FCD"/>
    <w:rsid w:val="00A82B7C"/>
    <w:rsid w:val="00AE2EA2"/>
    <w:rsid w:val="00D33987"/>
    <w:rsid w:val="00D71BB1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10904C"/>
  <w15:chartTrackingRefBased/>
  <w15:docId w15:val="{B897ABAE-DE72-4DEB-A8D6-2048333C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7E7D03"/>
    <w:rPr>
      <w:kern w:val="2"/>
    </w:rPr>
  </w:style>
  <w:style w:type="character" w:customStyle="1" w:styleId="a6">
    <w:name w:val="頁尾 字元"/>
    <w:link w:val="a5"/>
    <w:uiPriority w:val="99"/>
    <w:rsid w:val="007E7D0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5KDOLGdyZ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L5KDOLGdyZ歲出機關別決算審定表主管別.dot</Template>
  <TotalTime>4</TotalTime>
  <Pages>1</Pages>
  <Words>579</Words>
  <Characters>3303</Characters>
  <Application>Microsoft Office Word</Application>
  <DocSecurity>0</DocSecurity>
  <Lines>27</Lines>
  <Paragraphs>7</Paragraphs>
  <ScaleCrop>false</ScaleCrop>
  <Company>N.A.O.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2</cp:revision>
  <cp:lastPrinted>2025-06-12T05:54:00Z</cp:lastPrinted>
  <dcterms:created xsi:type="dcterms:W3CDTF">2025-06-12T06:16:00Z</dcterms:created>
  <dcterms:modified xsi:type="dcterms:W3CDTF">2025-06-12T06:16:00Z</dcterms:modified>
</cp:coreProperties>
</file>