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08605E4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7D67D5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32674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24A7" w14:textId="452C6EA4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A0FC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2960B8A4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09CD2F9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B565773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A65AB12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4130CC75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7E984304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324FEFA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3FAAD08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170EE7F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31E4F00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36D91077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4059697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47B40079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8207B80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612E8C8E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51D3001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26B88B9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0D0E4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38DB9E0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C4A58F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2B44078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6BE25D7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6627EB9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4856EB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DF48C0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9AC37C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EE42A8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12404C18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BA0FCC" w:rsidRPr="00D17CF7" w14:paraId="6070148D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2C4D76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8A4787E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AF3E54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25,036,232,000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F7246F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17,040,866,052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3DA35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1,047,144,550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8B04BE6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4,847,334,871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5C83B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22,935,345,473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367A3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B95A6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A9034F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- 3,500,000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F0A6DF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17,040,866,052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3E833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1,047,144,550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3BC1E6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4,843,834,871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8A58E5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22,931,845,473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80EF7C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- 2,104,386,527</w:t>
            </w:r>
          </w:p>
        </w:tc>
      </w:tr>
      <w:tr w:rsidR="00BA0FCC" w:rsidRPr="00D17CF7" w14:paraId="70774B14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D16161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9919F40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97525D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1,873,793,000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3F73C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1,345,695,471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4989C2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119,476,001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B36C9F8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356,649,945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EEF78C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1,821,821,417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9BA88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C0CE4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A7713A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- 3,500,000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AF953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1,345,695,471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FC1BFA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119,476,001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C9F3C0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353,149,945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98F3D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1,818,321,417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CFC9A3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- 55,471,583</w:t>
            </w:r>
          </w:p>
        </w:tc>
      </w:tr>
      <w:tr w:rsidR="00BA0FCC" w14:paraId="544F189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882871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84395D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99751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108,953,000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2E823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84,362,728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46906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1DEAF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23,485,974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CC377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107,848,702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787E0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87124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D4274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466B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84,362,728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5B86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0F2A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23,485,974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7AE92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107,848,702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50801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- 1,104,298</w:t>
            </w:r>
          </w:p>
        </w:tc>
      </w:tr>
      <w:tr w:rsidR="00BA0FCC" w14:paraId="4A69E7E9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7067EC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4FB29B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83D77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29,936,000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EE1DC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20,634,052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F8B5C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56186E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8,605,110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80307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29,239,162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CF3C8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532E2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1ED08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32D1F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20,634,052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AEB5E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85DE7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8,605,110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B59E1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29,239,162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7E4D5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- 696,838</w:t>
            </w:r>
          </w:p>
        </w:tc>
      </w:tr>
      <w:tr w:rsidR="00BA0FCC" w14:paraId="51F9252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F29F4C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D615A8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0988D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1,369,672,000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D3DD3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932,784,959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DABF3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119,476,001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E7127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269,185,840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BC963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1,321,446,800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DB387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11CC2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D2B4F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- 3,500,000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7425E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932,784,959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E795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119,476,001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E1CC7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265,685,840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6D73C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1,317,946,800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FF7A0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- 51,725,200</w:t>
            </w:r>
          </w:p>
        </w:tc>
      </w:tr>
      <w:tr w:rsidR="00BA0FCC" w14:paraId="4EB6866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121A82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8FDDEA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41616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333,051,000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428EF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281,510,574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72D4A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54AC0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49,644,436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57C26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331,155,010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CA0F6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BD094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18D69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EDE9F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281,510,574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35E45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8623F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49,644,436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1DA6D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331,155,010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95B11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- 1,895,990</w:t>
            </w:r>
          </w:p>
        </w:tc>
      </w:tr>
      <w:tr w:rsidR="00BA0FCC" w14:paraId="6C696E1A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501F13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C4F212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87720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32,181,000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2E806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26,403,158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011E6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F727B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5,728,585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BC2F7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32,131,743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76A04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0BEA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E0EB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174F5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26,403,158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4C3DD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ED042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5,728,585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C5E62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32,131,743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A20C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- 49,257</w:t>
            </w:r>
          </w:p>
        </w:tc>
      </w:tr>
      <w:tr w:rsidR="00BA0FCC" w:rsidRPr="00D17CF7" w14:paraId="7B9C564D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B1D189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7C0326F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5BB8F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5,157,086,000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D3EA9F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3,471,019,530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DC9826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2,684,772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5C5C11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1,415,768,764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8DA703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4,889,473,066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4CEA25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F4EE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3D0D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05DF0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3,471,019,530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10AE1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2,684,772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F42D8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1,415,768,764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84821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4,889,473,066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7EAC14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- 267,612,934</w:t>
            </w:r>
          </w:p>
        </w:tc>
      </w:tr>
      <w:tr w:rsidR="00BA0FCC" w14:paraId="1A3B34F5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A7BC69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F3EC79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C3C01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2,397,925,000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ADF06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2,115,986,785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ED61E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D204A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105,721,981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87E4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2,221,708,766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E1A2A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94B8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43BE6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ED5ED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2,115,986,785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5D73D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31EF5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105,721,981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B806E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2,221,708,766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EE3A3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- 176,216,234</w:t>
            </w:r>
          </w:p>
        </w:tc>
      </w:tr>
      <w:tr w:rsidR="00BA0FCC" w14:paraId="72334695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C6B5598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BFAA11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EC462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2,759,161,000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4B7F3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1,355,032,745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5C13E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2,684,772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757F1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1,310,046,783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99188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2,667,764,300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4DD89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7BF17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EAB0B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9C0C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1,355,032,745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B4A46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2,684,772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12BEC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1,310,046,783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2ECD1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2,667,764,300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7DABC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- 91,396,700</w:t>
            </w:r>
          </w:p>
        </w:tc>
      </w:tr>
      <w:tr w:rsidR="00BA0FCC" w:rsidRPr="00D17CF7" w14:paraId="5CA8D05E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427ADCD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1436C0F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956C7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16,279,468,000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6E019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11,459,030,969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3FF632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824,215,469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CD484D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2,396,835,777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F96ADF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14,680,082,215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85D863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B0C9A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AF6A75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93BD4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11,459,030,969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D23905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824,215,469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E24CE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2,396,835,777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AE37AD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14,680,082,215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9AD34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- 1,599,385,785</w:t>
            </w:r>
          </w:p>
        </w:tc>
      </w:tr>
      <w:tr w:rsidR="00BA0FCC" w14:paraId="6694B6D7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4E841C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2EF779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D8938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8,969,542,000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9F9EB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5,534,532,114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97DC8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598,831,235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BF49E1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1,579,719,213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61607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7,713,082,562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DE6E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1196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48F95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93100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5,534,532,114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DA625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598,831,235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FA706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1,579,719,213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6007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7,713,082,562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3DD80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- 1,256,459,438</w:t>
            </w:r>
          </w:p>
        </w:tc>
      </w:tr>
      <w:tr w:rsidR="00BA0FCC" w14:paraId="13CBE07E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374871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DE31E4C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0E1E3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170,239,000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A98D8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128,729,998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A654D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10D6A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32,076,804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07A0C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160,806,802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EEF0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1463A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04A3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6C41E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128,729,998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9028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3A79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32,076,804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508FC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160,806,802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A8121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- 9,432,198</w:t>
            </w:r>
          </w:p>
        </w:tc>
      </w:tr>
      <w:tr w:rsidR="00BA0FCC" w14:paraId="676B7A2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700237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11B38C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21EB3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6,357,217,000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4938E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5,347,253,437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19D2C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199,727,934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B8381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506,234,241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4BD63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6,053,215,612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65E75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694CB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B0432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0DC82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5,347,253,437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C4397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199,727,934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E488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506,234,241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912DE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6,053,215,612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9A95A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- 304,001,388</w:t>
            </w:r>
          </w:p>
        </w:tc>
      </w:tr>
      <w:tr w:rsidR="00BA0FCC" w14:paraId="37490514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3B5377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FDAF67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3F04F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782,470,000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AD7B9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448,515,420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6A911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25,656,300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74C0AC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278,805,519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46205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752,977,239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53EF0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06446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79E66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87C00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448,515,420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DD92A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25,656,300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4FAB3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278,805,519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767A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752,977,239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FFED8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- 29,492,761</w:t>
            </w:r>
          </w:p>
        </w:tc>
      </w:tr>
      <w:tr w:rsidR="00BA0FCC" w:rsidRPr="00D17CF7" w14:paraId="2A3112D9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54955A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2F2634E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D8775C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327,548,000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67DDF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176,413,996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BB028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73,087,525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5CDEEA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53,295,280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E0AA1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302,796,801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EA5AEC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AEE16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0A2C2C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D6236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176,413,996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BD7D5F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73,087,525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7F717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53,295,280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31A94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302,796,801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3876C3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- 24,751,199</w:t>
            </w:r>
          </w:p>
        </w:tc>
      </w:tr>
      <w:tr w:rsidR="00BA0FCC" w14:paraId="1114882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ACD9FC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337980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C9255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167,045,000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AABF4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87,579,100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7972A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2,043,625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30DC7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53,295,280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86B2F9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142,918,005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CC9F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2C8B2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E243A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9851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87,579,100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841BD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2,043,625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2C3E4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53,295,280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5DEE5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142,918,005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8DD441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- 24,126,995</w:t>
            </w:r>
          </w:p>
        </w:tc>
      </w:tr>
      <w:tr w:rsidR="00BA0FCC" w14:paraId="75A6B73E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B6E42D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25C872A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BA108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5,403,000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19D73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5,386,554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61A18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7EE5B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3FEC3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5,386,554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58CB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040BB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415C8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871E4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5,386,554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A159F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05403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D054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5,386,554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3F337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- 16,446</w:t>
            </w:r>
          </w:p>
        </w:tc>
      </w:tr>
      <w:tr w:rsidR="00BA0FCC" w14:paraId="5DB8ED37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7D0C342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DF66A9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72374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155,100,000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BEE55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83,448,342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706EC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71,043,900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56A90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9F382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154,492,242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39018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FBC8E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57C06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7D11D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83,448,342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238BC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71,043,900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B61D1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80135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154,492,242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A32B1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- 607,758</w:t>
            </w:r>
          </w:p>
        </w:tc>
      </w:tr>
      <w:tr w:rsidR="00BA0FCC" w:rsidRPr="00D17CF7" w14:paraId="61750CE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714B59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7644C2F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CB590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500,901,000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24277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374,758,003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0B78C5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3,633,695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624E460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91,347,778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5A034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469,739,476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D854D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FBD2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7772E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7EFE0D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374,758,003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E50A2C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3,633,695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C3FE7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91,347,778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061C2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469,739,476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7401C7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- 31,161,524</w:t>
            </w:r>
          </w:p>
        </w:tc>
      </w:tr>
      <w:tr w:rsidR="00BA0FCC" w14:paraId="500F643F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7BE88E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95811A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86A36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469,470,000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3781E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345,288,589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7F72E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3,633,695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66F43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90,171,872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B47B1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439,094,156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E3CEC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1119F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8DCC8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EBAFE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345,288,589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C91E5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3,633,695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9DEA7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90,171,872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9930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439,094,156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CB4B2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- 30,375,844</w:t>
            </w:r>
          </w:p>
        </w:tc>
      </w:tr>
      <w:tr w:rsidR="00BA0FCC" w14:paraId="005A2B72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85A47E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046D49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E1589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31,431,000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0FA4B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29,469,414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2EEBD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51AEF32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1,175,906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574BA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30,645,320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EDEA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B065F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45730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5A9E6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29,469,414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B7424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234EB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1,175,906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8E85F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30,645,320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B607E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- 785,680</w:t>
            </w:r>
          </w:p>
        </w:tc>
      </w:tr>
      <w:tr w:rsidR="00BA0FCC" w:rsidRPr="00D17CF7" w14:paraId="29B78DD0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4177ED" w14:textId="77777777" w:rsidR="00BA0FCC" w:rsidRPr="00D17CF7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0A28BD3" w14:textId="77777777" w:rsidR="00BA0FCC" w:rsidRPr="00D17CF7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17C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DB05E2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897,436,000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7D559E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213,948,083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4A4FD0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24,047,088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E4A7FD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533,437,327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0D956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771,432,498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29CAB2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51B136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80DF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0D13DA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213,948,083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BF587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24,047,088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228B1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533,437,327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D00F79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771,432,498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EE9ADB" w14:textId="77777777" w:rsidR="00BA0FCC" w:rsidRPr="00D17CF7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D17CF7">
              <w:rPr>
                <w:rFonts w:ascii="新細明體" w:hAnsi="新細明體"/>
                <w:b/>
                <w:noProof/>
                <w:spacing w:val="-10"/>
                <w:sz w:val="20"/>
              </w:rPr>
              <w:t>- 126,003,502</w:t>
            </w:r>
          </w:p>
        </w:tc>
      </w:tr>
      <w:tr w:rsidR="00BA0FCC" w14:paraId="187FDE78" w14:textId="77777777" w:rsidTr="002142D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2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C83EA1" w14:textId="77777777" w:rsidR="00BA0FCC" w:rsidRDefault="00BA0FCC" w:rsidP="002142D7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1766B3" w14:textId="77777777" w:rsidR="00BA0FCC" w:rsidRDefault="00BA0FCC" w:rsidP="002142D7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6040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CBD46B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897,436,000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A0F34D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213,948,083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5A2902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24,047,088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806D4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533,437,327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ECF91C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771,432,498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1D897A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2FF32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8FCCE0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37F93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213,948,083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31E7D8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24,047,088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982136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533,437,327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3EE2FE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771,432,498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9703F7" w14:textId="77777777" w:rsidR="00BA0FCC" w:rsidRDefault="00BA0FCC" w:rsidP="002142D7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160409">
              <w:rPr>
                <w:rFonts w:ascii="新細明體" w:hAnsi="新細明體"/>
                <w:noProof/>
                <w:spacing w:val="-10"/>
                <w:sz w:val="20"/>
              </w:rPr>
              <w:t>- 126,003,502</w:t>
            </w:r>
          </w:p>
        </w:tc>
      </w:tr>
    </w:tbl>
    <w:p w14:paraId="7E81D99B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 w:rsidSect="00C6260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pgNumType w:start="3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B96F" w14:textId="77777777" w:rsidR="00BA0FCC" w:rsidRDefault="00BA0FCC">
      <w:r>
        <w:separator/>
      </w:r>
    </w:p>
  </w:endnote>
  <w:endnote w:type="continuationSeparator" w:id="0">
    <w:p w14:paraId="14484273" w14:textId="77777777" w:rsidR="00BA0FCC" w:rsidRDefault="00BA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61866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70A8B56" w14:textId="68AB0D01" w:rsidR="002142D7" w:rsidRPr="0079605E" w:rsidRDefault="0079605E" w:rsidP="0079605E">
        <w:pPr>
          <w:pStyle w:val="a4"/>
          <w:jc w:val="center"/>
          <w:rPr>
            <w:rFonts w:ascii="標楷體" w:eastAsia="標楷體" w:hAnsi="標楷體"/>
          </w:rPr>
        </w:pPr>
        <w:r w:rsidRPr="0079605E">
          <w:rPr>
            <w:rFonts w:ascii="標楷體" w:eastAsia="標楷體" w:hAnsi="標楷體" w:hint="eastAsia"/>
          </w:rPr>
          <w:t>第10-</w:t>
        </w:r>
        <w:r w:rsidRPr="0079605E">
          <w:rPr>
            <w:rFonts w:ascii="標楷體" w:eastAsia="標楷體" w:hAnsi="標楷體"/>
          </w:rPr>
          <w:fldChar w:fldCharType="begin"/>
        </w:r>
        <w:r w:rsidRPr="0079605E">
          <w:rPr>
            <w:rFonts w:ascii="標楷體" w:eastAsia="標楷體" w:hAnsi="標楷體"/>
          </w:rPr>
          <w:instrText>PAGE   \* MERGEFORMAT</w:instrText>
        </w:r>
        <w:r w:rsidRPr="0079605E">
          <w:rPr>
            <w:rFonts w:ascii="標楷體" w:eastAsia="標楷體" w:hAnsi="標楷體"/>
          </w:rPr>
          <w:fldChar w:fldCharType="separate"/>
        </w:r>
        <w:r w:rsidRPr="0079605E">
          <w:rPr>
            <w:rFonts w:ascii="標楷體" w:eastAsia="標楷體" w:hAnsi="標楷體"/>
            <w:lang w:val="zh-TW"/>
          </w:rPr>
          <w:t>2</w:t>
        </w:r>
        <w:r w:rsidRPr="0079605E">
          <w:rPr>
            <w:rFonts w:ascii="標楷體" w:eastAsia="標楷體" w:hAnsi="標楷體"/>
          </w:rPr>
          <w:fldChar w:fldCharType="end"/>
        </w:r>
        <w:r w:rsidRPr="0079605E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0C37" w14:textId="77777777" w:rsidR="00BA0FCC" w:rsidRDefault="00BA0FCC">
      <w:r>
        <w:separator/>
      </w:r>
    </w:p>
  </w:footnote>
  <w:footnote w:type="continuationSeparator" w:id="0">
    <w:p w14:paraId="6C301E69" w14:textId="77777777" w:rsidR="00BA0FCC" w:rsidRDefault="00BA0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198CF" w14:textId="79399FFD" w:rsidR="00975682" w:rsidRDefault="002142D7">
    <w:pPr>
      <w:pStyle w:val="a3"/>
      <w:jc w:val="center"/>
    </w:pPr>
    <w:r w:rsidRPr="002142D7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參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2142D7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2142D7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9AC5" w14:textId="4EDABDAE" w:rsidR="00975682" w:rsidRDefault="002142D7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2142D7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2142D7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2142D7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FCC"/>
    <w:rsid w:val="000E09BC"/>
    <w:rsid w:val="00187730"/>
    <w:rsid w:val="002142D7"/>
    <w:rsid w:val="002B20C7"/>
    <w:rsid w:val="004B41BD"/>
    <w:rsid w:val="005A5C82"/>
    <w:rsid w:val="006A11BB"/>
    <w:rsid w:val="00725752"/>
    <w:rsid w:val="0079605E"/>
    <w:rsid w:val="00975682"/>
    <w:rsid w:val="00B26D79"/>
    <w:rsid w:val="00BA0FCC"/>
    <w:rsid w:val="00C6260C"/>
    <w:rsid w:val="00CB7FF9"/>
    <w:rsid w:val="00CF71B6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B6BA6E"/>
  <w15:chartTrackingRefBased/>
  <w15:docId w15:val="{6EAB4B2C-380C-48E8-AE03-168B317C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960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ihvfSqoayuvN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oihvfSqoayuvN歲出政事別總表.dot</Template>
  <TotalTime>6</TotalTime>
  <Pages>1</Pages>
  <Words>557</Words>
  <Characters>2679</Characters>
  <Application>Microsoft Office Word</Application>
  <DocSecurity>0</DocSecurity>
  <Lines>22</Lines>
  <Paragraphs>6</Paragraphs>
  <ScaleCrop>false</ScaleCrop>
  <Company>N.A.O.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4</cp:revision>
  <cp:lastPrinted>2025-06-11T10:08:00Z</cp:lastPrinted>
  <dcterms:created xsi:type="dcterms:W3CDTF">2025-06-10T11:00:00Z</dcterms:created>
  <dcterms:modified xsi:type="dcterms:W3CDTF">2025-06-13T06:15:00Z</dcterms:modified>
</cp:coreProperties>
</file>