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667F4339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D57DA00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33EDE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F90B5" w14:textId="2826DE81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F694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1074096E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3B42C8E2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C216484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819CA5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2FD8F6E8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4E9A7FD3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1826AAB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1E6F883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37C8A09C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26C64E39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0B3BA79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2A057EAA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0A03FD59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3184F022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53FD17A0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2F8035B5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4993FC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663001F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5AC850A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1CBBE8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105A594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751EDC4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3BF50BB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42D07FB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53C08DC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1D0D217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BCA390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37F9ECF3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EF694C" w:rsidRPr="009B0A3A" w14:paraId="5FFF4DEA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FD81848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0286978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630D0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95,164,008,000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F725ED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89,134,768,298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76B5EA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693,385,639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2D8A0E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488,179,832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160FD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90,316,333,769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A2290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BCD38A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0C3E2E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BA5DE0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89,134,768,298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03B2F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693,385,639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DB47A0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488,179,832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579EE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90,316,333,769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775B8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- 4,847,674,231</w:t>
            </w:r>
          </w:p>
        </w:tc>
      </w:tr>
      <w:tr w:rsidR="00EF694C" w:rsidRPr="009B0A3A" w14:paraId="45DCCE4B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05CFE38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A919FFB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B340C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17,069,499,000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C87E36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16,233,423,399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9EC3C0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43,996,198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DC83FF7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59,764,817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4ACECF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16,337,184,414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EC9A2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E220BB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0E94FB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761C00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16,233,423,399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1D1C6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43,996,198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D713D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59,764,817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215EC6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16,337,184,414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3D9DD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- 732,314,586</w:t>
            </w:r>
          </w:p>
        </w:tc>
      </w:tr>
      <w:tr w:rsidR="00EF694C" w14:paraId="775CDCA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E2EBE3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8038BC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0D52E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748,964,000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3209C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694,558,707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AE41C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3,266,461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41D6BD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1,982,978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C00CE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699,808,146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BC9B7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A4128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6660D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9CDAC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694,558,707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81447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3,266,461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2BF94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1,982,978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06B1D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699,808,146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E0926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- 49,155,854</w:t>
            </w:r>
          </w:p>
        </w:tc>
      </w:tr>
      <w:tr w:rsidR="00EF694C" w14:paraId="380F077D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089895F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67DCD9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6905AC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680,138,000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F77E8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630,455,423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BCD82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BD405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59F9D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630,455,423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D345D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2BFA1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251C4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BB32F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630,455,423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9F707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AA88A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495F6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630,455,423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DF0D5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- 49,682,577</w:t>
            </w:r>
          </w:p>
        </w:tc>
      </w:tr>
      <w:tr w:rsidR="00EF694C" w14:paraId="5DC7BF41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9F1443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D91D9C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51F09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7,732,000,000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E88BC7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7,351,619,837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B3A7C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15,592,719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D38691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56,041,928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2565F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7,423,254,484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C6565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AAFE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6C080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7C510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7,351,619,837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3D4FA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15,592,719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24EEB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56,041,928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E7B04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7,423,254,484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62C26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- 308,745,516</w:t>
            </w:r>
          </w:p>
        </w:tc>
      </w:tr>
      <w:tr w:rsidR="00EF694C" w14:paraId="0F89D7FD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3010D7C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A6F24F6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E9E62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7,231,439,000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30535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6,892,159,175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FB232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25,137,018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7F64A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1,441,941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4464C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6,918,738,134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DC177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7D07E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A4C9F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E4C02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6,892,159,175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AD681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25,137,018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7E5FB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1,441,941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29EB6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6,918,738,134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37DF9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- 312,700,866</w:t>
            </w:r>
          </w:p>
        </w:tc>
      </w:tr>
      <w:tr w:rsidR="00EF694C" w14:paraId="7F8C3AEC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2FAB80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D315E1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FB446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676,958,000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7C4AA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664,630,257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48F90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48768B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297,970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CA5F5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664,928,227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B8ABC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A1DD7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9C33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84178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664,630,257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7BFD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D718C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297,970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DE98A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664,928,227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93435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- 12,029,773</w:t>
            </w:r>
          </w:p>
        </w:tc>
      </w:tr>
      <w:tr w:rsidR="00EF694C" w:rsidRPr="009B0A3A" w14:paraId="3F720466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1BD5E8E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8E139F1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78898D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36,277,820,000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41A62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35,677,464,671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8F643A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68,250,812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7050B4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61,074,949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8E15D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35,806,790,432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E855F6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36801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DC6492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0AFEB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35,677,464,671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9BB57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68,250,812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F5002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61,074,949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3A247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35,806,790,432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45238F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- 471,029,568</w:t>
            </w:r>
          </w:p>
        </w:tc>
      </w:tr>
      <w:tr w:rsidR="00EF694C" w14:paraId="248B4AAE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1F9759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AFDE017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8A930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34,076,592,000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36F74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33,709,346,370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B9AED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2,919,256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876647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F8558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33,712,265,626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F646B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04453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E0C55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FFA3C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33,709,346,370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3BC73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2,919,256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56575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6217C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33,712,265,626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35E47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- 364,326,374</w:t>
            </w:r>
          </w:p>
        </w:tc>
      </w:tr>
      <w:tr w:rsidR="00EF694C" w14:paraId="22A25908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EBCC2C4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888C9A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86E10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2,201,228,000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730DA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1,968,118,301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E07AA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65,331,556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CEBD4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61,074,949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40076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2,094,524,806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6847E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9BCBE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E9317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1C251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1,968,118,301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C86C8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65,331,556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F84A3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61,074,949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44024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2,094,524,806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8347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- 106,703,194</w:t>
            </w:r>
          </w:p>
        </w:tc>
      </w:tr>
      <w:tr w:rsidR="00EF694C" w:rsidRPr="009B0A3A" w14:paraId="1D2C827B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93E5588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7642323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A4E2A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6,009,558,000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984B6D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5,269,688,572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92933A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144,691,964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E26F10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187,360,185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F8CADF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5,601,740,721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8B8B2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653AB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8A747E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A3E2D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5,269,688,572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41F62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144,691,964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8CD17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187,360,185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BBA62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5,601,740,721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D3A35BD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- 407,817,279</w:t>
            </w:r>
          </w:p>
        </w:tc>
      </w:tr>
      <w:tr w:rsidR="00EF694C" w14:paraId="07894E5A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9674F6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11D7C2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8F17D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2,359,418,000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93C38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2,025,006,297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C0826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14,698,626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56C4D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132,459,897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CB40C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2,172,164,820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8085A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94C6D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9CF82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E8C60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2,025,006,297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0232B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14,698,626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60827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132,459,897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796C2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2,172,164,820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3760C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- 187,253,180</w:t>
            </w:r>
          </w:p>
        </w:tc>
      </w:tr>
      <w:tr w:rsidR="00EF694C" w14:paraId="26E05B73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98F76D0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CDD22B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0495D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567,348,000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F500E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492,637,187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3015F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6,526,416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C7E7E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9,020,000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1902E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508,183,603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049C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6B418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BE3AB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DED09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492,637,187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F65DA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6,526,416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74575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9,020,000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4785F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508,183,603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EA202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- 59,164,397</w:t>
            </w:r>
          </w:p>
        </w:tc>
      </w:tr>
      <w:tr w:rsidR="00EF694C" w14:paraId="221944F2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821182F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A96889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1C491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1,842,244,000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2C611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1,677,779,336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95FE4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65,094,194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849EAB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32,372,842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BDB25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1,775,246,372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E865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25C62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2F7F4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3216E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1,677,779,336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A5E63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65,094,194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7E030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32,372,842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471A1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1,775,246,372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C058B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- 66,997,628</w:t>
            </w:r>
          </w:p>
        </w:tc>
      </w:tr>
      <w:tr w:rsidR="00EF694C" w14:paraId="11CDD9BD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76BC2D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1DD007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C299E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1,240,548,000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96E20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1,074,265,752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6AC9D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58,372,728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0CF058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13,507,446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1377D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1,146,145,926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E83EC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C4F7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404B4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95A66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1,074,265,752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1C611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58,372,728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C597F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13,507,446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64CB4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1,146,145,926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D7E08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- 94,402,074</w:t>
            </w:r>
          </w:p>
        </w:tc>
      </w:tr>
      <w:tr w:rsidR="00EF694C" w:rsidRPr="009B0A3A" w14:paraId="3BB54D03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126E5B4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C46ED26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04C4EF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25,492,606,000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04080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23,413,753,126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B4AA1E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204,364,249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8EF15DE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149,279,916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26BEBC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23,767,397,291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70316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30C1C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947F0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D98536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23,413,753,126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D82A7B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204,364,249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E27D8F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149,279,916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7BEB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23,767,397,291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5CAF1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- 1,725,208,709</w:t>
            </w:r>
          </w:p>
        </w:tc>
      </w:tr>
      <w:tr w:rsidR="00EF694C" w14:paraId="7A9A417A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5582F27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5B473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B86BF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799,333,000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8134B9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741,781,398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4867D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FC406C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450D8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741,781,398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25034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FCAC9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74F95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8F319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741,781,398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E284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0CEB0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12DA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741,781,398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605B4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- 57,551,602</w:t>
            </w:r>
          </w:p>
        </w:tc>
      </w:tr>
      <w:tr w:rsidR="00EF694C" w14:paraId="669F30E2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CED63E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FDB1CF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9B2F4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843,184,000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70E7B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732,211,448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774C0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702,600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AC608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FF75C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732,914,048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572F1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725C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303C3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82374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732,211,448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8ECAC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702,600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06DC9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483BB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732,914,048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28505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- 110,269,952</w:t>
            </w:r>
          </w:p>
        </w:tc>
      </w:tr>
      <w:tr w:rsidR="00EF694C" w14:paraId="3DC60B81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23440B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7F609B9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DFF31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22,087,877,000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7DC75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20,334,152,287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555CD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178,685,004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D6ED2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147,579,916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55F87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20,660,417,207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8F51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50799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55225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1456D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20,334,152,287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55AA6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178,685,004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77729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147,579,916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73A24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20,660,417,207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2684E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- 1,427,459,793</w:t>
            </w:r>
          </w:p>
        </w:tc>
      </w:tr>
      <w:tr w:rsidR="00EF694C" w14:paraId="27EB0B1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1B42F6D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8C4C8E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61A30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218,645,000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B8FDC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192,057,416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ED26F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202,500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FBCF5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4EADC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192,259,916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6E5FD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FE18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5B956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7FE52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192,057,416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86638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202,500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A6118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B6B2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192,259,916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4B258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- 26,385,084</w:t>
            </w:r>
          </w:p>
        </w:tc>
      </w:tr>
      <w:tr w:rsidR="00EF694C" w14:paraId="4D3BCC39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14B4BC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8669285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0FECD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1,543,567,000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FD6C2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1,413,550,577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2B578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24,774,145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9C8DE4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1,700,000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054C8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1,440,024,722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549D8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2B231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EE49A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B6D5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1,413,550,577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EEAA3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24,774,145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05441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1,700,000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11279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1,440,024,722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2825B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- 103,542,278</w:t>
            </w:r>
          </w:p>
        </w:tc>
      </w:tr>
      <w:tr w:rsidR="00EF694C" w:rsidRPr="009B0A3A" w14:paraId="36548A6B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169262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EFA6DC1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85148C7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3,847,261,000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61AE9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3,486,105,591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73CED2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231,667,416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D1FA5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1,800,000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7DFAAE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3,719,573,007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06B0AB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B4403A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10BC1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0BF7EC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3,486,105,591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32FC77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231,667,416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C320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1,800,000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E722DB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3,719,573,007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1312B3C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- 127,687,993</w:t>
            </w:r>
          </w:p>
        </w:tc>
      </w:tr>
      <w:tr w:rsidR="00EF694C" w14:paraId="47A02739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4EFABE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F63CFD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58E9A51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3,566,976,000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C2D83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3,245,096,964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EC7D3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205,310,804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E8C36F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24897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3,450,407,768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BAE38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B8E7C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A0767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ED7D6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3,245,096,964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F0F83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205,310,804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7026D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8F929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3,450,407,768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F6E44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- 116,568,232</w:t>
            </w:r>
          </w:p>
        </w:tc>
      </w:tr>
      <w:tr w:rsidR="00EF694C" w14:paraId="4335C06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60D8EB8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2920F4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E2110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280,285,000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B2F71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241,008,627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BE92E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26,356,612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17C9A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1,800,000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9F8B4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269,165,239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F999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A4B59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71E7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B8DFC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241,008,627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6D844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26,356,612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78470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1,800,000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488F1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269,165,239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5A7034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- 11,119,761</w:t>
            </w:r>
          </w:p>
        </w:tc>
      </w:tr>
      <w:tr w:rsidR="00EF694C" w:rsidRPr="009B0A3A" w14:paraId="1DCFB631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0229100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9216A37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F4A92F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3,751,132,000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0B32D6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AA0F8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121F14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31FEB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05AF16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1ABB7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963087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D0674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1736DC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A05982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6A3EC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1B6A7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- 161,177,899</w:t>
            </w:r>
          </w:p>
        </w:tc>
      </w:tr>
      <w:tr w:rsidR="00EF694C" w14:paraId="5AD04C52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48D254E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DD0151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88746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3,751,132,000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E6E73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41FC1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67175B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BCF81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858C2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5F78A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A59F5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DF138B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FD78C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0FA73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8DB30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3,589,954,101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91AF90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- 161,177,899</w:t>
            </w:r>
          </w:p>
        </w:tc>
      </w:tr>
      <w:tr w:rsidR="00EF694C" w:rsidRPr="009B0A3A" w14:paraId="12B68CC0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0CCA46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9B882CB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67E9BC2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995,000,000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2A3E9D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794,567,201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B0DE6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1511FA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38751B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794,567,201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F15710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5DAE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CAA9F3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E6C2AC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794,567,201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C6E97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F7882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2ECE5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794,567,201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AE5318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- 200,432,799</w:t>
            </w:r>
          </w:p>
        </w:tc>
      </w:tr>
      <w:tr w:rsidR="00EF694C" w14:paraId="45507760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0424ABD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A39F5DA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C9960B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995,000,000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2067B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794,567,201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37FCB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7E6265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5A6E4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794,567,201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44EE2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265D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BA41C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7B14A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794,567,201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D38FC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3F819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C1FF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794,567,201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439FA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- 200,432,799</w:t>
            </w:r>
          </w:p>
        </w:tc>
      </w:tr>
      <w:tr w:rsidR="00EF694C" w:rsidRPr="009B0A3A" w14:paraId="53724CC8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007012" w14:textId="77777777" w:rsidR="00EF694C" w:rsidRPr="009B0A3A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AD84659" w14:textId="77777777" w:rsidR="00EF694C" w:rsidRPr="009B0A3A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B0A3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60F75B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1,721,132,000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23957E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669,811,637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2ADC9D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415,000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15E44B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28,899,965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7EAD25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699,126,602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C532AB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3595E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C37E5A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D32394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669,811,637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8B94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415,000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B8FB29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28,899,965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84557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699,126,602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D8CE61" w14:textId="77777777" w:rsidR="00EF694C" w:rsidRPr="009B0A3A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B0A3A">
              <w:rPr>
                <w:rFonts w:ascii="新細明體" w:hAnsi="新細明體"/>
                <w:b/>
                <w:noProof/>
                <w:spacing w:val="-10"/>
                <w:sz w:val="20"/>
              </w:rPr>
              <w:t>- 1,022,005,398</w:t>
            </w:r>
          </w:p>
        </w:tc>
      </w:tr>
      <w:tr w:rsidR="00EF694C" w14:paraId="05EB5A84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2F88413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EFAA8F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6F321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1,629,758,000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E1D68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669,811,637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F0C79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415,000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926136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28,899,965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C2E93A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699,126,602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7A204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340A5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DBCAC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BBB8C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669,811,637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AC56C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415,000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8ACC44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28,899,965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CB25B9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699,126,602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72EC98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- 930,631,398</w:t>
            </w:r>
          </w:p>
        </w:tc>
      </w:tr>
      <w:tr w:rsidR="00EF694C" w14:paraId="69CF68C9" w14:textId="77777777" w:rsidTr="002251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FC1E85" w14:textId="77777777" w:rsidR="00EF694C" w:rsidRDefault="00EF694C" w:rsidP="00225136">
            <w:pPr>
              <w:snapToGrid w:val="0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2BA05E" w14:textId="77777777" w:rsidR="00EF694C" w:rsidRDefault="00EF694C" w:rsidP="00225136">
            <w:pPr>
              <w:snapToGrid w:val="0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973D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B41E0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91,374,000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EFB666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353D1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74C975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617940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756DE2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0544A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27946E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76310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43B70D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D261EF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040377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E05A673" w14:textId="77777777" w:rsidR="00EF694C" w:rsidRDefault="00EF694C" w:rsidP="00225136">
            <w:pPr>
              <w:snapToGrid w:val="0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973DC">
              <w:rPr>
                <w:rFonts w:ascii="新細明體" w:hAnsi="新細明體"/>
                <w:noProof/>
                <w:spacing w:val="-10"/>
                <w:sz w:val="20"/>
              </w:rPr>
              <w:t>- 91,374,000</w:t>
            </w:r>
          </w:p>
        </w:tc>
      </w:tr>
    </w:tbl>
    <w:p w14:paraId="438DA065" w14:textId="5A2CDE0B" w:rsidR="005A5C82" w:rsidRPr="005A5C82" w:rsidRDefault="00EF694C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註：</w:t>
      </w:r>
      <w:r w:rsidR="00225136">
        <w:rPr>
          <w:rFonts w:ascii="標楷體" w:eastAsia="標楷體" w:hAnsi="標楷體" w:hint="eastAsia"/>
        </w:rPr>
        <w:t>113</w:t>
      </w:r>
      <w:r>
        <w:rPr>
          <w:rFonts w:ascii="標楷體" w:eastAsia="標楷體" w:hAnsi="標楷體"/>
        </w:rPr>
        <w:t>年度第二預備金原編列預算數</w:t>
      </w:r>
      <w:r w:rsidR="00225136">
        <w:rPr>
          <w:rFonts w:ascii="標楷體" w:eastAsia="標楷體" w:hAnsi="標楷體"/>
        </w:rPr>
        <w:t>4</w:t>
      </w:r>
      <w:r w:rsidR="00225136">
        <w:rPr>
          <w:rFonts w:ascii="標楷體" w:eastAsia="標楷體" w:hAnsi="標楷體" w:hint="eastAsia"/>
        </w:rPr>
        <w:t>億元</w:t>
      </w:r>
      <w:r>
        <w:rPr>
          <w:rFonts w:ascii="標楷體" w:eastAsia="標楷體" w:hAnsi="標楷體"/>
        </w:rPr>
        <w:t>，經市政府核准動支</w:t>
      </w:r>
      <w:r w:rsidR="001B4E69">
        <w:rPr>
          <w:rFonts w:ascii="標楷體" w:eastAsia="標楷體" w:hAnsi="標楷體" w:hint="eastAsia"/>
        </w:rPr>
        <w:t>3億862萬餘元，賸餘9</w:t>
      </w:r>
      <w:r w:rsidR="001B4E69">
        <w:rPr>
          <w:rFonts w:ascii="標楷體" w:eastAsia="標楷體" w:hAnsi="標楷體"/>
        </w:rPr>
        <w:t>,</w:t>
      </w:r>
      <w:r w:rsidR="001B4E69">
        <w:rPr>
          <w:rFonts w:ascii="標楷體" w:eastAsia="標楷體" w:hAnsi="標楷體" w:hint="eastAsia"/>
        </w:rPr>
        <w:t>137萬餘元（動支比率77.16％）</w:t>
      </w:r>
      <w:r>
        <w:rPr>
          <w:rFonts w:ascii="標楷體" w:eastAsia="標楷體" w:hAnsi="標楷體"/>
        </w:rPr>
        <w:t>。</w:t>
      </w:r>
    </w:p>
    <w:sectPr w:rsidR="005A5C82" w:rsidRPr="005A5C82" w:rsidSect="005D17E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D07F4" w14:textId="77777777" w:rsidR="00EF694C" w:rsidRDefault="00EF694C">
      <w:r>
        <w:separator/>
      </w:r>
    </w:p>
  </w:endnote>
  <w:endnote w:type="continuationSeparator" w:id="0">
    <w:p w14:paraId="7D41B880" w14:textId="77777777" w:rsidR="00EF694C" w:rsidRDefault="00EF6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E32A" w14:textId="22F3A7C7" w:rsidR="00A44573" w:rsidRPr="00E500FF" w:rsidRDefault="00E500FF" w:rsidP="00E500FF">
    <w:pPr>
      <w:pStyle w:val="a4"/>
      <w:jc w:val="center"/>
      <w:rPr>
        <w:rFonts w:ascii="標楷體" w:eastAsia="標楷體" w:hAnsi="標楷體"/>
      </w:rPr>
    </w:pPr>
    <w:r w:rsidRPr="00E500FF">
      <w:rPr>
        <w:rFonts w:ascii="標楷體" w:eastAsia="標楷體" w:hAnsi="標楷體" w:hint="eastAsia"/>
      </w:rPr>
      <w:t>第10-</w:t>
    </w:r>
    <w:sdt>
      <w:sdtPr>
        <w:rPr>
          <w:rFonts w:ascii="標楷體" w:eastAsia="標楷體" w:hAnsi="標楷體"/>
        </w:rPr>
        <w:id w:val="-385568001"/>
        <w:docPartObj>
          <w:docPartGallery w:val="Page Numbers (Bottom of Page)"/>
          <w:docPartUnique/>
        </w:docPartObj>
      </w:sdtPr>
      <w:sdtEndPr/>
      <w:sdtContent>
        <w:r w:rsidRPr="00E500FF">
          <w:rPr>
            <w:rFonts w:ascii="標楷體" w:eastAsia="標楷體" w:hAnsi="標楷體"/>
          </w:rPr>
          <w:fldChar w:fldCharType="begin"/>
        </w:r>
        <w:r w:rsidRPr="00E500FF">
          <w:rPr>
            <w:rFonts w:ascii="標楷體" w:eastAsia="標楷體" w:hAnsi="標楷體"/>
          </w:rPr>
          <w:instrText>PAGE   \* MERGEFORMAT</w:instrText>
        </w:r>
        <w:r w:rsidRPr="00E500FF">
          <w:rPr>
            <w:rFonts w:ascii="標楷體" w:eastAsia="標楷體" w:hAnsi="標楷體"/>
          </w:rPr>
          <w:fldChar w:fldCharType="separate"/>
        </w:r>
        <w:r w:rsidRPr="00E500FF">
          <w:rPr>
            <w:rFonts w:ascii="標楷體" w:eastAsia="標楷體" w:hAnsi="標楷體"/>
            <w:lang w:val="zh-TW"/>
          </w:rPr>
          <w:t>2</w:t>
        </w:r>
        <w:r w:rsidRPr="00E500FF">
          <w:rPr>
            <w:rFonts w:ascii="標楷體" w:eastAsia="標楷體" w:hAnsi="標楷體"/>
          </w:rPr>
          <w:fldChar w:fldCharType="end"/>
        </w:r>
        <w:r w:rsidRPr="00E500FF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1065" w14:textId="77777777" w:rsidR="00EF694C" w:rsidRDefault="00EF694C">
      <w:r>
        <w:separator/>
      </w:r>
    </w:p>
  </w:footnote>
  <w:footnote w:type="continuationSeparator" w:id="0">
    <w:p w14:paraId="67EB595E" w14:textId="77777777" w:rsidR="00EF694C" w:rsidRDefault="00EF6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D0ADB" w14:textId="25F27734" w:rsidR="00975682" w:rsidRDefault="00A44573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A44573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A44573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9767" w14:textId="3C3807E5" w:rsidR="00975682" w:rsidRDefault="00A44573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A44573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A44573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A44573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94C"/>
    <w:rsid w:val="000E09BC"/>
    <w:rsid w:val="00187730"/>
    <w:rsid w:val="001B4E69"/>
    <w:rsid w:val="00225136"/>
    <w:rsid w:val="002B20C7"/>
    <w:rsid w:val="004B41BD"/>
    <w:rsid w:val="005A5C82"/>
    <w:rsid w:val="005D17E9"/>
    <w:rsid w:val="006A11BB"/>
    <w:rsid w:val="00725752"/>
    <w:rsid w:val="00975682"/>
    <w:rsid w:val="00A44573"/>
    <w:rsid w:val="00B26D79"/>
    <w:rsid w:val="00CB7FF9"/>
    <w:rsid w:val="00CF71B6"/>
    <w:rsid w:val="00E05496"/>
    <w:rsid w:val="00E500FF"/>
    <w:rsid w:val="00E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38AA0D0"/>
  <w15:chartTrackingRefBased/>
  <w15:docId w15:val="{8F7F96D2-CFD7-416D-9308-68AC5AE0E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500F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78IhE04IgU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78IhE04IgU歲出政事別總表.dot</Template>
  <TotalTime>16</TotalTime>
  <Pages>1</Pages>
  <Words>751</Words>
  <Characters>3364</Characters>
  <Application>Microsoft Office Word</Application>
  <DocSecurity>0</DocSecurity>
  <Lines>28</Lines>
  <Paragraphs>8</Paragraphs>
  <ScaleCrop>false</ScaleCrop>
  <Company>N.A.O.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4</cp:revision>
  <cp:lastPrinted>2025-06-11T10:21:00Z</cp:lastPrinted>
  <dcterms:created xsi:type="dcterms:W3CDTF">2025-06-10T10:52:00Z</dcterms:created>
  <dcterms:modified xsi:type="dcterms:W3CDTF">2025-06-13T06:14:00Z</dcterms:modified>
</cp:coreProperties>
</file>