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6443A0A6" w14:textId="77777777" w:rsidTr="00A17E3B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B0DC9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CB9E1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3A8E8" w14:textId="03597550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92570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0AE7FD13" w14:textId="77777777" w:rsidTr="00A17E3B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right w:val="nil"/>
            </w:tcBorders>
          </w:tcPr>
          <w:p w14:paraId="1176EE61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1AA3AC33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1411D368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212FB1B2" w14:textId="77777777" w:rsidTr="0092570C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00E46F8A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5697A5F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12C80F91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2009EA25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37685752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38EAC260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750C438B" w14:textId="77777777" w:rsidTr="0092570C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3DC0C4D1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274B66E3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12B6C798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0913BD6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5554FDB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389545C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51A2619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5D85F10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767DB02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4EDCA57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01C558B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0AE8658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108CB79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016C769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390D44E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4D19E252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92570C" w:rsidRPr="004569FE" w14:paraId="1E3E8D72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8180BC9" w14:textId="77777777" w:rsidR="0092570C" w:rsidRPr="004569FE" w:rsidRDefault="0092570C" w:rsidP="00451472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D89203F" w14:textId="77777777" w:rsidR="0092570C" w:rsidRPr="004569FE" w:rsidRDefault="0092570C" w:rsidP="00451472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0A6DF0A" w14:textId="77777777" w:rsidR="0092570C" w:rsidRPr="004569FE" w:rsidRDefault="0092570C" w:rsidP="00451472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569FE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C7476B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/>
                <w:b/>
                <w:noProof/>
                <w:spacing w:val="-6"/>
                <w:sz w:val="20"/>
              </w:rPr>
              <w:t>100,000,000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0BA3F8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/>
                <w:b/>
                <w:noProof/>
                <w:spacing w:val="-6"/>
                <w:sz w:val="20"/>
              </w:rPr>
              <w:t>65,389,949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D9E419B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4788FD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5F15CB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/>
                <w:b/>
                <w:noProof/>
                <w:spacing w:val="-6"/>
                <w:sz w:val="20"/>
              </w:rPr>
              <w:t>65,389,949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D3FC51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38374A8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51F4AF1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C8AC768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/>
                <w:b/>
                <w:noProof/>
                <w:spacing w:val="-6"/>
                <w:sz w:val="20"/>
              </w:rPr>
              <w:t>65,389,949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310C20A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4F0CAC7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4A029A2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/>
                <w:b/>
                <w:noProof/>
                <w:spacing w:val="-6"/>
                <w:sz w:val="20"/>
              </w:rPr>
              <w:t>65,389,949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F69F08F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/>
                <w:b/>
                <w:noProof/>
                <w:spacing w:val="-6"/>
                <w:sz w:val="20"/>
              </w:rPr>
              <w:t>- 34,610,051</w:t>
            </w:r>
          </w:p>
        </w:tc>
      </w:tr>
      <w:tr w:rsidR="0092570C" w:rsidRPr="004569FE" w14:paraId="65D6F7BE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0C50CAE" w14:textId="77777777" w:rsidR="0092570C" w:rsidRPr="004569FE" w:rsidRDefault="0092570C" w:rsidP="00451472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4569FE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28446E2" w14:textId="77777777" w:rsidR="0092570C" w:rsidRPr="004569FE" w:rsidRDefault="0092570C" w:rsidP="00451472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79FED26" w14:textId="77777777" w:rsidR="0092570C" w:rsidRPr="004569FE" w:rsidRDefault="0092570C" w:rsidP="00451472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569FE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598241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/>
                <w:b/>
                <w:noProof/>
                <w:spacing w:val="-6"/>
                <w:sz w:val="20"/>
              </w:rPr>
              <w:t>100,000,000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E6D1FA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/>
                <w:b/>
                <w:noProof/>
                <w:spacing w:val="-6"/>
                <w:sz w:val="20"/>
              </w:rPr>
              <w:t>65,389,949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B123FE9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2A8A30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042449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/>
                <w:b/>
                <w:noProof/>
                <w:spacing w:val="-6"/>
                <w:sz w:val="20"/>
              </w:rPr>
              <w:t>65,389,949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EF0DDFB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980E1BE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60FDBB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3F2C241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/>
                <w:b/>
                <w:noProof/>
                <w:spacing w:val="-6"/>
                <w:sz w:val="20"/>
              </w:rPr>
              <w:t>65,389,949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31310DB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7A61DA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B0895D5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/>
                <w:b/>
                <w:noProof/>
                <w:spacing w:val="-6"/>
                <w:sz w:val="20"/>
              </w:rPr>
              <w:t>65,389,949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368C840" w14:textId="77777777" w:rsidR="0092570C" w:rsidRPr="004569FE" w:rsidRDefault="0092570C" w:rsidP="0045147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569FE">
              <w:rPr>
                <w:rFonts w:ascii="新細明體" w:hAnsi="新細明體"/>
                <w:b/>
                <w:noProof/>
                <w:spacing w:val="-6"/>
                <w:sz w:val="20"/>
              </w:rPr>
              <w:t>- 34,610,051</w:t>
            </w:r>
          </w:p>
        </w:tc>
      </w:tr>
      <w:tr w:rsidR="0092570C" w14:paraId="424E58CF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2EB3295" w14:textId="77777777" w:rsidR="0092570C" w:rsidRDefault="0092570C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4002997" w14:textId="77777777" w:rsidR="0092570C" w:rsidRDefault="0092570C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401C1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54846D2" w14:textId="77777777" w:rsidR="0092570C" w:rsidRDefault="0092570C" w:rsidP="00451472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401C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D1C347" w14:textId="77777777" w:rsidR="0092570C" w:rsidRPr="00DF667B" w:rsidRDefault="0092570C" w:rsidP="004514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401C1">
              <w:rPr>
                <w:rFonts w:ascii="新細明體" w:hAnsi="新細明體"/>
                <w:noProof/>
                <w:spacing w:val="-6"/>
                <w:sz w:val="20"/>
              </w:rPr>
              <w:t>100,000,000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3D3E3B" w14:textId="77777777" w:rsidR="0092570C" w:rsidRPr="00DF667B" w:rsidRDefault="0092570C" w:rsidP="004514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401C1">
              <w:rPr>
                <w:rFonts w:ascii="新細明體" w:hAnsi="新細明體"/>
                <w:noProof/>
                <w:spacing w:val="-6"/>
                <w:sz w:val="20"/>
              </w:rPr>
              <w:t>65,389,949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A892332" w14:textId="77777777" w:rsidR="0092570C" w:rsidRPr="00DF667B" w:rsidRDefault="0092570C" w:rsidP="004514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401C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17ECC3" w14:textId="77777777" w:rsidR="0092570C" w:rsidRPr="00DF667B" w:rsidRDefault="0092570C" w:rsidP="004514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401C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E2C624" w14:textId="77777777" w:rsidR="0092570C" w:rsidRPr="00DF667B" w:rsidRDefault="0092570C" w:rsidP="004514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401C1">
              <w:rPr>
                <w:rFonts w:ascii="新細明體" w:hAnsi="新細明體"/>
                <w:noProof/>
                <w:spacing w:val="-6"/>
                <w:sz w:val="20"/>
              </w:rPr>
              <w:t>65,389,949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0D809A1" w14:textId="77777777" w:rsidR="0092570C" w:rsidRPr="00DF667B" w:rsidRDefault="0092570C" w:rsidP="004514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401C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AF621F5" w14:textId="77777777" w:rsidR="0092570C" w:rsidRPr="00DF667B" w:rsidRDefault="0092570C" w:rsidP="004514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401C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817DE1" w14:textId="77777777" w:rsidR="0092570C" w:rsidRPr="00DF667B" w:rsidRDefault="0092570C" w:rsidP="004514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401C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5C724B0" w14:textId="77777777" w:rsidR="0092570C" w:rsidRPr="00DF667B" w:rsidRDefault="0092570C" w:rsidP="004514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401C1">
              <w:rPr>
                <w:rFonts w:ascii="新細明體" w:hAnsi="新細明體"/>
                <w:noProof/>
                <w:spacing w:val="-6"/>
                <w:sz w:val="20"/>
              </w:rPr>
              <w:t>65,389,949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3D748D5" w14:textId="77777777" w:rsidR="0092570C" w:rsidRPr="00DF667B" w:rsidRDefault="0092570C" w:rsidP="004514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401C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511E581" w14:textId="77777777" w:rsidR="0092570C" w:rsidRPr="00DF667B" w:rsidRDefault="0092570C" w:rsidP="004514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401C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A9E3C57" w14:textId="77777777" w:rsidR="0092570C" w:rsidRPr="00DF667B" w:rsidRDefault="0092570C" w:rsidP="004514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401C1">
              <w:rPr>
                <w:rFonts w:ascii="新細明體" w:hAnsi="新細明體"/>
                <w:noProof/>
                <w:spacing w:val="-6"/>
                <w:sz w:val="20"/>
              </w:rPr>
              <w:t>65,389,949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37D8B1B" w14:textId="77777777" w:rsidR="0092570C" w:rsidRPr="00DF667B" w:rsidRDefault="0092570C" w:rsidP="004514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401C1">
              <w:rPr>
                <w:rFonts w:ascii="新細明體" w:hAnsi="新細明體"/>
                <w:noProof/>
                <w:spacing w:val="-6"/>
                <w:sz w:val="20"/>
              </w:rPr>
              <w:t>- 34,610,051</w:t>
            </w:r>
          </w:p>
        </w:tc>
      </w:tr>
      <w:tr w:rsidR="00A17E3B" w14:paraId="3B36F637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BE1851F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5BCC8FB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6773367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5FBD7A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98DD8D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1C4BDD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3B4E0F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D272C1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2D419D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DF04DF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6EC803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9FF62E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582C04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416C3F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868138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3BC2CCC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19B178E2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C8D1AAC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C44E179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198AA026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62E865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1E42B0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95324E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5BA78E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DBDBD8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31C4B3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F7F5EA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45EA09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D442AC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B2A17A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8D9D86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84EC70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7135029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59C35E94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029DBB4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0DE8466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38A0822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66DA5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1D31B3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AC7DE2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0A1670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AFAB64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F30E03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116B75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F85175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FDE4DE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E5FB88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937584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B41927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2D9C21A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10CEFAE0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1EBE72C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21062D1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9ABD1FB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FA34CC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6C5F3F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32C497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50BC0D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EF2953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B53089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B7C753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0AAD25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45364D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E513A4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D36181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F46800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6EAA280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2202AF79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4F8C2FD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65D5D73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6D6A9DE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43F801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322C9E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8A875F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1C15BE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1F02E2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627313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898A4E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2FC525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4F0CF6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5520B9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793AA4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6F71F8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41818CC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05416F6F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2FD4B33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A3A9056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53BFFE8B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795096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B96149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7A01DA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49F3A6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B90895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2F1951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8F2507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305409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B8BD88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EFDC0D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7DC4BE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959B00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20C373E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6DF42B1D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800B2F2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DDD9AB8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69857682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20483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17E806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D0FD76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3C6DC1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EF714A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7DF6B5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126807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D1B191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39F5D1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3C39A1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1FC4B6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6E5E52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5C957D4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0C51398D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1C53CF6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6C06E14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5F4BBE65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7D40D5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D0FDA7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43C821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056653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D7510A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F0C6FD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B2B8C8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0BA256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038BF0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C05196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AAD590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73DCAC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0899B8B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6B5E9A35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D489BD3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58EBF3F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04BCCAD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6F7B4D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7E11AC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1CC625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8E6541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735BD9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3B6462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2AD53C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E72DEF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7DF968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79D62F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BEAC65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8C705F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763BB36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0F9053D3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782936F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75F081A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3C6B42C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8FAD6F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A14EF6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0306AE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C81F3C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071637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902C8F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AE39C2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8EAF69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901BD2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2C2DFB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90CE85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F3B07C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76A769B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4E75BA38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00B3925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99C1411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3BA7890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B0027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25BFE2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E32E7D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1F5786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119CC7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5C57CB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44D8A7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DC69E5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7B68ED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1935A6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D00CC8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2B35B7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35C7D65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43174D01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EE0D28C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1FA1E66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36D0B38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95426D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C636C4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D3E065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F86C92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0E056F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975A54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152D40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19C3F8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23EAA2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911E29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E2DDD6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0943EB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5237D5F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5B419E85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5DAF929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C95645F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A387F7C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47F6BF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75E049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CE2626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3E6E66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C230D5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7C2797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ABBE94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5F066E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2A9D67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896300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4BD8CB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6CBC18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61CB9C8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638C70CD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EEBBBD5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4918EC1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6F1E5AAD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A89938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AECDB6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BA933D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537896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E9E8E9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3D0A80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6CAA30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6DC396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991F3D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F43478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31C058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50BB1D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2CB2D46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2233AD2B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8FFE194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B7DC4E7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2F7BF77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579012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E2D6B7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F7F8BB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B1FD83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FB60BD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5F240B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9A9194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73C65A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313B65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647142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FDDE3C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E77420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702DA58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7439FF6B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9D4067F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60A05A3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19870D57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D17954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CC59F8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484D70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73A061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808F62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AD70C0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6F46F2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A5947D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E25FC0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242EBE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C61599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DB6805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4D669A4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36DA3776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A79409E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8B0CAFC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167FA5E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FCB34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57771E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25A92F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7C445C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FB694E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A7C1E9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6AD6BA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608C53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9834C2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D0DB80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259DD6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C8F91B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1AD6A08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14850AC3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7F91346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9656A7A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2B2A283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A114D6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4D39C7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52693F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406510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1604B0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62ADCD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5676F7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C2BDAA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970423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2A9E48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AB08B4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1DCB94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5BBD9EE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13C597BA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C57E24F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291B629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B0604FB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F9F2F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FEAC92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D335AF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636B83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C45C5D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BC4656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872402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21348E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8E04C4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FDB773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1796BF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A30E89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015778E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65799E83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A49CECB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C8F11B3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67A6AC3C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02A5A1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3CE9AC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814217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75435B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49C4C8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B3165C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119A79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03ECC6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433897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82E81F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B3C966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E61E32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7C550A5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0E514440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2BB16DD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E68F9DF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C46B4D5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F941A8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FCAB45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E762F6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70621C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14A4CB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A6F0E7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18B6F6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D3CCF4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0E7C37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64341D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D41AE1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BC1AD0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0017061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6530C4A0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BE467DE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4716560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D4AD06B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A2A69B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826914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AA158E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ADC10D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77E3B0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0AA72B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600097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A78B19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340C12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63E8E7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8ED60B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5A56B9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461D180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28053F66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85236F3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512E304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09BE906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847331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E80D89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0031F2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2CF21B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F4E323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5E8562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D3E9DB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634629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2B8470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288B1A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11427A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D426FF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28CEFE7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7BE302AC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C3544C8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29C6813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5517C52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21AF9F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FF4E1C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085A59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22DA0A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B787BE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83571C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55BCA7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D73473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A80F3B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0124CF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91F238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AA3BC2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6676F00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4EB7F86C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A9B03AA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7E84701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4F8DEAF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A83B9F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A81084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327485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50EDC1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61E37D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0505F7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66BFCF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7D4D00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A3C554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7A1923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C730BA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4926D3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5075B54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3E135596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59BD543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65114ED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F9C9AAC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5E6726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4BFC2E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BA5819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76A78D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AAAC64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48509B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ED2008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96C09F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0C76CC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DA3CCA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FEFFB4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487214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7F14051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767AF86D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36739ED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A25EAB4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BA9B850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9107C0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872DD6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9A48F7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921646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116CEB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3060F6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A8923E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A34289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E0541F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AC104F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9E835D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C668F9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159E56F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75721DC4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69"/>
        </w:trPr>
        <w:tc>
          <w:tcPr>
            <w:tcW w:w="299" w:type="dxa"/>
            <w:shd w:val="clear" w:color="auto" w:fill="auto"/>
            <w:vAlign w:val="center"/>
          </w:tcPr>
          <w:p w14:paraId="2DF97300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5BD9DC4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665A4F14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1989B2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6857F7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A78A11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0C908E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B66A6E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C1E063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6E085E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E7EC62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08516C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CC7516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58B453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AEB5CE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0257981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</w:tbl>
    <w:p w14:paraId="51FF4B13" w14:textId="0A75A71C" w:rsidR="003C15BB" w:rsidRDefault="003C15BB" w:rsidP="00A17E3B">
      <w:pPr>
        <w:tabs>
          <w:tab w:val="left" w:pos="11392"/>
        </w:tabs>
        <w:spacing w:line="240" w:lineRule="atLeast"/>
        <w:ind w:right="414"/>
        <w:rPr>
          <w:rFonts w:eastAsia="標楷體"/>
          <w:sz w:val="22"/>
        </w:rPr>
      </w:pPr>
    </w:p>
    <w:sectPr w:rsidR="003C15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61952" w14:textId="77777777" w:rsidR="0092570C" w:rsidRDefault="0092570C">
      <w:r>
        <w:separator/>
      </w:r>
    </w:p>
  </w:endnote>
  <w:endnote w:type="continuationSeparator" w:id="0">
    <w:p w14:paraId="0F22DA33" w14:textId="77777777" w:rsidR="0092570C" w:rsidRDefault="00925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90275" w14:textId="77777777" w:rsidR="001461B6" w:rsidRDefault="001461B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A611" w14:textId="77777777" w:rsidR="001461B6" w:rsidRDefault="001461B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4825446"/>
      <w:docPartObj>
        <w:docPartGallery w:val="Page Numbers (Bottom of Page)"/>
        <w:docPartUnique/>
      </w:docPartObj>
    </w:sdtPr>
    <w:sdtEndPr/>
    <w:sdtContent>
      <w:p w14:paraId="456B18E9" w14:textId="2FD4ECC9" w:rsidR="00A17E3B" w:rsidRDefault="00A17E3B" w:rsidP="00280D92">
        <w:pPr>
          <w:pStyle w:val="a4"/>
          <w:jc w:val="center"/>
          <w:rPr>
            <w:rFonts w:hint="eastAsia"/>
          </w:rPr>
        </w:pPr>
        <w:r w:rsidRPr="00A17E3B">
          <w:rPr>
            <w:rFonts w:ascii="標楷體" w:eastAsia="標楷體" w:hAnsi="標楷體" w:hint="eastAsia"/>
          </w:rPr>
          <w:t>第9-3頁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FFC9B" w14:textId="77777777" w:rsidR="0092570C" w:rsidRDefault="0092570C">
      <w:r>
        <w:separator/>
      </w:r>
    </w:p>
  </w:footnote>
  <w:footnote w:type="continuationSeparator" w:id="0">
    <w:p w14:paraId="11569B34" w14:textId="77777777" w:rsidR="0092570C" w:rsidRDefault="00925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71319" w14:textId="77777777" w:rsidR="001461B6" w:rsidRDefault="001461B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6459A" w14:textId="723D3170" w:rsidR="00A82CB1" w:rsidRDefault="00E90D20">
    <w:pPr>
      <w:pStyle w:val="a3"/>
      <w:jc w:val="center"/>
    </w:pPr>
    <w:r w:rsidRPr="00E90D20">
      <w:rPr>
        <w:rFonts w:ascii="標楷體" w:eastAsia="標楷體" w:hAnsi="標楷體" w:hint="eastAsia"/>
        <w:b/>
        <w:spacing w:val="60"/>
        <w:sz w:val="32"/>
        <w:szCs w:val="32"/>
        <w:u w:val="single"/>
      </w:rPr>
      <w:t>參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E90D20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E90D20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E90D20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E90D20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E90D20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A35A9" w14:textId="3B33C6D8" w:rsidR="00A82CB1" w:rsidRDefault="001461B6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E90D20" w:rsidRPr="00E90D20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E90D20" w:rsidRPr="00E90D20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E90D20" w:rsidRPr="00E90D20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E90D20" w:rsidRPr="00E90D20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70C"/>
    <w:rsid w:val="000E0216"/>
    <w:rsid w:val="001461B6"/>
    <w:rsid w:val="00183F3F"/>
    <w:rsid w:val="00280D92"/>
    <w:rsid w:val="003C15BB"/>
    <w:rsid w:val="0092570C"/>
    <w:rsid w:val="009C47CC"/>
    <w:rsid w:val="00A17E3B"/>
    <w:rsid w:val="00A82CB1"/>
    <w:rsid w:val="00CB0F10"/>
    <w:rsid w:val="00DF667B"/>
    <w:rsid w:val="00E9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83548E"/>
  <w15:chartTrackingRefBased/>
  <w15:docId w15:val="{2E891846-13DB-4785-9916-C587F6684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A17E3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PIazdgCUFUr80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PIazdgCUFUr80歲入來源別總表.dot</Template>
  <TotalTime>5</TotalTime>
  <Pages>1</Pages>
  <Words>128</Words>
  <Characters>729</Characters>
  <Application>Microsoft Office Word</Application>
  <DocSecurity>0</DocSecurity>
  <Lines>6</Lines>
  <Paragraphs>1</Paragraphs>
  <ScaleCrop>false</ScaleCrop>
  <Company>N.A.O.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陳美芳</dc:creator>
  <cp:keywords/>
  <cp:lastModifiedBy>林俊良</cp:lastModifiedBy>
  <cp:revision>5</cp:revision>
  <dcterms:created xsi:type="dcterms:W3CDTF">2025-06-06T07:48:00Z</dcterms:created>
  <dcterms:modified xsi:type="dcterms:W3CDTF">2025-06-26T09:05:00Z</dcterms:modified>
</cp:coreProperties>
</file>