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0"/>
        <w:gridCol w:w="94"/>
        <w:gridCol w:w="386"/>
        <w:gridCol w:w="2520"/>
        <w:gridCol w:w="1560"/>
        <w:gridCol w:w="1320"/>
        <w:gridCol w:w="772"/>
        <w:gridCol w:w="548"/>
        <w:gridCol w:w="1320"/>
        <w:gridCol w:w="1320"/>
        <w:gridCol w:w="1500"/>
        <w:gridCol w:w="1501"/>
        <w:gridCol w:w="1500"/>
        <w:gridCol w:w="1501"/>
        <w:gridCol w:w="797"/>
        <w:gridCol w:w="1596"/>
        <w:gridCol w:w="840"/>
        <w:gridCol w:w="1370"/>
        <w:gridCol w:w="915"/>
      </w:tblGrid>
      <w:tr w:rsidR="009805FE" w14:paraId="0EC1FE77" w14:textId="77777777">
        <w:trPr>
          <w:cantSplit/>
          <w:trHeight w:val="270"/>
          <w:tblHeader/>
        </w:trPr>
        <w:tc>
          <w:tcPr>
            <w:tcW w:w="5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D6891D" w14:textId="77777777" w:rsidR="009805FE" w:rsidRDefault="009805FE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58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5709BC" w14:textId="77777777" w:rsidR="009805FE" w:rsidRDefault="009805FE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08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D2FDD" w14:textId="3DEEDEFE" w:rsidR="009805FE" w:rsidRDefault="009805FE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3611D9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805FE" w14:paraId="530B1676" w14:textId="77777777">
        <w:trPr>
          <w:cantSplit/>
          <w:trHeight w:val="270"/>
          <w:tblHeader/>
        </w:trPr>
        <w:tc>
          <w:tcPr>
            <w:tcW w:w="574" w:type="dxa"/>
            <w:gridSpan w:val="2"/>
            <w:tcBorders>
              <w:top w:val="nil"/>
              <w:left w:val="nil"/>
              <w:right w:val="nil"/>
            </w:tcBorders>
          </w:tcPr>
          <w:p w14:paraId="434BD227" w14:textId="77777777" w:rsidR="009805FE" w:rsidRDefault="009805FE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58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4ECA017A" w14:textId="77777777" w:rsidR="009805FE" w:rsidRDefault="009805FE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8" w:type="dxa"/>
            <w:gridSpan w:val="12"/>
            <w:vMerge/>
            <w:tcBorders>
              <w:top w:val="nil"/>
              <w:left w:val="nil"/>
              <w:right w:val="nil"/>
            </w:tcBorders>
          </w:tcPr>
          <w:p w14:paraId="36A780F5" w14:textId="77777777" w:rsidR="009805FE" w:rsidRDefault="009805FE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9805FE" w14:paraId="15A2E05C" w14:textId="77777777" w:rsidTr="00982D42">
        <w:trPr>
          <w:cantSplit/>
          <w:tblHeader/>
        </w:trPr>
        <w:tc>
          <w:tcPr>
            <w:tcW w:w="3480" w:type="dxa"/>
            <w:gridSpan w:val="4"/>
            <w:tcBorders>
              <w:left w:val="nil"/>
            </w:tcBorders>
            <w:vAlign w:val="center"/>
          </w:tcPr>
          <w:p w14:paraId="6B699670" w14:textId="77777777" w:rsidR="009805FE" w:rsidRDefault="009805FE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14:paraId="4CBD4444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280" w:type="dxa"/>
            <w:gridSpan w:val="5"/>
            <w:vAlign w:val="center"/>
          </w:tcPr>
          <w:p w14:paraId="13F0CF08" w14:textId="77777777"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799" w:type="dxa"/>
            <w:gridSpan w:val="5"/>
            <w:vAlign w:val="center"/>
          </w:tcPr>
          <w:p w14:paraId="18430FB8" w14:textId="77777777"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436" w:type="dxa"/>
            <w:gridSpan w:val="2"/>
            <w:vAlign w:val="center"/>
          </w:tcPr>
          <w:p w14:paraId="5FBEC6F4" w14:textId="77777777"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預算數比較增減</w:t>
            </w:r>
          </w:p>
        </w:tc>
        <w:tc>
          <w:tcPr>
            <w:tcW w:w="2285" w:type="dxa"/>
            <w:gridSpan w:val="2"/>
            <w:tcBorders>
              <w:right w:val="nil"/>
            </w:tcBorders>
            <w:vAlign w:val="center"/>
          </w:tcPr>
          <w:p w14:paraId="34E378ED" w14:textId="77777777"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9805FE" w14:paraId="4A0821BD" w14:textId="77777777" w:rsidTr="00982D42">
        <w:trPr>
          <w:cantSplit/>
          <w:tblHeader/>
        </w:trPr>
        <w:tc>
          <w:tcPr>
            <w:tcW w:w="480" w:type="dxa"/>
            <w:tcBorders>
              <w:left w:val="nil"/>
            </w:tcBorders>
            <w:vAlign w:val="center"/>
          </w:tcPr>
          <w:p w14:paraId="2485EF1B" w14:textId="77777777" w:rsidR="009805FE" w:rsidRDefault="009805FE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480" w:type="dxa"/>
            <w:gridSpan w:val="2"/>
            <w:vAlign w:val="center"/>
          </w:tcPr>
          <w:p w14:paraId="4132B5CD" w14:textId="77777777" w:rsidR="009805FE" w:rsidRDefault="00B83C7F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520" w:type="dxa"/>
            <w:vAlign w:val="center"/>
          </w:tcPr>
          <w:p w14:paraId="51754EE4" w14:textId="77777777" w:rsidR="009805FE" w:rsidRDefault="009805FE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14:paraId="1C605D5E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320" w:type="dxa"/>
            <w:vAlign w:val="center"/>
          </w:tcPr>
          <w:p w14:paraId="37EA9F23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20" w:type="dxa"/>
            <w:gridSpan w:val="2"/>
            <w:vAlign w:val="center"/>
          </w:tcPr>
          <w:p w14:paraId="3EE7E033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20" w:type="dxa"/>
            <w:vAlign w:val="center"/>
          </w:tcPr>
          <w:p w14:paraId="6090E03D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20" w:type="dxa"/>
            <w:vAlign w:val="center"/>
          </w:tcPr>
          <w:p w14:paraId="30F76A97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00" w:type="dxa"/>
            <w:vAlign w:val="center"/>
          </w:tcPr>
          <w:p w14:paraId="1EC0E1F3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501" w:type="dxa"/>
            <w:vAlign w:val="center"/>
          </w:tcPr>
          <w:p w14:paraId="68A8D881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0" w:type="dxa"/>
            <w:vAlign w:val="center"/>
          </w:tcPr>
          <w:p w14:paraId="3086B3AB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01" w:type="dxa"/>
            <w:vAlign w:val="center"/>
          </w:tcPr>
          <w:p w14:paraId="3AA762B1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797" w:type="dxa"/>
            <w:vAlign w:val="center"/>
          </w:tcPr>
          <w:p w14:paraId="4281E349" w14:textId="77777777" w:rsidR="009805FE" w:rsidRDefault="009805FE" w:rsidP="0004623B">
            <w:pPr>
              <w:ind w:right="14"/>
              <w:jc w:val="center"/>
              <w:rPr>
                <w:rFonts w:eastAsia="標楷體"/>
                <w:spacing w:val="-20"/>
                <w:sz w:val="20"/>
              </w:rPr>
            </w:pPr>
            <w:r>
              <w:rPr>
                <w:rFonts w:eastAsia="標楷體" w:hint="eastAsia"/>
                <w:spacing w:val="-20"/>
                <w:sz w:val="20"/>
              </w:rPr>
              <w:t>占總數</w:t>
            </w:r>
            <w:r w:rsidR="0004623B">
              <w:rPr>
                <w:rFonts w:eastAsia="標楷體" w:hint="eastAsia"/>
                <w:spacing w:val="-20"/>
                <w:sz w:val="20"/>
              </w:rPr>
              <w:t>％</w:t>
            </w:r>
          </w:p>
        </w:tc>
        <w:tc>
          <w:tcPr>
            <w:tcW w:w="1596" w:type="dxa"/>
            <w:vAlign w:val="center"/>
          </w:tcPr>
          <w:p w14:paraId="0BF95033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840" w:type="dxa"/>
            <w:vAlign w:val="center"/>
          </w:tcPr>
          <w:p w14:paraId="76865E7C" w14:textId="77777777" w:rsidR="009805FE" w:rsidRDefault="009805FE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  <w:tc>
          <w:tcPr>
            <w:tcW w:w="1370" w:type="dxa"/>
            <w:vAlign w:val="center"/>
          </w:tcPr>
          <w:p w14:paraId="1BE3B076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915" w:type="dxa"/>
            <w:tcBorders>
              <w:right w:val="nil"/>
            </w:tcBorders>
            <w:vAlign w:val="center"/>
          </w:tcPr>
          <w:p w14:paraId="08F56AA0" w14:textId="77777777" w:rsidR="009805FE" w:rsidRDefault="009805FE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3611D9" w:rsidRPr="00E11521" w14:paraId="026CEC90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7854C242" w14:textId="77777777" w:rsidR="003611D9" w:rsidRPr="00E11521" w:rsidRDefault="003611D9" w:rsidP="00C63AB1">
            <w:pPr>
              <w:snapToGrid w:val="0"/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66AD49B9" w14:textId="77777777" w:rsidR="003611D9" w:rsidRPr="00E11521" w:rsidRDefault="003611D9" w:rsidP="00C63AB1">
            <w:pPr>
              <w:snapToGrid w:val="0"/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20F21FD7" w14:textId="77777777" w:rsidR="003611D9" w:rsidRPr="00E11521" w:rsidRDefault="003611D9" w:rsidP="00C63AB1">
            <w:pPr>
              <w:snapToGrid w:val="0"/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11521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3BC4896" w14:textId="77777777" w:rsidR="003611D9" w:rsidRPr="00E11521" w:rsidRDefault="003611D9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115,836,184,000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9394EEC" w14:textId="77777777" w:rsidR="003611D9" w:rsidRPr="00E11521" w:rsidRDefault="003611D9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118,392,668,133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5695A8EC" w14:textId="77777777" w:rsidR="003611D9" w:rsidRPr="00E11521" w:rsidRDefault="003611D9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2,009,518,251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67E42DF" w14:textId="77777777" w:rsidR="003611D9" w:rsidRPr="00E11521" w:rsidRDefault="003611D9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4D83662" w14:textId="77777777" w:rsidR="003611D9" w:rsidRPr="00E11521" w:rsidRDefault="003611D9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120,402,186,384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5AB317C" w14:textId="77777777" w:rsidR="003611D9" w:rsidRPr="00E11521" w:rsidRDefault="003611D9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118,392,668,133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3961A78" w14:textId="77777777" w:rsidR="003611D9" w:rsidRPr="00E11521" w:rsidRDefault="003611D9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2,009,518,251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0823ED1" w14:textId="77777777" w:rsidR="003611D9" w:rsidRPr="00E11521" w:rsidRDefault="003611D9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FB0ADDE" w14:textId="77777777" w:rsidR="003611D9" w:rsidRPr="00E11521" w:rsidRDefault="003611D9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120,402,186,384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780B0499" w14:textId="77777777" w:rsidR="003611D9" w:rsidRPr="00E11521" w:rsidRDefault="003611D9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100.00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9BC5173" w14:textId="77777777" w:rsidR="003611D9" w:rsidRPr="00E11521" w:rsidRDefault="003611D9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4,566,002,384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88D89F6" w14:textId="77777777" w:rsidR="003611D9" w:rsidRPr="00E11521" w:rsidRDefault="003611D9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3.94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8F26C65" w14:textId="77777777" w:rsidR="003611D9" w:rsidRPr="00E11521" w:rsidRDefault="003611D9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7354A36" w14:textId="77777777" w:rsidR="003611D9" w:rsidRPr="00E11521" w:rsidRDefault="003611D9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3611D9" w:rsidRPr="00E11521" w14:paraId="27C01FAF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27BBF5DA" w14:textId="77777777" w:rsidR="003611D9" w:rsidRPr="00E11521" w:rsidRDefault="003611D9" w:rsidP="00C63AB1">
            <w:pPr>
              <w:snapToGrid w:val="0"/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z w:val="20"/>
              </w:rPr>
              <w:t>1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0D3861C" w14:textId="77777777" w:rsidR="003611D9" w:rsidRPr="00E11521" w:rsidRDefault="003611D9" w:rsidP="00C63AB1">
            <w:pPr>
              <w:snapToGrid w:val="0"/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7DCCCFD0" w14:textId="77777777" w:rsidR="003611D9" w:rsidRPr="00E11521" w:rsidRDefault="003611D9" w:rsidP="00C63AB1">
            <w:pPr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11521">
              <w:rPr>
                <w:rFonts w:ascii="標楷體" w:eastAsia="標楷體" w:hAnsi="標楷體" w:hint="eastAsia"/>
                <w:b/>
                <w:noProof/>
                <w:sz w:val="20"/>
              </w:rPr>
              <w:t>稅課收入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4D5147" w14:textId="77777777" w:rsidR="003611D9" w:rsidRPr="00E11521" w:rsidRDefault="003611D9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56,740,429,000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233EE3A" w14:textId="77777777" w:rsidR="003611D9" w:rsidRPr="00E11521" w:rsidRDefault="003611D9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62,258,424,609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4D471451" w14:textId="77777777" w:rsidR="003611D9" w:rsidRPr="00E11521" w:rsidRDefault="003611D9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152,023,885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AE33AF9" w14:textId="77777777" w:rsidR="003611D9" w:rsidRPr="00E11521" w:rsidRDefault="003611D9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A5A2A3D" w14:textId="77777777" w:rsidR="003611D9" w:rsidRPr="00E11521" w:rsidRDefault="003611D9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62,410,448,494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0134073" w14:textId="77777777" w:rsidR="003611D9" w:rsidRPr="00E11521" w:rsidRDefault="003611D9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62,258,424,609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D9C50E5" w14:textId="77777777" w:rsidR="003611D9" w:rsidRPr="00E11521" w:rsidRDefault="003611D9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152,023,885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0D84838" w14:textId="77777777" w:rsidR="003611D9" w:rsidRPr="00E11521" w:rsidRDefault="003611D9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4575CE5" w14:textId="77777777" w:rsidR="003611D9" w:rsidRPr="00E11521" w:rsidRDefault="003611D9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62,410,448,494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46937AC8" w14:textId="77777777" w:rsidR="003611D9" w:rsidRPr="00E11521" w:rsidRDefault="003611D9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51.83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22DA3056" w14:textId="77777777" w:rsidR="003611D9" w:rsidRPr="00E11521" w:rsidRDefault="003611D9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5,670,019,494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77D1960" w14:textId="77777777" w:rsidR="003611D9" w:rsidRPr="00E11521" w:rsidRDefault="003611D9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9.99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5435251" w14:textId="77777777" w:rsidR="003611D9" w:rsidRPr="00E11521" w:rsidRDefault="003611D9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2B9AA1F" w14:textId="77777777" w:rsidR="003611D9" w:rsidRPr="00E11521" w:rsidRDefault="003611D9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C63AB1" w14:paraId="0608A1E3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108C4DCD" w14:textId="77777777" w:rsidR="00C63AB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191780D" w14:textId="77777777" w:rsidR="00C63AB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4B78EF8" w14:textId="72E0EB1C" w:rsidR="00C63AB1" w:rsidRDefault="00C63AB1" w:rsidP="00C63AB1">
            <w:pPr>
              <w:snapToGrid w:val="0"/>
              <w:ind w:leftChars="200" w:left="48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63892">
              <w:rPr>
                <w:rFonts w:ascii="標楷體" w:eastAsia="標楷體" w:hAnsi="標楷體" w:hint="eastAsia"/>
                <w:noProof/>
                <w:sz w:val="20"/>
              </w:rPr>
              <w:t>遺產及贈與稅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0F4B0DC" w14:textId="05F247D4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998,000,000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631D000" w14:textId="3ABA4F41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1,635,209,535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40054EF1" w14:textId="187F5625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10,152,514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6B23D35" w14:textId="681881A3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EE2E2F0" w14:textId="0F322CE6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1,645,362,049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128CC03" w14:textId="12F12F80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1,635,209,535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52732C2" w14:textId="49B800F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10,152,514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BD301A4" w14:textId="3309D7CD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8F2A24C" w14:textId="1BA8A5AC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1,645,362,049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5F48F1CC" w14:textId="2FE874ED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1.37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C70F970" w14:textId="03DA7FD8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647,362,049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51E0312" w14:textId="7067297A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64.87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B68AB05" w14:textId="40AF2D60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975C4B9" w14:textId="1B6C7FB0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63AB1" w14:paraId="6B37D8AE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1437292E" w14:textId="77777777" w:rsidR="00C63AB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3338787" w14:textId="77777777" w:rsidR="00C63AB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AE31A44" w14:textId="39A87667" w:rsidR="00C63AB1" w:rsidRDefault="00C63AB1" w:rsidP="00C63AB1">
            <w:pPr>
              <w:snapToGrid w:val="0"/>
              <w:ind w:leftChars="200" w:left="48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63892">
              <w:rPr>
                <w:rFonts w:ascii="標楷體" w:eastAsia="標楷體" w:hAnsi="標楷體" w:hint="eastAsia"/>
                <w:noProof/>
                <w:sz w:val="20"/>
              </w:rPr>
              <w:t>菸酒稅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735C79" w14:textId="2A4998B4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613,875,000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5AF6984" w14:textId="6474048F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546,895,870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656FEBCE" w14:textId="51DFD39D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27,369,398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1B62B9C" w14:textId="12C61CEF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4B3B71F" w14:textId="5550A9B5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574,265,268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D84E39F" w14:textId="128B570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546,895,870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E1D2FE9" w14:textId="06966BF5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27,369,398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0C40617" w14:textId="53B84342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B2A715B" w14:textId="5EF9301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574,265,268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664B7118" w14:textId="18B6B88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0.48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73E9908" w14:textId="34D1C22D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- 39,609,732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781B6A7" w14:textId="6E12F57D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- 6.45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648EA21" w14:textId="68609EA4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64AB613" w14:textId="5DB2D883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63AB1" w14:paraId="5269AA71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58808CFC" w14:textId="77777777" w:rsidR="00C63AB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56AD9076" w14:textId="77777777" w:rsidR="00C63AB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B8BF4CE" w14:textId="0ED3102F" w:rsidR="00C63AB1" w:rsidRDefault="00C63AB1" w:rsidP="00C63AB1">
            <w:pPr>
              <w:snapToGrid w:val="0"/>
              <w:ind w:leftChars="200" w:left="48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63892">
              <w:rPr>
                <w:rFonts w:ascii="標楷體" w:eastAsia="標楷體" w:hAnsi="標楷體" w:hint="eastAsia"/>
                <w:noProof/>
                <w:sz w:val="20"/>
              </w:rPr>
              <w:t>印花稅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3B58EE" w14:textId="0BDBAB74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675,489,000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6CF70FD" w14:textId="054D427B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832,714,957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4F2E5B2C" w14:textId="7FFC2B24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06C88D7" w14:textId="081008B4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ECA827D" w14:textId="6A2AA858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832,714,957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9FCBBD7" w14:textId="018938B3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832,714,957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FBF1D6B" w14:textId="0850E0C1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1D86470" w14:textId="21CB08A9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5922356" w14:textId="0517F162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832,714,957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22625D74" w14:textId="0293FE5B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0.69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32A8025C" w14:textId="0291984E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157,225,957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26F4761" w14:textId="268C9CC1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23.28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2124AC7" w14:textId="7B66519D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2CB758F" w14:textId="1F55E91D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63AB1" w14:paraId="55578CBB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3ABC936F" w14:textId="77777777" w:rsidR="00C63AB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6F70E6C2" w14:textId="77777777" w:rsidR="00C63AB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9518DB9" w14:textId="5220887B" w:rsidR="00C63AB1" w:rsidRDefault="00C63AB1" w:rsidP="00C63AB1">
            <w:pPr>
              <w:snapToGrid w:val="0"/>
              <w:ind w:leftChars="200" w:left="48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63892">
              <w:rPr>
                <w:rFonts w:ascii="標楷體" w:eastAsia="標楷體" w:hAnsi="標楷體" w:hint="eastAsia"/>
                <w:noProof/>
                <w:sz w:val="20"/>
              </w:rPr>
              <w:t>使用牌照稅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8B6C5C1" w14:textId="58513CCF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5,684,165,000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6CD44E6" w14:textId="3F96C184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5,592,838,401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BD8DF7C" w14:textId="158AC983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A0246CE" w14:textId="086150EE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4630D7F" w14:textId="186A5FA1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5,592,838,401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709B7F9" w14:textId="43E35A90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5,592,838,401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AE3A871" w14:textId="04160D33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AC1E0D9" w14:textId="5D050A8F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ADBD0F5" w14:textId="2572F029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5,592,838,401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4DEBFE9A" w14:textId="45741110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4.65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1932B3D" w14:textId="10BF672F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- 91,326,599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5EEC66F" w14:textId="19E63DC9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- 1.61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43F7328" w14:textId="30DCF4FA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1318F69" w14:textId="27AEF410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63AB1" w14:paraId="4184C1C2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1ABEB6C1" w14:textId="77777777" w:rsidR="00C63AB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175D545" w14:textId="77777777" w:rsidR="00C63AB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08372A9" w14:textId="4520B35F" w:rsidR="00C63AB1" w:rsidRDefault="00C63AB1" w:rsidP="00C63AB1">
            <w:pPr>
              <w:snapToGrid w:val="0"/>
              <w:ind w:leftChars="200" w:left="48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63892">
              <w:rPr>
                <w:rFonts w:ascii="標楷體" w:eastAsia="標楷體" w:hAnsi="標楷體" w:hint="eastAsia"/>
                <w:noProof/>
                <w:sz w:val="20"/>
              </w:rPr>
              <w:t>土地稅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D298E3" w14:textId="0DB71B71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12,152,350,000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33FE79F" w14:textId="44A4895B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12,500,979,802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5A5B094" w14:textId="77363096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073F43B" w14:textId="74F2E419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B6D6CCC" w14:textId="25258BCB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12,500,979,802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FF3C77F" w14:textId="2C70B633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12,500,979,802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6391082" w14:textId="7B0A98FE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63AF5A3" w14:textId="609C39A3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EEE40B6" w14:textId="645C1BAC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12,500,979,802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55355F6E" w14:textId="3C9E802F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10.38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B9AEC94" w14:textId="27A857BA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348,629,802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172E002" w14:textId="003A4D72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2.87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F08521E" w14:textId="57B9BDD8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D4314E0" w14:textId="0BB4E07D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63AB1" w14:paraId="2030F32D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1D0A12C2" w14:textId="77777777" w:rsidR="00C63AB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67E69CE" w14:textId="77777777" w:rsidR="00C63AB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z w:val="20"/>
              </w:rPr>
              <w:t>6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AADC8B2" w14:textId="128E1171" w:rsidR="00C63AB1" w:rsidRDefault="00C63AB1" w:rsidP="00C63AB1">
            <w:pPr>
              <w:snapToGrid w:val="0"/>
              <w:ind w:leftChars="200" w:left="48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63892">
              <w:rPr>
                <w:rFonts w:ascii="標楷體" w:eastAsia="標楷體" w:hAnsi="標楷體" w:hint="eastAsia"/>
                <w:noProof/>
                <w:sz w:val="20"/>
              </w:rPr>
              <w:t>房屋稅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F92BBB" w14:textId="7B432145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6,587,403,000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D0F8153" w14:textId="596052EB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6,628,789,141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6E0FF35" w14:textId="5F59EF24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0AB549F" w14:textId="183815E4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7DA0C5C" w14:textId="3AAC8F30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6,628,789,141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31912E5" w14:textId="08FE0998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6,628,789,141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3F69D20" w14:textId="14C2C7F1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6F6CED6" w14:textId="0F7D131D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569A509" w14:textId="4C52F99B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6,628,789,141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00ED1414" w14:textId="263E8062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5.51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2227F386" w14:textId="46CFF79C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41,386,141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1B60E41" w14:textId="335AE481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0.63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04DD041" w14:textId="40FCF19E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43B40C6" w14:textId="42CE228D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63AB1" w14:paraId="6312EA78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10EDD9F2" w14:textId="77777777" w:rsidR="00C63AB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FCECF2A" w14:textId="77777777" w:rsidR="00C63AB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z w:val="20"/>
              </w:rPr>
              <w:t>7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BEE4538" w14:textId="6F3FCBED" w:rsidR="00C63AB1" w:rsidRDefault="00C63AB1" w:rsidP="00C63AB1">
            <w:pPr>
              <w:snapToGrid w:val="0"/>
              <w:ind w:leftChars="200" w:left="48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63892">
              <w:rPr>
                <w:rFonts w:ascii="標楷體" w:eastAsia="標楷體" w:hAnsi="標楷體" w:hint="eastAsia"/>
                <w:noProof/>
                <w:sz w:val="20"/>
              </w:rPr>
              <w:t>契稅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EE22958" w14:textId="7F9F7AE2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1,025,808,000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558F10E" w14:textId="243A1F86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1,387,323,773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502488FE" w14:textId="64D80F0D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4A84920" w14:textId="4FC6487A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70A03B9" w14:textId="04D75999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1,387,323,773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63DCBC5" w14:textId="5494FDED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1,387,323,773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BBEE5D7" w14:textId="72DE418A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5840F18" w14:textId="5385402C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643E915" w14:textId="39FBA756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1,387,323,773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6518A8C" w14:textId="064F4F6F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1.15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13CCE03" w14:textId="2BA709DA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361,515,773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4B828ED" w14:textId="4231B056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35.24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806CBC9" w14:textId="0746994E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47C4C6FE" w14:textId="3A73F272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63AB1" w14:paraId="1FC0D050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67B9E285" w14:textId="77777777" w:rsidR="00C63AB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6133FBDB" w14:textId="77777777" w:rsidR="00C63AB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z w:val="20"/>
              </w:rPr>
              <w:t>8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251DDD9" w14:textId="7D7F45EB" w:rsidR="00C63AB1" w:rsidRDefault="00C63AB1" w:rsidP="00C63AB1">
            <w:pPr>
              <w:snapToGrid w:val="0"/>
              <w:ind w:leftChars="200" w:left="48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63892">
              <w:rPr>
                <w:rFonts w:ascii="標楷體" w:eastAsia="標楷體" w:hAnsi="標楷體" w:hint="eastAsia"/>
                <w:noProof/>
                <w:sz w:val="20"/>
              </w:rPr>
              <w:t>娛樂稅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9B886C7" w14:textId="6F634F7A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126,227,000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7175BED" w14:textId="4FECF66D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125,519,925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562E98EB" w14:textId="50B69E38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4AD5918" w14:textId="08E0B665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93FD2E0" w14:textId="2FC1F152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125,519,925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0899718" w14:textId="3E53AC35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125,519,925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97644A3" w14:textId="2B0249CB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9342803" w14:textId="11D5B0BD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0EFCC3C" w14:textId="4DE9FAC8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125,519,925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3A7B0F23" w14:textId="2446A65F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0.10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1E007694" w14:textId="45694A93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- 707,075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2D1BC79" w14:textId="735ECEDA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- 0.56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33823FC" w14:textId="17327F2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BC92C99" w14:textId="0744BBAF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63AB1" w14:paraId="36B6DAA9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430441BD" w14:textId="77777777" w:rsidR="00C63AB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155ABDBD" w14:textId="77777777" w:rsidR="00C63AB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z w:val="20"/>
              </w:rPr>
              <w:t>9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52DB97A" w14:textId="77777777" w:rsidR="00C63AB1" w:rsidRDefault="00C63AB1" w:rsidP="00C63AB1">
            <w:pPr>
              <w:snapToGrid w:val="0"/>
              <w:ind w:leftChars="200" w:left="48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63892">
              <w:rPr>
                <w:rFonts w:ascii="標楷體" w:eastAsia="標楷體" w:hAnsi="標楷體" w:hint="eastAsia"/>
                <w:noProof/>
                <w:sz w:val="20"/>
              </w:rPr>
              <w:t>統籌分配稅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31518A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28,877,112,000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D11FB44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33,008,153,205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75E13B43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114,501,973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CAB7831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92EDD92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33,122,655,178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5F707D9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33,008,153,205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0F4F98F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114,501,973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116A1BD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C47B1BD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33,122,655,178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57AA26A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27.51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1CB56EA3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4,245,543,178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7622A8B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14.70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C0713B4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68BA7F3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63AB1" w:rsidRPr="00E11521" w14:paraId="427204B2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1FEF66E1" w14:textId="77777777" w:rsidR="00C63AB1" w:rsidRPr="00E1152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z w:val="20"/>
              </w:rPr>
              <w:t>2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3E4A8547" w14:textId="77777777" w:rsidR="00C63AB1" w:rsidRPr="00E1152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4BE7CFD5" w14:textId="77777777" w:rsidR="00C63AB1" w:rsidRPr="00E11521" w:rsidRDefault="00C63AB1" w:rsidP="00C63AB1">
            <w:pPr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11521">
              <w:rPr>
                <w:rFonts w:ascii="標楷體" w:eastAsia="標楷體" w:hAnsi="標楷體" w:hint="eastAsia"/>
                <w:b/>
                <w:noProof/>
                <w:sz w:val="20"/>
              </w:rPr>
              <w:t>罰款及賠償收入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71CEC75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885,486,000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BA80252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1,467,873,175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76DD803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178,339,176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C04A4DD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935677B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1,646,212,351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0CFD88A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1,467,873,175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0B2ED8B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178,339,176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B4FA4F2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9779B45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1,646,212,351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7C8CB194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1.37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3C85835C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760,726,351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90D3F5B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85.91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C446538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6EBE30C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C63AB1" w14:paraId="7E74D126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2B2B097E" w14:textId="77777777" w:rsidR="00C63AB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D17DEAC" w14:textId="77777777" w:rsidR="00C63AB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7C6334C" w14:textId="77777777" w:rsidR="00C63AB1" w:rsidRDefault="00C63AB1" w:rsidP="00C63AB1">
            <w:pPr>
              <w:snapToGrid w:val="0"/>
              <w:ind w:leftChars="200" w:left="48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63892">
              <w:rPr>
                <w:rFonts w:ascii="標楷體" w:eastAsia="標楷體" w:hAnsi="標楷體" w:hint="eastAsia"/>
                <w:noProof/>
                <w:sz w:val="20"/>
              </w:rPr>
              <w:t>罰金罰鍰及怠金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9AA90AC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858,472,000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F7CFACF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1,410,687,219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78AEDFB7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178,320,456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7C96DE2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589616D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1,589,007,675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26B62C5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1,410,687,219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CB9070B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178,320,456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15004FF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5DC4F80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1,589,007,675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FE2C96E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1.32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A563D94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730,535,675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9852E95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85.10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558DF79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D81FA86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63AB1" w14:paraId="0D96D9B3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6288A35A" w14:textId="77777777" w:rsidR="00C63AB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EEF99F9" w14:textId="77777777" w:rsidR="00C63AB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8F2BCF9" w14:textId="77777777" w:rsidR="00C63AB1" w:rsidRDefault="00C63AB1" w:rsidP="00C63AB1">
            <w:pPr>
              <w:snapToGrid w:val="0"/>
              <w:ind w:leftChars="200" w:left="48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63892">
              <w:rPr>
                <w:rFonts w:ascii="標楷體" w:eastAsia="標楷體" w:hAnsi="標楷體" w:hint="eastAsia"/>
                <w:noProof/>
                <w:sz w:val="20"/>
              </w:rPr>
              <w:t>沒入及沒收財物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3487C4A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ED508F0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7,389,646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6DC4A1CC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B7FFB4F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7D8C443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7,389,646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1EE31E2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7,389,646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9FC6207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2495F7D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3E1310C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7,389,646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5123961D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0.01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D42C0EF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7,379,646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4F067F7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73,796.46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5D15215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A46EA49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63AB1" w14:paraId="6B44B6C1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6F2A6025" w14:textId="77777777" w:rsidR="00C63AB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47B76D84" w14:textId="77777777" w:rsidR="00C63AB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2F14761" w14:textId="77777777" w:rsidR="00C63AB1" w:rsidRDefault="00C63AB1" w:rsidP="00C63AB1">
            <w:pPr>
              <w:snapToGrid w:val="0"/>
              <w:ind w:leftChars="200" w:left="48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63892">
              <w:rPr>
                <w:rFonts w:ascii="標楷體" w:eastAsia="標楷體" w:hAnsi="標楷體" w:hint="eastAsia"/>
                <w:noProof/>
                <w:sz w:val="20"/>
              </w:rPr>
              <w:t>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D4C39B1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27,004,000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04E12E4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49,796,310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5E379BA1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18,720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65A516C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1F25F39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49,815,030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A3BD004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49,796,310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3A82024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18,720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3E5D421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307C1AB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49,815,030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2B9D8222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0.04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49610FE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22,811,030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C16B46C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84.47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E14460A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ACFA6F4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63AB1" w:rsidRPr="00E11521" w14:paraId="7F7ACDD1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4623FB54" w14:textId="77777777" w:rsidR="00C63AB1" w:rsidRPr="00E1152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z w:val="20"/>
              </w:rPr>
              <w:t>3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6D6DB109" w14:textId="77777777" w:rsidR="00C63AB1" w:rsidRPr="00E1152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242D9936" w14:textId="77777777" w:rsidR="00C63AB1" w:rsidRPr="00E11521" w:rsidRDefault="00C63AB1" w:rsidP="00C63AB1">
            <w:pPr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11521">
              <w:rPr>
                <w:rFonts w:ascii="標楷體" w:eastAsia="標楷體" w:hAnsi="標楷體" w:hint="eastAsia"/>
                <w:b/>
                <w:noProof/>
                <w:sz w:val="20"/>
              </w:rPr>
              <w:t>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5B78AC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3,670,195,000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4311FF9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3,882,992,343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BA463DB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23,752,964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C979E93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FAB5B53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3,906,745,307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BDB448A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3,882,992,343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5E11D41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23,752,964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82C0626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BF4E135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3,906,745,307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0C707C68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3.24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2616691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236,550,307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DA898C5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6.45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7F9C470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3F1D4BA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C63AB1" w14:paraId="3247E791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2536BA7F" w14:textId="77777777" w:rsidR="00C63AB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3F9D5F72" w14:textId="77777777" w:rsidR="00C63AB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36372EE" w14:textId="77777777" w:rsidR="00C63AB1" w:rsidRDefault="00C63AB1" w:rsidP="00C63AB1">
            <w:pPr>
              <w:snapToGrid w:val="0"/>
              <w:ind w:leftChars="200" w:left="48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63892">
              <w:rPr>
                <w:rFonts w:ascii="標楷體" w:eastAsia="標楷體" w:hAnsi="標楷體" w:hint="eastAsia"/>
                <w:noProof/>
                <w:sz w:val="20"/>
              </w:rPr>
              <w:t>行政規費收入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93CD81E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824,237,000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E3BF7EC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1,016,350,239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3DA310B2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3C44F16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D1AD158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1,016,350,239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8DDC1FB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1,016,350,239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E67B00C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AD98B7B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6C8E6B2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1,016,350,239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6446FBA0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0.84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12301579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192,113,239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9B48F75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23.31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EF066CC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7A4A481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63AB1" w14:paraId="22967561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0B8B8570" w14:textId="77777777" w:rsidR="00C63AB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28AD26A" w14:textId="77777777" w:rsidR="00C63AB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2B6CCE1" w14:textId="77777777" w:rsidR="00C63AB1" w:rsidRDefault="00C63AB1" w:rsidP="00C63AB1">
            <w:pPr>
              <w:snapToGrid w:val="0"/>
              <w:ind w:leftChars="200" w:left="48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63892">
              <w:rPr>
                <w:rFonts w:ascii="標楷體" w:eastAsia="標楷體" w:hAnsi="標楷體" w:hint="eastAsia"/>
                <w:noProof/>
                <w:sz w:val="20"/>
              </w:rPr>
              <w:t>使用規費收入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9DE9933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2,845,958,000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BA8129E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2,866,642,104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9DF101E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23,752,964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D7A04C5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D15EA68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2,890,395,068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CCE86C0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2,866,642,104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A144DF8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23,752,964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7FFCAE1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B1704E3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2,890,395,068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7D23488F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2.40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4DA39CD2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44,437,068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8C3FC55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1.56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1B40CC4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35A8468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63AB1" w:rsidRPr="00E11521" w14:paraId="4DCCAB73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0121DDCA" w14:textId="77777777" w:rsidR="00C63AB1" w:rsidRPr="00E1152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z w:val="20"/>
              </w:rPr>
              <w:t>4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B462FCE" w14:textId="77777777" w:rsidR="00C63AB1" w:rsidRPr="00E1152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1EA4A5C4" w14:textId="77777777" w:rsidR="00C63AB1" w:rsidRPr="00E11521" w:rsidRDefault="00C63AB1" w:rsidP="00C63AB1">
            <w:pPr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11521">
              <w:rPr>
                <w:rFonts w:ascii="標楷體" w:eastAsia="標楷體" w:hAnsi="標楷體" w:hint="eastAsia"/>
                <w:b/>
                <w:noProof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D780A76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457,119,000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136202D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480,713,984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447D5599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11,879,255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7499864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D67E494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492,593,239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5B90112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480,713,984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56ADA64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11,879,255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F4919C7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26EAD0D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492,593,239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7AF1A9AE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0.41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24076FE0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35,474,239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C5B9AFF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7.76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156126F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E0E1873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C63AB1" w14:paraId="24770A5B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3FDA330B" w14:textId="77777777" w:rsidR="00C63AB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30E505CA" w14:textId="77777777" w:rsidR="00C63AB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D1BD339" w14:textId="77777777" w:rsidR="00C63AB1" w:rsidRDefault="00C63AB1" w:rsidP="00C63AB1">
            <w:pPr>
              <w:snapToGrid w:val="0"/>
              <w:ind w:leftChars="200" w:left="48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63892">
              <w:rPr>
                <w:rFonts w:ascii="標楷體" w:eastAsia="標楷體" w:hAnsi="標楷體" w:hint="eastAsia"/>
                <w:noProof/>
                <w:sz w:val="20"/>
              </w:rPr>
              <w:t>財產孳息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831E6E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284,242,000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4332AF1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345,975,763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A03363F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11,875,555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844C86E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1CA10FB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357,851,318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FFA520A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345,975,763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12A0FD7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11,875,555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5AE8C84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4515C86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357,851,318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30575FD7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0.30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230488CF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73,609,318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0012E8A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25.90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8632698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1ECC737B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63AB1" w14:paraId="2739B97B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05D50247" w14:textId="77777777" w:rsidR="00C63AB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57C520A1" w14:textId="77777777" w:rsidR="00C63AB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0819B3A" w14:textId="77777777" w:rsidR="00C63AB1" w:rsidRDefault="00C63AB1" w:rsidP="00C63AB1">
            <w:pPr>
              <w:snapToGrid w:val="0"/>
              <w:ind w:leftChars="200" w:left="48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63892">
              <w:rPr>
                <w:rFonts w:ascii="標楷體" w:eastAsia="標楷體" w:hAnsi="標楷體" w:hint="eastAsia"/>
                <w:noProof/>
                <w:sz w:val="20"/>
              </w:rPr>
              <w:t>財產售價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72CD8A3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100,000,000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E7FB384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65,389,949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416A1AD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34531B5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090A7A5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65,389,949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87C5C4E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65,389,949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5EDDD60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15278D3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3F22565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65,389,949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5B917F5D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0.05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7CFED4C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- 34,610,051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ECF66A1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- 34.61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5A12F96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43AB8C7F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63AB1" w14:paraId="3BF404FC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6C8D7940" w14:textId="77777777" w:rsidR="00C63AB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A7176BA" w14:textId="77777777" w:rsidR="00C63AB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DE47564" w14:textId="77777777" w:rsidR="00C63AB1" w:rsidRDefault="00C63AB1" w:rsidP="00C63AB1">
            <w:pPr>
              <w:snapToGrid w:val="0"/>
              <w:ind w:leftChars="200" w:left="48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63892">
              <w:rPr>
                <w:rFonts w:ascii="標楷體" w:eastAsia="標楷體" w:hAnsi="標楷體" w:hint="eastAsia"/>
                <w:noProof/>
                <w:sz w:val="20"/>
              </w:rPr>
              <w:t>廢舊物資售價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786389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72,877,000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58F28F5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69,348,272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022FC9A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3,700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9414466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7E9D1D7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69,351,972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023E7F2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69,348,272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C85E34B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3,700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76D6672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B001814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69,351,972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6DA889FC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0.06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5C276C3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- 3,525,028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0531E89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- 4.84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FC745CF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ACE0073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63AB1" w:rsidRPr="00E11521" w14:paraId="1ADE36AF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1B6FFCC8" w14:textId="77777777" w:rsidR="00C63AB1" w:rsidRPr="00E1152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z w:val="20"/>
              </w:rPr>
              <w:t>5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32415834" w14:textId="77777777" w:rsidR="00C63AB1" w:rsidRPr="00E1152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0FE18AAD" w14:textId="77777777" w:rsidR="00C63AB1" w:rsidRPr="00E11521" w:rsidRDefault="00C63AB1" w:rsidP="00C63AB1">
            <w:pPr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11521">
              <w:rPr>
                <w:rFonts w:ascii="標楷體" w:eastAsia="標楷體" w:hAnsi="標楷體" w:hint="eastAsia"/>
                <w:b/>
                <w:noProof/>
                <w:sz w:val="20"/>
              </w:rPr>
              <w:t>營業盈餘及事業收入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A91C2C6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261,760,000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4E9FB0D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270,898,575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3F50E263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D09C071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A2865AD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270,898,575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AD16149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270,898,575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D8DF346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9BAC8C0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DB46590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270,898,575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5CA909DF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0.22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BEC9191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9,138,575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D99548D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3.49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E4D55C7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17E081BF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C63AB1" w14:paraId="4D12B834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59E49730" w14:textId="77777777" w:rsidR="00C63AB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3188EE72" w14:textId="77777777" w:rsidR="00C63AB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D30555E" w14:textId="77777777" w:rsidR="00C63AB1" w:rsidRDefault="00C63AB1" w:rsidP="00C63AB1">
            <w:pPr>
              <w:snapToGrid w:val="0"/>
              <w:ind w:leftChars="200" w:left="48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63892">
              <w:rPr>
                <w:rFonts w:ascii="標楷體" w:eastAsia="標楷體" w:hAnsi="標楷體" w:hint="eastAsia"/>
                <w:noProof/>
                <w:sz w:val="20"/>
              </w:rPr>
              <w:t>營業基金盈餘繳庫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247DBB3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2,932,000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9C4593D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10,358,000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CA052B4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D917930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0E3104F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10,358,000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1F599DD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10,358,000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61C9418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16A2A46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0E472D4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10,358,000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37162016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0.01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66D9AE9A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7,426,000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80C3624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253.27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785E802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72261E8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63AB1" w14:paraId="3E564A0B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62318233" w14:textId="77777777" w:rsidR="00C63AB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05CBA2B" w14:textId="77777777" w:rsidR="00C63AB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05EBCB8" w14:textId="77777777" w:rsidR="00C63AB1" w:rsidRPr="00C63AB1" w:rsidRDefault="00C63AB1" w:rsidP="00C63AB1">
            <w:pPr>
              <w:snapToGrid w:val="0"/>
              <w:ind w:leftChars="200" w:left="480" w:rightChars="10" w:right="24"/>
              <w:jc w:val="distribute"/>
              <w:rPr>
                <w:rFonts w:ascii="標楷體" w:eastAsia="標楷體" w:hAnsi="標楷體"/>
                <w:spacing w:val="-11"/>
                <w:sz w:val="20"/>
              </w:rPr>
            </w:pPr>
            <w:r w:rsidRPr="00C63AB1">
              <w:rPr>
                <w:rFonts w:ascii="標楷體" w:eastAsia="標楷體" w:hAnsi="標楷體" w:hint="eastAsia"/>
                <w:noProof/>
                <w:spacing w:val="-11"/>
                <w:sz w:val="20"/>
              </w:rPr>
              <w:t>非營業特種基金賸餘繳庫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7AA20D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258,808,000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4A7CA4E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260,116,895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408D64D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211F1C8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5756D21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260,116,895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4E88545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260,116,895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74D92B0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60155FD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C4C7B89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260,116,895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D2C328E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0.22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439C27C2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1,308,895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8AE23D4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0.51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BA15A80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819BC36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63AB1" w14:paraId="7B986519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0F636D74" w14:textId="77777777" w:rsidR="00C63AB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46AAC5E" w14:textId="77777777" w:rsidR="00C63AB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B6378F3" w14:textId="77777777" w:rsidR="00C63AB1" w:rsidRDefault="00C63AB1" w:rsidP="00C63AB1">
            <w:pPr>
              <w:snapToGrid w:val="0"/>
              <w:ind w:leftChars="200" w:left="48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63892">
              <w:rPr>
                <w:rFonts w:ascii="標楷體" w:eastAsia="標楷體" w:hAnsi="標楷體" w:hint="eastAsia"/>
                <w:noProof/>
                <w:sz w:val="20"/>
              </w:rPr>
              <w:t>投資收益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223E435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20,000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5F6AE9A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423,680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439532C5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DC98DD3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852C4D3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423,680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A559F15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423,680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1C4A699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037F760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E19F5C4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423,680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24F63C84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0.00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157C6567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403,680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04AE4E7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2,018.40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43C4C82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84FE1DC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63AB1" w:rsidRPr="00E11521" w14:paraId="7836966E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206B686B" w14:textId="77777777" w:rsidR="00C63AB1" w:rsidRPr="00E1152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z w:val="20"/>
              </w:rPr>
              <w:t>6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53919FEB" w14:textId="77777777" w:rsidR="00C63AB1" w:rsidRPr="00E1152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14B0EC6A" w14:textId="77777777" w:rsidR="00C63AB1" w:rsidRPr="00E11521" w:rsidRDefault="00C63AB1" w:rsidP="00C63AB1">
            <w:pPr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11521">
              <w:rPr>
                <w:rFonts w:ascii="標楷體" w:eastAsia="標楷體" w:hAnsi="標楷體" w:hint="eastAsia"/>
                <w:b/>
                <w:noProof/>
                <w:sz w:val="20"/>
              </w:rPr>
              <w:t>補助及協助收入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6A6384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51,674,199,000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678A3F5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47,594,420,021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7D36C225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1,565,045,782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8C304F8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CA27DEE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49,159,465,803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0C5D326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47,594,420,021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04241C7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1,565,045,782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8E25B91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EDF8F48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49,159,465,803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4188B38B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40.83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345CB509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- 2,514,733,197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399F66E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- 4.87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48FC3D6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A58B578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C63AB1" w14:paraId="1BBD5CA8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6135F1FF" w14:textId="77777777" w:rsidR="00C63AB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6D919D2C" w14:textId="77777777" w:rsidR="00C63AB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647A383" w14:textId="77777777" w:rsidR="00C63AB1" w:rsidRDefault="00C63AB1" w:rsidP="00C63AB1">
            <w:pPr>
              <w:snapToGrid w:val="0"/>
              <w:ind w:leftChars="200" w:left="48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63892">
              <w:rPr>
                <w:rFonts w:ascii="標楷體" w:eastAsia="標楷體" w:hAnsi="標楷體" w:hint="eastAsia"/>
                <w:noProof/>
                <w:sz w:val="20"/>
              </w:rPr>
              <w:t>上級政府補助收入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5589C41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51,674,199,000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36F1DEA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47,594,420,021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48DB6B9B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1,565,045,782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4BBEBBB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84F3747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49,159,465,803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2089088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47,594,420,021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D9DA745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1,565,045,782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426D144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036F751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49,159,465,803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67BAC18E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40.83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2A04A58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- 2,514,733,197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A50B8B5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- 4.87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5CACE12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05082F9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63AB1" w:rsidRPr="00E11521" w14:paraId="0415C5D8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4A985679" w14:textId="77777777" w:rsidR="00C63AB1" w:rsidRPr="00E1152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z w:val="20"/>
              </w:rPr>
              <w:t>7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513A37B3" w14:textId="77777777" w:rsidR="00C63AB1" w:rsidRPr="00E1152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41779C67" w14:textId="77777777" w:rsidR="00C63AB1" w:rsidRPr="00E11521" w:rsidRDefault="00C63AB1" w:rsidP="00C63AB1">
            <w:pPr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11521">
              <w:rPr>
                <w:rFonts w:ascii="標楷體" w:eastAsia="標楷體" w:hAnsi="標楷體" w:hint="eastAsia"/>
                <w:b/>
                <w:noProof/>
                <w:sz w:val="20"/>
              </w:rPr>
              <w:t>捐獻及贈與收入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4B7F51C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228,932,000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042F6E8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199,840,545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640703E9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10,420,000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C2DF57B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A2F68D9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210,260,545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7D5F55E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199,840,545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632FB41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10,420,000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CDDB9DE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130378A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210,260,545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41CF8452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0.17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11419CD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- 18,671,455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B2EA96A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- 8.16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825F61E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35F8FA1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C63AB1" w14:paraId="402D17AA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5253A557" w14:textId="77777777" w:rsidR="00C63AB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6DFAEB72" w14:textId="77777777" w:rsidR="00C63AB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E276362" w14:textId="77777777" w:rsidR="00C63AB1" w:rsidRDefault="00C63AB1" w:rsidP="00C63AB1">
            <w:pPr>
              <w:snapToGrid w:val="0"/>
              <w:ind w:leftChars="200" w:left="48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63892">
              <w:rPr>
                <w:rFonts w:ascii="標楷體" w:eastAsia="標楷體" w:hAnsi="標楷體" w:hint="eastAsia"/>
                <w:noProof/>
                <w:sz w:val="20"/>
              </w:rPr>
              <w:t>捐獻收入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1C80E4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228,932,000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8897FF2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199,840,545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DFE4DF1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10,420,000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000E707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DABAE2B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210,260,545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E456B0F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199,840,545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828E436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10,420,000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3C7A336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CCD4647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210,260,545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7A0DEEC7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0.17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38E3219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- 18,671,455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124887B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- 8.16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1948E47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B233174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63AB1" w:rsidRPr="00E11521" w14:paraId="0E249BBD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1CF1BD96" w14:textId="77777777" w:rsidR="00C63AB1" w:rsidRPr="00E1152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z w:val="20"/>
              </w:rPr>
              <w:t>8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102DB65" w14:textId="77777777" w:rsidR="00C63AB1" w:rsidRPr="00E1152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65A75222" w14:textId="77777777" w:rsidR="00C63AB1" w:rsidRPr="00E11521" w:rsidRDefault="00C63AB1" w:rsidP="00C63AB1">
            <w:pPr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11521">
              <w:rPr>
                <w:rFonts w:ascii="標楷體" w:eastAsia="標楷體" w:hAnsi="標楷體" w:hint="eastAsia"/>
                <w:b/>
                <w:noProof/>
                <w:sz w:val="20"/>
              </w:rPr>
              <w:t>其他收入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F06D524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1,918,064,000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42BB5E0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2,237,504,881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3BED0627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68,057,189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F11CD5A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8FFBE9A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2,305,562,070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63FE9AB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2,237,504,881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CF42927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68,057,189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DDB8373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94EBB27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2,305,562,070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6C6EA1FB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1.91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6B48F9B7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387,498,070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9A0D218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20.20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9A8E338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F21C8E4" w14:textId="77777777" w:rsidR="00C63AB1" w:rsidRPr="00E11521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11521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C63AB1" w14:paraId="054A9B89" w14:textId="77777777" w:rsidTr="006F0D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480" w:type="dxa"/>
            <w:shd w:val="clear" w:color="auto" w:fill="auto"/>
            <w:vAlign w:val="center"/>
          </w:tcPr>
          <w:p w14:paraId="2D774B06" w14:textId="77777777" w:rsidR="00C63AB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5485E2D8" w14:textId="77777777" w:rsidR="00C63AB1" w:rsidRDefault="00C63AB1" w:rsidP="00C63AB1">
            <w:pPr>
              <w:snapToGrid w:val="0"/>
              <w:jc w:val="center"/>
              <w:rPr>
                <w:rFonts w:ascii="新細明體" w:eastAsia="標楷體" w:hAnsi="新細明體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F5C651E" w14:textId="77777777" w:rsidR="00C63AB1" w:rsidRDefault="00C63AB1" w:rsidP="00C63AB1">
            <w:pPr>
              <w:snapToGrid w:val="0"/>
              <w:ind w:leftChars="200" w:left="48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063892">
              <w:rPr>
                <w:rFonts w:ascii="標楷體" w:eastAsia="標楷體" w:hAnsi="標楷體" w:hint="eastAsia"/>
                <w:noProof/>
                <w:sz w:val="20"/>
              </w:rPr>
              <w:t>雜項收入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9FF1EA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1,918,064,000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1105275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2,237,504,881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A38320A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68,057,189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8E473D0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F3BC5A8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2,305,562,070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31AA8BB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2,237,504,881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0C7DA96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68,057,189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E197F5D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337E895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2,305,562,070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32E24EC8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1.91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2EF52068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387,498,070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CE8EFC7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/>
                <w:noProof/>
                <w:spacing w:val="-6"/>
                <w:sz w:val="20"/>
              </w:rPr>
              <w:t>20.20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F436F65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915682F" w14:textId="77777777" w:rsidR="00C63AB1" w:rsidRPr="00DC035C" w:rsidRDefault="00C63AB1" w:rsidP="00C63AB1">
            <w:pPr>
              <w:snapToGrid w:val="0"/>
              <w:ind w:rightChars="10" w:right="24"/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63892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</w:tbl>
    <w:p w14:paraId="66C045CD" w14:textId="77777777" w:rsidR="00540A99" w:rsidRDefault="00540A99" w:rsidP="00C63AB1">
      <w:pPr>
        <w:adjustRightInd w:val="0"/>
        <w:snapToGrid w:val="0"/>
        <w:spacing w:line="240" w:lineRule="atLeast"/>
        <w:ind w:right="414"/>
        <w:rPr>
          <w:rFonts w:eastAsia="標楷體"/>
          <w:sz w:val="22"/>
        </w:rPr>
      </w:pPr>
    </w:p>
    <w:sectPr w:rsidR="00540A9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8B7C7" w14:textId="77777777" w:rsidR="003611D9" w:rsidRDefault="003611D9">
      <w:r>
        <w:separator/>
      </w:r>
    </w:p>
  </w:endnote>
  <w:endnote w:type="continuationSeparator" w:id="0">
    <w:p w14:paraId="7E65B8E2" w14:textId="77777777" w:rsidR="003611D9" w:rsidRDefault="00361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7B069" w14:textId="77777777" w:rsidR="006F0DB4" w:rsidRDefault="006F0DB4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2CA3B" w14:textId="77777777" w:rsidR="006F0DB4" w:rsidRDefault="006F0DB4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F237F" w14:textId="588BBBEC" w:rsidR="00FB4068" w:rsidRPr="001D3446" w:rsidRDefault="00FB4068" w:rsidP="001D3446">
    <w:pPr>
      <w:pStyle w:val="a4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第</w:t>
    </w:r>
    <w:r w:rsidRPr="00FB4068">
      <w:rPr>
        <w:rFonts w:ascii="標楷體" w:eastAsia="標楷體" w:hAnsi="標楷體" w:hint="eastAsia"/>
      </w:rPr>
      <w:t>9-</w:t>
    </w:r>
    <w:sdt>
      <w:sdtPr>
        <w:rPr>
          <w:rFonts w:ascii="標楷體" w:eastAsia="標楷體" w:hAnsi="標楷體"/>
        </w:rPr>
        <w:id w:val="-1241247850"/>
        <w:docPartObj>
          <w:docPartGallery w:val="Page Numbers (Bottom of Page)"/>
          <w:docPartUnique/>
        </w:docPartObj>
      </w:sdtPr>
      <w:sdtEndPr/>
      <w:sdtContent>
        <w:r w:rsidRPr="00FB4068">
          <w:rPr>
            <w:rFonts w:ascii="標楷體" w:eastAsia="標楷體" w:hAnsi="標楷體"/>
          </w:rPr>
          <w:fldChar w:fldCharType="begin"/>
        </w:r>
        <w:r w:rsidRPr="00FB4068">
          <w:rPr>
            <w:rFonts w:ascii="標楷體" w:eastAsia="標楷體" w:hAnsi="標楷體"/>
          </w:rPr>
          <w:instrText>PAGE   \* MERGEFORMAT</w:instrText>
        </w:r>
        <w:r w:rsidRPr="00FB4068">
          <w:rPr>
            <w:rFonts w:ascii="標楷體" w:eastAsia="標楷體" w:hAnsi="標楷體"/>
          </w:rPr>
          <w:fldChar w:fldCharType="separate"/>
        </w:r>
        <w:r w:rsidRPr="00FB4068">
          <w:rPr>
            <w:rFonts w:ascii="標楷體" w:eastAsia="標楷體" w:hAnsi="標楷體"/>
            <w:lang w:val="zh-TW"/>
          </w:rPr>
          <w:t>2</w:t>
        </w:r>
        <w:r w:rsidRPr="00FB4068">
          <w:rPr>
            <w:rFonts w:ascii="標楷體" w:eastAsia="標楷體" w:hAnsi="標楷體"/>
          </w:rPr>
          <w:fldChar w:fldCharType="end"/>
        </w:r>
        <w:r>
          <w:rPr>
            <w:rFonts w:ascii="標楷體" w:eastAsia="標楷體" w:hAnsi="標楷體"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2B5F7" w14:textId="77777777" w:rsidR="003611D9" w:rsidRDefault="003611D9">
      <w:r>
        <w:separator/>
      </w:r>
    </w:p>
  </w:footnote>
  <w:footnote w:type="continuationSeparator" w:id="0">
    <w:p w14:paraId="68E5D589" w14:textId="77777777" w:rsidR="003611D9" w:rsidRDefault="003611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09D06" w14:textId="77777777" w:rsidR="006F0DB4" w:rsidRDefault="006F0DB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F3DB4" w14:textId="4C6A4FA2" w:rsidR="009805FE" w:rsidRDefault="00540A99">
    <w:pPr>
      <w:pStyle w:val="a3"/>
      <w:jc w:val="center"/>
    </w:pPr>
    <w:proofErr w:type="spellStart"/>
    <w:r>
      <w:rPr>
        <w:rFonts w:ascii="標楷體" w:eastAsia="標楷體" w:hint="eastAsia"/>
        <w:b/>
        <w:color w:val="000000"/>
        <w:spacing w:val="20"/>
        <w:sz w:val="32"/>
        <w:szCs w:val="32"/>
        <w:u w:val="single"/>
      </w:rPr>
      <w:t>RptNo</w:t>
    </w:r>
    <w:proofErr w:type="spellEnd"/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805FE" w:rsidRPr="00E034B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E96249" w:rsidRPr="00E96249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9805FE" w:rsidRPr="00E034B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proofErr w:type="gramStart"/>
    <w:r w:rsidR="00E96249" w:rsidRPr="00E96249">
      <w:rPr>
        <w:rFonts w:ascii="標楷體" w:eastAsia="標楷體" w:hAnsi="標楷體" w:hint="eastAsia"/>
        <w:b/>
        <w:spacing w:val="60"/>
        <w:sz w:val="32"/>
        <w:szCs w:val="32"/>
        <w:u w:val="single"/>
      </w:rPr>
      <w:t>臺</w:t>
    </w:r>
    <w:proofErr w:type="gramEnd"/>
    <w:r w:rsidR="00E96249" w:rsidRPr="00E96249">
      <w:rPr>
        <w:rFonts w:ascii="標楷體" w:eastAsia="標楷體" w:hAnsi="標楷體" w:hint="eastAsia"/>
        <w:b/>
        <w:spacing w:val="60"/>
        <w:sz w:val="32"/>
        <w:szCs w:val="32"/>
        <w:u w:val="single"/>
      </w:rPr>
      <w:t>南市</w:t>
    </w:r>
    <w:r w:rsidR="009805FE" w:rsidRPr="00E034BD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總決算歲入來源別決算審定表</w:t>
    </w:r>
    <w:r w:rsidR="00E96249" w:rsidRPr="00E96249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A043A" w14:textId="6A028E2B" w:rsidR="006F0DB4" w:rsidRPr="00F14DBE" w:rsidRDefault="006F0DB4">
    <w:pPr>
      <w:pStyle w:val="a3"/>
      <w:jc w:val="center"/>
      <w:rPr>
        <w:rFonts w:ascii="標楷體" w:eastAsia="標楷體" w:hAnsi="標楷體"/>
        <w:b/>
        <w:color w:val="000000"/>
        <w:spacing w:val="20"/>
        <w:sz w:val="32"/>
        <w:szCs w:val="32"/>
      </w:rPr>
    </w:pPr>
    <w:r w:rsidRPr="00F14DBE">
      <w:rPr>
        <w:rFonts w:ascii="標楷體" w:eastAsia="標楷體" w:hAnsi="標楷體" w:hint="eastAsia"/>
        <w:b/>
        <w:color w:val="000000"/>
        <w:spacing w:val="20"/>
        <w:sz w:val="32"/>
        <w:szCs w:val="32"/>
      </w:rPr>
      <w:t>玖、歲入來源別決算審定總表</w:t>
    </w:r>
  </w:p>
  <w:p w14:paraId="175882C3" w14:textId="1F10FE77" w:rsidR="009805FE" w:rsidRDefault="006F0DB4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一</w:t>
    </w:r>
    <w:r w:rsidR="00540A99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805FE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E96249" w:rsidRPr="00E96249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9805FE">
      <w:rPr>
        <w:rFonts w:ascii="標楷體" w:eastAsia="標楷體" w:hint="eastAsia"/>
        <w:b/>
        <w:spacing w:val="60"/>
        <w:sz w:val="32"/>
        <w:u w:val="single"/>
      </w:rPr>
      <w:t>年度</w:t>
    </w:r>
    <w:proofErr w:type="gramStart"/>
    <w:r w:rsidR="00E96249" w:rsidRPr="00E96249">
      <w:rPr>
        <w:rFonts w:ascii="標楷體" w:eastAsia="標楷體" w:hAnsi="標楷體" w:hint="eastAsia"/>
        <w:b/>
        <w:spacing w:val="60"/>
        <w:sz w:val="32"/>
        <w:u w:val="single"/>
      </w:rPr>
      <w:t>臺</w:t>
    </w:r>
    <w:proofErr w:type="gramEnd"/>
    <w:r w:rsidR="00E96249" w:rsidRPr="00E96249">
      <w:rPr>
        <w:rFonts w:ascii="標楷體" w:eastAsia="標楷體" w:hAnsi="標楷體" w:hint="eastAsia"/>
        <w:b/>
        <w:spacing w:val="60"/>
        <w:sz w:val="32"/>
        <w:u w:val="single"/>
      </w:rPr>
      <w:t>南市</w:t>
    </w:r>
    <w:r w:rsidR="009805FE">
      <w:rPr>
        <w:rFonts w:ascii="標楷體" w:eastAsia="標楷體" w:hint="eastAsia"/>
        <w:b/>
        <w:spacing w:val="60"/>
        <w:sz w:val="32"/>
        <w:u w:val="single"/>
      </w:rPr>
      <w:t>總決算歲入來源別決算審定</w:t>
    </w:r>
    <w:r w:rsidR="006F4C30">
      <w:rPr>
        <w:rFonts w:ascii="標楷體" w:eastAsia="標楷體" w:hint="eastAsia"/>
        <w:b/>
        <w:spacing w:val="60"/>
        <w:sz w:val="32"/>
        <w:u w:val="single"/>
      </w:rPr>
      <w:t>總</w:t>
    </w:r>
    <w:r w:rsidR="009805FE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1D9"/>
    <w:rsid w:val="0004623B"/>
    <w:rsid w:val="00101AB3"/>
    <w:rsid w:val="001D3446"/>
    <w:rsid w:val="001D7125"/>
    <w:rsid w:val="003611D9"/>
    <w:rsid w:val="00370633"/>
    <w:rsid w:val="00463DA5"/>
    <w:rsid w:val="00511EB6"/>
    <w:rsid w:val="00525367"/>
    <w:rsid w:val="00540A99"/>
    <w:rsid w:val="005503C0"/>
    <w:rsid w:val="006F0DB4"/>
    <w:rsid w:val="006F4C30"/>
    <w:rsid w:val="0083717B"/>
    <w:rsid w:val="009805FE"/>
    <w:rsid w:val="00982D42"/>
    <w:rsid w:val="00AB03D5"/>
    <w:rsid w:val="00B83C7F"/>
    <w:rsid w:val="00C52404"/>
    <w:rsid w:val="00C63AB1"/>
    <w:rsid w:val="00CE054C"/>
    <w:rsid w:val="00CE4379"/>
    <w:rsid w:val="00DB4570"/>
    <w:rsid w:val="00DC035C"/>
    <w:rsid w:val="00E034BD"/>
    <w:rsid w:val="00E1394B"/>
    <w:rsid w:val="00E96249"/>
    <w:rsid w:val="00EF0671"/>
    <w:rsid w:val="00F14DBE"/>
    <w:rsid w:val="00FB040C"/>
    <w:rsid w:val="00FB4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53AD9DC"/>
  <w15:chartTrackingRefBased/>
  <w15:docId w15:val="{6BBB4BB9-5776-4548-A392-B44325286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FB4068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nEBizB8eXU4MP&#27506;&#20837;&#20358;&#28304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nEBizB8eXU4MP歲入來源別決算審定表.dot</Template>
  <TotalTime>22</TotalTime>
  <Pages>1</Pages>
  <Words>750</Words>
  <Characters>3247</Characters>
  <Application>Microsoft Office Word</Application>
  <DocSecurity>0</DocSecurity>
  <Lines>27</Lines>
  <Paragraphs>7</Paragraphs>
  <ScaleCrop>false</ScaleCrop>
  <Company>N.A.O.</Company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陳美芳</dc:creator>
  <cp:keywords/>
  <cp:lastModifiedBy>林俊良</cp:lastModifiedBy>
  <cp:revision>7</cp:revision>
  <dcterms:created xsi:type="dcterms:W3CDTF">2025-06-06T06:45:00Z</dcterms:created>
  <dcterms:modified xsi:type="dcterms:W3CDTF">2025-07-08T06:21:00Z</dcterms:modified>
</cp:coreProperties>
</file>