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D32A" w14:textId="77777777" w:rsidR="00D5163D" w:rsidRDefault="00D5163D" w:rsidP="00D5163D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838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D5163D" w:rsidRPr="00A865D5" w14:paraId="48C1DE03" w14:textId="77777777" w:rsidTr="00CB2EEF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CB99DCB" w14:textId="77777777" w:rsidR="00D5163D" w:rsidRPr="00A865D5" w:rsidRDefault="00D5163D" w:rsidP="00CB2EE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67E73CAD" w14:textId="77777777" w:rsidR="00D5163D" w:rsidRPr="00A865D5" w:rsidRDefault="00D5163D" w:rsidP="00CB2EE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2D0FA113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BA322C7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C7A1411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60BFF9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4B1673B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4D22FFB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教育局主管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E879017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1AFAF61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農業局主管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BE7DACE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水利局主管</w:t>
            </w:r>
          </w:p>
        </w:tc>
      </w:tr>
      <w:tr w:rsidR="00D5163D" w:rsidRPr="004447D6" w14:paraId="1546D6BD" w14:textId="77777777" w:rsidTr="009462F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506EF660" w14:textId="77777777" w:rsidR="00D5163D" w:rsidRPr="004447D6" w:rsidRDefault="00D5163D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447D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EEA02F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651,089,475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8406B7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1,022,791,141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025394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5,889,380,685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4D17FA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1,507,704,292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9DA909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2,232,117,542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6AA898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35,638,005,801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D29F64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1,840,341,956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839A6CE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3,809,932,332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6C100C1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6,245,664,261</w:t>
            </w:r>
          </w:p>
        </w:tc>
      </w:tr>
      <w:tr w:rsidR="00D5163D" w:rsidRPr="004447D6" w14:paraId="048E72B0" w14:textId="77777777" w:rsidTr="009462F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59A8D658" w14:textId="77777777" w:rsidR="00D5163D" w:rsidRPr="004447D6" w:rsidRDefault="00D5163D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447D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33C4F6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630,455,423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17E6CA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931,933,742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FD898E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5,034,835,193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92F2F0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1,066,540,666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7EBFAC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1,987,188,116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8C0533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33,670,518,791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B03598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1,240,483,651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04C74F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2,801,495,077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5EF94B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1,120,738,167</w:t>
            </w:r>
          </w:p>
        </w:tc>
      </w:tr>
      <w:tr w:rsidR="00F22334" w:rsidRPr="000751B1" w14:paraId="059DE5FB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5A4B30C" w14:textId="5A79FDC8" w:rsidR="00F22334" w:rsidRPr="000751B1" w:rsidRDefault="00F22334" w:rsidP="00F2233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7D28581" w14:textId="3580028B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588F37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448,687,409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A7AF34A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463,573,870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D45493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2,419,408,682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BD3417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781,684,851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842209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1,813,666,297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1A7847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14,746,061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C8520CC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227,965,181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480642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198,426,873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24C4C8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131,884,957</w:t>
            </w:r>
          </w:p>
        </w:tc>
      </w:tr>
      <w:tr w:rsidR="00F22334" w:rsidRPr="000751B1" w14:paraId="5812E503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717FC80" w14:textId="1509C4CA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58C7FF0" w14:textId="47B65798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14E50A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180,090,014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EA39C15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445,970,443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A7973E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2,258,765,134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61CF30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220,005,815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56179E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166,382,773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D4BE32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57,347,609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916E0A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828,157,560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37425C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408,886,151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F99D42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988,795,210</w:t>
            </w:r>
          </w:p>
        </w:tc>
      </w:tr>
      <w:tr w:rsidR="00F22334" w:rsidRPr="000751B1" w14:paraId="26A6A55D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34CE52B" w14:textId="32CF38C6" w:rsidR="00F22334" w:rsidRPr="000751B1" w:rsidRDefault="00F22334" w:rsidP="00F2233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7E87D7A" w14:textId="1DC01C14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22A5E8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1,678,000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543A766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22,389,429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F79C008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356,661,377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C8D3C9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64,850,000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71C0E7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7,139,046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02338F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33,598,425,121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80E663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184,360,910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136450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2,194,182,053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FC571B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58,000</w:t>
            </w:r>
          </w:p>
        </w:tc>
      </w:tr>
      <w:tr w:rsidR="00F22334" w:rsidRPr="000751B1" w14:paraId="64548F76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10007DD9" w14:textId="52C1D108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222B2AE" w14:textId="25524321" w:rsidR="00F22334" w:rsidRPr="000751B1" w:rsidRDefault="00F2233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2DAB81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195C17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EEAB3B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2BDE36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F8870C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61B17F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E342AE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E81FCA2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BC58A38" w14:textId="77777777" w:rsidR="00F22334" w:rsidRPr="001B5022" w:rsidRDefault="00F2233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5163D" w:rsidRPr="004447D6" w14:paraId="4C060839" w14:textId="77777777" w:rsidTr="009462F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1B108B4B" w14:textId="77777777" w:rsidR="00D5163D" w:rsidRPr="004447D6" w:rsidRDefault="00D5163D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4447D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BC8586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20,634,052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F5B583F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90,857,399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E55384F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854,545,492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5E1D39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441,163,626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93C41C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244,929,426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D74D0D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1,967,487,010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CB3AE41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599,858,305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30FF35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1,008,437,255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BB5704" w14:textId="77777777" w:rsidR="00D5163D" w:rsidRPr="004447D6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4447D6">
              <w:rPr>
                <w:rFonts w:ascii="新細明體" w:hAnsi="新細明體"/>
                <w:b/>
                <w:noProof/>
                <w:sz w:val="20"/>
              </w:rPr>
              <w:t>5,124,926,094</w:t>
            </w:r>
          </w:p>
        </w:tc>
      </w:tr>
      <w:tr w:rsidR="00964A94" w:rsidRPr="000751B1" w14:paraId="46F70D66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0108539B" w14:textId="3B006C48" w:rsidR="00964A94" w:rsidRPr="000751B1" w:rsidRDefault="00964A94" w:rsidP="00964A9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E764F65" w14:textId="5F3BE782" w:rsidR="00964A94" w:rsidRPr="000751B1" w:rsidRDefault="00964A9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BD0A39E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21BAA4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020209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B151905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6D9122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65A7A8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DDBDDC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C974FE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9A0679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64A94" w:rsidRPr="000751B1" w14:paraId="110DCE94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9904A8A" w14:textId="1C81CF75" w:rsidR="00964A94" w:rsidRPr="000751B1" w:rsidRDefault="00964A9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EC9D9CD" w14:textId="5315149F" w:rsidR="00964A94" w:rsidRPr="000751B1" w:rsidRDefault="00964A9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B5357B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D1AFBC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4FA978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1,108,605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254945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78AC76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7D273F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5789CF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4E8F95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E7289B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64A94" w:rsidRPr="000751B1" w14:paraId="3E524A71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6D874AE" w14:textId="379AC54F" w:rsidR="00964A94" w:rsidRPr="000751B1" w:rsidRDefault="00964A94" w:rsidP="00964A9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9BAB870" w14:textId="17712270" w:rsidR="00964A94" w:rsidRPr="000751B1" w:rsidRDefault="00964A9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429520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20,634,052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5FD0CD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86,023,386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DA4322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853,287,087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4E302A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435,283,715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9A99AB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242,829,426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20609DD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43,778,892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B54DD6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505,294,169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77C974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465,490,864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78689D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5,124,926,094</w:t>
            </w:r>
          </w:p>
        </w:tc>
      </w:tr>
      <w:tr w:rsidR="00964A94" w:rsidRPr="000751B1" w14:paraId="028D1EBF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7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7F2F777F" w14:textId="29EA4C67" w:rsidR="00964A94" w:rsidRPr="000751B1" w:rsidRDefault="00964A9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5FEB12E" w14:textId="4E0F2F6A" w:rsidR="00964A94" w:rsidRPr="000751B1" w:rsidRDefault="00964A94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E033A3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229CCDB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4,834,013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A4C2D4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149,800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D30D9E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5,879,911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BE2EA0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2,100,000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0FB43A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1,923,708,118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81D18A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94,564,136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506502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542,946,391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04001AE" w14:textId="77777777" w:rsidR="00964A94" w:rsidRPr="001B5022" w:rsidRDefault="00964A94" w:rsidP="00CB2EE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B713087" w14:textId="38644013" w:rsidR="00D5163D" w:rsidRDefault="00D5163D" w:rsidP="00D5163D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838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D5163D" w:rsidRPr="00A865D5" w14:paraId="3EE6C54F" w14:textId="77777777" w:rsidTr="00CB2EEF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05F8E66" w14:textId="77777777" w:rsidR="00D5163D" w:rsidRPr="00A865D5" w:rsidRDefault="00D5163D" w:rsidP="00CB2EE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CE6B358" w14:textId="77777777" w:rsidR="00D5163D" w:rsidRPr="00A865D5" w:rsidRDefault="00D5163D" w:rsidP="00CB2EE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97B446F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工務局主管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8FD2DC4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交通局主管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3D19112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觀光旅遊局主管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B7235A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經濟發展局主管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1D3F5EE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社會局主管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B8E9B2E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勞工局主管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8E406E2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衛生局主管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EE8D768" w14:textId="77777777" w:rsidR="00D5163D" w:rsidRPr="008F26EA" w:rsidRDefault="00D5163D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都市發展局主管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59C794F" w14:textId="77777777" w:rsidR="00D5163D" w:rsidRPr="008F26EA" w:rsidRDefault="00D5163D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環境保護局主管</w:t>
            </w:r>
          </w:p>
        </w:tc>
      </w:tr>
      <w:tr w:rsidR="00D5163D" w:rsidRPr="00255058" w14:paraId="364EE430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362C39F9" w14:textId="77777777" w:rsidR="00D5163D" w:rsidRPr="00255058" w:rsidRDefault="00D5163D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5505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B8C9DE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5,827,139,659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251D45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1,253,213,557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E0AED1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712,845,865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9F5E17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621,562,968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E99437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19,862,982,369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E7BF32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408,597,398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9ECA5D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1,592,816,964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C62C86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296,834,653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8A6E93E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3,799,330,052</w:t>
            </w:r>
          </w:p>
        </w:tc>
      </w:tr>
      <w:tr w:rsidR="00D5163D" w:rsidRPr="00255058" w14:paraId="5AF09561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0B94D83D" w14:textId="77777777" w:rsidR="00D5163D" w:rsidRPr="00255058" w:rsidRDefault="00D5163D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5505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838449F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888,406,026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AD64E6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850,920,408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049CEE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500,504,162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0513FA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516,372,781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DDC3C88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19,775,106,094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0AF7AA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402,719,350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CBE876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1,438,324,722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A1B715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267,365,239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F96DA7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3,450,407,768</w:t>
            </w:r>
          </w:p>
        </w:tc>
      </w:tr>
      <w:tr w:rsidR="00096E96" w:rsidRPr="000751B1" w14:paraId="64791AE8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1C6C8294" w14:textId="1A2A8F0A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A9F91DD" w14:textId="339AA867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6ABAD24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251,733,511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1E207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169,252,931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D0154C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85,964,507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ACDFAE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201,436,739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20024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542,663,744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6054AC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154,815,180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1238A4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731,694,203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13B39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109,702,065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DD4A5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1,876,950,228</w:t>
            </w:r>
          </w:p>
        </w:tc>
      </w:tr>
      <w:tr w:rsidR="00096E96" w:rsidRPr="000751B1" w14:paraId="05C8BCBA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7AC6E2F" w14:textId="328398D2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50A1E6F" w14:textId="45DF314D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3E4E3C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616,269,116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4C195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198,358,839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749AE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399,009,027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68A07C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261,778,323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E190D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347,602,486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7E28C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213,711,052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EF154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512,262,560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0F834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144,576,708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2D2A9D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1,243,606,408</w:t>
            </w:r>
          </w:p>
        </w:tc>
      </w:tr>
      <w:tr w:rsidR="00096E96" w:rsidRPr="000751B1" w14:paraId="3B49F49D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A114E0E" w14:textId="422A83FF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0FCF06F" w14:textId="23888BFA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A08308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20,403,399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CF7FE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483,308,638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6BB160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15,530,628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808E4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53,157,719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DF5B4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18,884,839,864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BD03E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34,193,118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4B008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194,367,959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60AF9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13,086,466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3DC8B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329,851,132</w:t>
            </w:r>
          </w:p>
        </w:tc>
      </w:tr>
      <w:tr w:rsidR="00096E96" w:rsidRPr="000751B1" w14:paraId="6FE042DB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1263EE37" w14:textId="5CEAE608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F3A06AD" w14:textId="02AC7C02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1ED3F2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B5AE21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E5D8D8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BC9A6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7D3E22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C585D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ABE9F0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3A607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92E17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5163D" w:rsidRPr="00255058" w14:paraId="63BB98EF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0971C76B" w14:textId="77777777" w:rsidR="00D5163D" w:rsidRPr="00255058" w:rsidRDefault="00D5163D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55058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CFC1116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4,938,733,633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286232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402,293,149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4BCC8A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212,341,703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F2A2B3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105,190,187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587B54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87,876,275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80183D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5,878,048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2EA404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154,492,242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570EB6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29,469,414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DC2D1D" w14:textId="77777777" w:rsidR="00D5163D" w:rsidRPr="00255058" w:rsidRDefault="00D5163D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55058">
              <w:rPr>
                <w:rFonts w:ascii="新細明體" w:hAnsi="新細明體"/>
                <w:b/>
                <w:noProof/>
                <w:sz w:val="20"/>
              </w:rPr>
              <w:t>348,922,284</w:t>
            </w:r>
          </w:p>
        </w:tc>
      </w:tr>
      <w:tr w:rsidR="00096E96" w:rsidRPr="000751B1" w14:paraId="0B549FBA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8D8C126" w14:textId="58BED86D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EE6FC24" w14:textId="094B53F6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E63B97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CEA92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3CFDE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E6AAD2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34017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2947D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B6B901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7E465C2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02089D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96E96" w:rsidRPr="000751B1" w14:paraId="03839251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21AC861E" w14:textId="29E0B60C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88052E6" w14:textId="2CB4AE3F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F9217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2,564,000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8598E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472164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D8ECD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03DE1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8,092,670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6BB8E0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A03CC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4831C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AA5B7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96E96" w:rsidRPr="000751B1" w14:paraId="0E73B7FC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3CA693B3" w14:textId="2A8D7018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990D5BC" w14:textId="0F120DF5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6482D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4,936,169,633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FD0B8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355,413,349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B069E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212,026,703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DB824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84,852,273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22DDCD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12,738,986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A3D7DD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5,878,048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9D23A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149,692,242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6EC7B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29,469,414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F09AE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240,327,425</w:t>
            </w:r>
          </w:p>
        </w:tc>
      </w:tr>
      <w:tr w:rsidR="00096E96" w:rsidRPr="000751B1" w14:paraId="77F3C1C5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37D2D0EA" w14:textId="07C675C4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660223" w14:textId="63A097CC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C6CA60C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2AF01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46,879,800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490150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315,000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C43001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20,337,914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727D50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67,044,619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3E55E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736C92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4,800,000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518E01A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5A0EB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108,594,859</w:t>
            </w:r>
          </w:p>
        </w:tc>
      </w:tr>
    </w:tbl>
    <w:p w14:paraId="5ABD8D5D" w14:textId="13CFE012" w:rsidR="00D5163D" w:rsidRDefault="00D5163D" w:rsidP="00D5163D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838"/>
        <w:gridCol w:w="2688"/>
        <w:gridCol w:w="2688"/>
        <w:gridCol w:w="2689"/>
        <w:gridCol w:w="2688"/>
        <w:gridCol w:w="2689"/>
        <w:gridCol w:w="2688"/>
        <w:gridCol w:w="2689"/>
      </w:tblGrid>
      <w:tr w:rsidR="00A527AC" w:rsidRPr="00A865D5" w14:paraId="39FB12FC" w14:textId="77777777" w:rsidTr="00A527AC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4E4FCEE" w14:textId="77777777" w:rsidR="00A527AC" w:rsidRPr="00A865D5" w:rsidRDefault="00A527AC" w:rsidP="00CB2EEF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FC80FA0" w14:textId="77777777" w:rsidR="00A527AC" w:rsidRPr="00A865D5" w:rsidRDefault="00A527AC" w:rsidP="00CB2EEF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490C4CCF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警察局主管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77EB7950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財政稅務局主管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1F99E348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體育局主管</w:t>
            </w:r>
          </w:p>
        </w:tc>
        <w:tc>
          <w:tcPr>
            <w:tcW w:w="26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B10650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  <w:proofErr w:type="gramEnd"/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B4C1E01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7227D86A" w14:textId="77777777" w:rsidR="00A527AC" w:rsidRPr="008F26EA" w:rsidRDefault="00A527AC" w:rsidP="00CB2EEF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DA6425B" w14:textId="77777777" w:rsidR="00A527AC" w:rsidRPr="008F26EA" w:rsidRDefault="00A527AC" w:rsidP="00CB2EEF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</w:tr>
      <w:tr w:rsidR="00A527AC" w:rsidRPr="009C16CA" w14:paraId="0AB459C5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70141686" w14:textId="77777777" w:rsidR="00A527AC" w:rsidRPr="009C16CA" w:rsidRDefault="00A527AC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16C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DB10FBC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7,198,806,767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CB57F48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1,487,061,785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9E0BAC7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1,519,769,108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D6A6B64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4,498,175,909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6A6A1FD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107,916,164,539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1A12567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5,332,014,703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E24A6A1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113,248,179,242</w:t>
            </w:r>
          </w:p>
        </w:tc>
      </w:tr>
      <w:tr w:rsidR="00A527AC" w:rsidRPr="009C16CA" w14:paraId="5BA65D84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43E4820E" w14:textId="77777777" w:rsidR="00A527AC" w:rsidRPr="009C16CA" w:rsidRDefault="00A527AC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16C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05E225D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6,917,296,193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6590402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1,460,658,627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FFB795F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615,703,003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D6C17A4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4,260,180,738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6D3B829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89,828,153,937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34CBE9C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488,179,832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239259C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90,316,333,769</w:t>
            </w:r>
          </w:p>
        </w:tc>
      </w:tr>
      <w:tr w:rsidR="00096E96" w:rsidRPr="000751B1" w14:paraId="1A8681D7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50E5018" w14:textId="4972DF02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85E68EC" w14:textId="3FFC5358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8EBE2A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6,342,991,621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C62EDF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497,435,930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A51147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47,578,517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38C233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2,961,306,990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522F5E47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20,473,570,347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E40A234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09BB1FC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20,473,570,347</w:t>
            </w:r>
          </w:p>
        </w:tc>
      </w:tr>
      <w:tr w:rsidR="00096E96" w:rsidRPr="000751B1" w14:paraId="280EEB7E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1BAE0F9" w14:textId="4E16335B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52FC2F6" w14:textId="44BD0279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4573781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556,995,930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0F90511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167,436,054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C440F4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260,739,794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A0BEAA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345,436,030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63678F7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10,822,183,036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2CB6337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298,526,336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FA9F36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11,120,709,372</w:t>
            </w:r>
          </w:p>
        </w:tc>
      </w:tr>
      <w:tr w:rsidR="00096E96" w:rsidRPr="000751B1" w14:paraId="61892903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6DDFF069" w14:textId="2214C2B0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F6CFD17" w14:textId="117D8E8A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3363DA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17,308,642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2E8623A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1,219,442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80CF8DA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307,384,692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4B39C5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953,437,718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9826C1C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57,737,833,353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B7A3D3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189,653,496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0B8B7F6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57,927,486,849</w:t>
            </w:r>
          </w:p>
        </w:tc>
      </w:tr>
      <w:tr w:rsidR="00096E96" w:rsidRPr="000751B1" w14:paraId="279DC058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CC52DE6" w14:textId="18D20B3E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5F73CB7" w14:textId="4D060B76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8E13682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2F506F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794,567,201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D1A427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373F924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32998D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794,567,201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DDA5EB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D70FCD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794,567,201</w:t>
            </w:r>
          </w:p>
        </w:tc>
      </w:tr>
      <w:tr w:rsidR="00A527AC" w:rsidRPr="009C16CA" w14:paraId="6D3BAB49" w14:textId="77777777" w:rsidTr="00392F0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9E8A970" w14:textId="77777777" w:rsidR="00A527AC" w:rsidRPr="009C16CA" w:rsidRDefault="00A527AC" w:rsidP="00CB2EE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16C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DB913BE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281,510,574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03722A2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26,403,158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E388D0C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904,066,105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A87EA4A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237,995,171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B33E60F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18,088,010,602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10DAABC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4,843,834,871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45BCDAE" w14:textId="77777777" w:rsidR="00A527AC" w:rsidRPr="009C16CA" w:rsidRDefault="00A527AC" w:rsidP="00CB2EE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16CA">
              <w:rPr>
                <w:rFonts w:ascii="新細明體" w:hAnsi="新細明體"/>
                <w:b/>
                <w:noProof/>
                <w:sz w:val="20"/>
              </w:rPr>
              <w:t>22,931,845,473</w:t>
            </w:r>
          </w:p>
        </w:tc>
      </w:tr>
      <w:tr w:rsidR="00096E96" w:rsidRPr="000751B1" w14:paraId="461D0C94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366148A9" w14:textId="15B973CA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5270994" w14:textId="1F69F49D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5A7488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D976EF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588CB7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BF2E7A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0AEC850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7C47978D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18DEB0A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96E96" w:rsidRPr="000751B1" w14:paraId="21607F39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24C4F9ED" w14:textId="3ED9F763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3786148" w14:textId="4AF46E53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C38E6F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E025DF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BDB8F57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116E8CD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6EDE567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11,765,275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F866D99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31,797,000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33273D81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43,562,275</w:t>
            </w:r>
          </w:p>
        </w:tc>
      </w:tr>
      <w:tr w:rsidR="00096E96" w:rsidRPr="000751B1" w14:paraId="11D6C768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44FE4D99" w14:textId="1E394C6F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3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DFD70EC" w14:textId="1735EF7B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EE1BE9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281,510,574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45596AD1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26,403,158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1263A41A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690,869,901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39B3A90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237,995,171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52253DE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15,040,894,562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0F85645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4,577,944,871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6212811C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19,618,839,433</w:t>
            </w:r>
          </w:p>
        </w:tc>
      </w:tr>
      <w:tr w:rsidR="00096E96" w:rsidRPr="000751B1" w14:paraId="6B98F8A2" w14:textId="77777777" w:rsidTr="00096E9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206"/>
        </w:trPr>
        <w:tc>
          <w:tcPr>
            <w:tcW w:w="322" w:type="dxa"/>
            <w:tcBorders>
              <w:right w:val="nil"/>
            </w:tcBorders>
            <w:shd w:val="clear" w:color="auto" w:fill="auto"/>
            <w:vAlign w:val="center"/>
          </w:tcPr>
          <w:p w14:paraId="537720F8" w14:textId="64FF7576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ACA0C4" w14:textId="374A0A88" w:rsidR="00096E96" w:rsidRPr="000751B1" w:rsidRDefault="00096E96" w:rsidP="00096E9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012C2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4A0840D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CF6C28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7190E29F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213,196,204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E52CF18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29DFA3C3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3,035,350,765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39A33BB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234,093,000</w:t>
            </w:r>
          </w:p>
        </w:tc>
        <w:tc>
          <w:tcPr>
            <w:tcW w:w="2689" w:type="dxa"/>
            <w:shd w:val="clear" w:color="auto" w:fill="auto"/>
            <w:vAlign w:val="center"/>
          </w:tcPr>
          <w:p w14:paraId="4DBF2FC6" w14:textId="77777777" w:rsidR="00096E96" w:rsidRPr="001B5022" w:rsidRDefault="00096E96" w:rsidP="00096E9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12C22">
              <w:rPr>
                <w:rFonts w:ascii="新細明體" w:hAnsi="新細明體"/>
                <w:noProof/>
                <w:sz w:val="20"/>
              </w:rPr>
              <w:t>3,269,443,765</w:t>
            </w:r>
          </w:p>
        </w:tc>
      </w:tr>
    </w:tbl>
    <w:p w14:paraId="7BC1CE90" w14:textId="7267AD0E" w:rsidR="00C57ABD" w:rsidRPr="00D5163D" w:rsidRDefault="00C57ABD" w:rsidP="009462F8">
      <w:pPr>
        <w:spacing w:line="14" w:lineRule="exact"/>
      </w:pPr>
    </w:p>
    <w:sectPr w:rsidR="00C57ABD" w:rsidRPr="00D5163D" w:rsidSect="00A032FC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C61B" w14:textId="77777777" w:rsidR="00D5163D" w:rsidRDefault="00D5163D" w:rsidP="009E17D4">
      <w:r>
        <w:separator/>
      </w:r>
    </w:p>
  </w:endnote>
  <w:endnote w:type="continuationSeparator" w:id="0">
    <w:p w14:paraId="05AACAE6" w14:textId="77777777" w:rsidR="00D5163D" w:rsidRDefault="00D5163D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4877" w14:textId="1B4716D4" w:rsidR="009462F8" w:rsidRPr="009462F8" w:rsidRDefault="009462F8" w:rsidP="009462F8">
    <w:pPr>
      <w:pStyle w:val="a6"/>
      <w:jc w:val="center"/>
      <w:rPr>
        <w:rFonts w:ascii="標楷體" w:eastAsia="標楷體" w:hAnsi="標楷體"/>
      </w:rPr>
    </w:pPr>
    <w:r w:rsidRPr="009462F8">
      <w:rPr>
        <w:rFonts w:ascii="標楷體" w:eastAsia="標楷體" w:hAnsi="標楷體" w:hint="eastAsia"/>
      </w:rPr>
      <w:t>第8-</w:t>
    </w:r>
    <w:sdt>
      <w:sdtPr>
        <w:rPr>
          <w:rFonts w:ascii="標楷體" w:eastAsia="標楷體" w:hAnsi="標楷體"/>
        </w:rPr>
        <w:id w:val="918677808"/>
        <w:docPartObj>
          <w:docPartGallery w:val="Page Numbers (Bottom of Page)"/>
          <w:docPartUnique/>
        </w:docPartObj>
      </w:sdtPr>
      <w:sdtEndPr/>
      <w:sdtContent>
        <w:r w:rsidRPr="009462F8">
          <w:rPr>
            <w:rFonts w:ascii="標楷體" w:eastAsia="標楷體" w:hAnsi="標楷體"/>
          </w:rPr>
          <w:fldChar w:fldCharType="begin"/>
        </w:r>
        <w:r w:rsidRPr="009462F8">
          <w:rPr>
            <w:rFonts w:ascii="標楷體" w:eastAsia="標楷體" w:hAnsi="標楷體"/>
          </w:rPr>
          <w:instrText>PAGE   \* MERGEFORMAT</w:instrText>
        </w:r>
        <w:r w:rsidRPr="009462F8">
          <w:rPr>
            <w:rFonts w:ascii="標楷體" w:eastAsia="標楷體" w:hAnsi="標楷體"/>
          </w:rPr>
          <w:fldChar w:fldCharType="separate"/>
        </w:r>
        <w:r w:rsidRPr="009462F8">
          <w:rPr>
            <w:rFonts w:ascii="標楷體" w:eastAsia="標楷體" w:hAnsi="標楷體"/>
            <w:lang w:val="zh-TW"/>
          </w:rPr>
          <w:t>2</w:t>
        </w:r>
        <w:r w:rsidRPr="009462F8">
          <w:rPr>
            <w:rFonts w:ascii="標楷體" w:eastAsia="標楷體" w:hAnsi="標楷體"/>
          </w:rPr>
          <w:fldChar w:fldCharType="end"/>
        </w:r>
        <w:r w:rsidRPr="009462F8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450418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AF3CABC" w14:textId="737ECD35" w:rsidR="009462F8" w:rsidRPr="009462F8" w:rsidRDefault="009462F8" w:rsidP="009462F8">
        <w:pPr>
          <w:pStyle w:val="a6"/>
          <w:jc w:val="center"/>
          <w:rPr>
            <w:rFonts w:ascii="標楷體" w:eastAsia="標楷體" w:hAnsi="標楷體"/>
          </w:rPr>
        </w:pPr>
        <w:r w:rsidRPr="009462F8">
          <w:rPr>
            <w:rFonts w:ascii="標楷體" w:eastAsia="標楷體" w:hAnsi="標楷體" w:hint="eastAsia"/>
          </w:rPr>
          <w:t>第8-</w:t>
        </w:r>
        <w:r w:rsidRPr="009462F8">
          <w:rPr>
            <w:rFonts w:ascii="標楷體" w:eastAsia="標楷體" w:hAnsi="標楷體"/>
          </w:rPr>
          <w:fldChar w:fldCharType="begin"/>
        </w:r>
        <w:r w:rsidRPr="009462F8">
          <w:rPr>
            <w:rFonts w:ascii="標楷體" w:eastAsia="標楷體" w:hAnsi="標楷體"/>
          </w:rPr>
          <w:instrText>PAGE   \* MERGEFORMAT</w:instrText>
        </w:r>
        <w:r w:rsidRPr="009462F8">
          <w:rPr>
            <w:rFonts w:ascii="標楷體" w:eastAsia="標楷體" w:hAnsi="標楷體"/>
          </w:rPr>
          <w:fldChar w:fldCharType="separate"/>
        </w:r>
        <w:r w:rsidRPr="009462F8">
          <w:rPr>
            <w:rFonts w:ascii="標楷體" w:eastAsia="標楷體" w:hAnsi="標楷體"/>
            <w:lang w:val="zh-TW"/>
          </w:rPr>
          <w:t>2</w:t>
        </w:r>
        <w:r w:rsidRPr="009462F8">
          <w:rPr>
            <w:rFonts w:ascii="標楷體" w:eastAsia="標楷體" w:hAnsi="標楷體"/>
          </w:rPr>
          <w:fldChar w:fldCharType="end"/>
        </w:r>
        <w:r w:rsidRPr="009462F8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E52FD" w14:textId="77777777" w:rsidR="00D5163D" w:rsidRDefault="00D5163D" w:rsidP="009E17D4">
      <w:r>
        <w:separator/>
      </w:r>
    </w:p>
  </w:footnote>
  <w:footnote w:type="continuationSeparator" w:id="0">
    <w:p w14:paraId="6B354CCC" w14:textId="77777777" w:rsidR="00D5163D" w:rsidRDefault="00D5163D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26CA" w14:textId="5FCE796E" w:rsidR="00A032FC" w:rsidRPr="00392F05" w:rsidRDefault="00117F7A" w:rsidP="00392F05">
    <w:pPr>
      <w:pStyle w:val="a3"/>
      <w:spacing w:line="320" w:lineRule="exact"/>
      <w:ind w:rightChars="0" w:right="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spacing w:val="60"/>
        <w:sz w:val="32"/>
        <w:szCs w:val="32"/>
        <w:u w:val="single"/>
      </w:rPr>
      <w:t>捌、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0751C2" w:rsidRPr="000751C2">
      <w:rPr>
        <w:rFonts w:hAnsi="標楷體"/>
        <w:b/>
        <w:spacing w:val="60"/>
        <w:w w:val="100"/>
        <w:sz w:val="32"/>
        <w:szCs w:val="32"/>
        <w:u w:val="single"/>
      </w:rPr>
      <w:t>113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proofErr w:type="gramStart"/>
    <w:r w:rsidR="000751C2" w:rsidRPr="000751C2">
      <w:rPr>
        <w:rFonts w:hAnsi="標楷體"/>
        <w:b/>
        <w:spacing w:val="60"/>
        <w:w w:val="100"/>
        <w:sz w:val="32"/>
        <w:szCs w:val="32"/>
        <w:u w:val="single"/>
      </w:rPr>
      <w:t>臺</w:t>
    </w:r>
    <w:proofErr w:type="gramEnd"/>
    <w:r w:rsidR="000751C2" w:rsidRPr="000751C2">
      <w:rPr>
        <w:rFonts w:hAnsi="標楷體"/>
        <w:b/>
        <w:spacing w:val="60"/>
        <w:w w:val="100"/>
        <w:sz w:val="32"/>
        <w:szCs w:val="32"/>
        <w:u w:val="single"/>
      </w:rPr>
      <w:t>南市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D7D5" w14:textId="7B764940" w:rsidR="00A032FC" w:rsidRPr="007C6F04" w:rsidRDefault="00117F7A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751C2" w:rsidRPr="000751C2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="000751C2" w:rsidRPr="000751C2">
      <w:rPr>
        <w:rFonts w:ascii="標楷體" w:eastAsia="標楷體" w:hAnsi="標楷體"/>
        <w:b/>
        <w:spacing w:val="60"/>
        <w:sz w:val="32"/>
        <w:szCs w:val="32"/>
        <w:u w:val="single"/>
      </w:rPr>
      <w:t>臺</w:t>
    </w:r>
    <w:proofErr w:type="gramEnd"/>
    <w:r w:rsidR="000751C2" w:rsidRPr="000751C2">
      <w:rPr>
        <w:rFonts w:ascii="標楷體" w:eastAsia="標楷體" w:hAnsi="標楷體"/>
        <w:b/>
        <w:spacing w:val="60"/>
        <w:sz w:val="32"/>
        <w:szCs w:val="32"/>
        <w:u w:val="single"/>
      </w:rPr>
      <w:t>南市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3D"/>
    <w:rsid w:val="00030A60"/>
    <w:rsid w:val="000751B1"/>
    <w:rsid w:val="000751C2"/>
    <w:rsid w:val="000829BA"/>
    <w:rsid w:val="00096E96"/>
    <w:rsid w:val="00117F7A"/>
    <w:rsid w:val="001B5022"/>
    <w:rsid w:val="001D72A9"/>
    <w:rsid w:val="002865ED"/>
    <w:rsid w:val="00335A84"/>
    <w:rsid w:val="00392F05"/>
    <w:rsid w:val="003A09D3"/>
    <w:rsid w:val="004120E8"/>
    <w:rsid w:val="004412ED"/>
    <w:rsid w:val="004733C9"/>
    <w:rsid w:val="00525DF8"/>
    <w:rsid w:val="00540446"/>
    <w:rsid w:val="0060537D"/>
    <w:rsid w:val="007B08FF"/>
    <w:rsid w:val="007C65B0"/>
    <w:rsid w:val="007C6F04"/>
    <w:rsid w:val="00844078"/>
    <w:rsid w:val="008B5364"/>
    <w:rsid w:val="008D5355"/>
    <w:rsid w:val="008F26EA"/>
    <w:rsid w:val="009462F8"/>
    <w:rsid w:val="00964A94"/>
    <w:rsid w:val="009A0C4B"/>
    <w:rsid w:val="009A2FFB"/>
    <w:rsid w:val="009D105B"/>
    <w:rsid w:val="009E17D4"/>
    <w:rsid w:val="00A032FC"/>
    <w:rsid w:val="00A35EAF"/>
    <w:rsid w:val="00A527AC"/>
    <w:rsid w:val="00A865D5"/>
    <w:rsid w:val="00AA186A"/>
    <w:rsid w:val="00B12FAD"/>
    <w:rsid w:val="00B26CE0"/>
    <w:rsid w:val="00BC18E5"/>
    <w:rsid w:val="00BF401F"/>
    <w:rsid w:val="00C34B64"/>
    <w:rsid w:val="00C57ABD"/>
    <w:rsid w:val="00C73DB7"/>
    <w:rsid w:val="00D479AB"/>
    <w:rsid w:val="00D5163D"/>
    <w:rsid w:val="00DD2192"/>
    <w:rsid w:val="00DD78AC"/>
    <w:rsid w:val="00DF5FFF"/>
    <w:rsid w:val="00E122CC"/>
    <w:rsid w:val="00F22334"/>
    <w:rsid w:val="00F97305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F50778E"/>
  <w15:chartTrackingRefBased/>
  <w15:docId w15:val="{D0CB6C81-3B28-4658-92C0-133A6D45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NGycNlhDQOjy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ANGycNlhDQOjy各主管機關歲出用途別科目決算審定數綜計表.dot</Template>
  <TotalTime>31</TotalTime>
  <Pages>3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胡嘉芬</dc:creator>
  <cp:keywords/>
  <cp:lastModifiedBy>胡嘉芬</cp:lastModifiedBy>
  <cp:revision>6</cp:revision>
  <cp:lastPrinted>2025-06-12T03:47:00Z</cp:lastPrinted>
  <dcterms:created xsi:type="dcterms:W3CDTF">2025-06-10T09:51:00Z</dcterms:created>
  <dcterms:modified xsi:type="dcterms:W3CDTF">2025-06-12T03:47:00Z</dcterms:modified>
</cp:coreProperties>
</file>