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64"/>
        <w:gridCol w:w="2418"/>
        <w:gridCol w:w="211"/>
        <w:gridCol w:w="2154"/>
        <w:gridCol w:w="2365"/>
        <w:gridCol w:w="2365"/>
        <w:gridCol w:w="2366"/>
        <w:gridCol w:w="2365"/>
        <w:gridCol w:w="2365"/>
        <w:gridCol w:w="2365"/>
        <w:gridCol w:w="2366"/>
      </w:tblGrid>
      <w:tr w:rsidR="00E0399D" w14:paraId="6404BE95" w14:textId="37DD1691" w:rsidTr="00E0399D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3FB007" w14:textId="77777777" w:rsidR="00E0399D" w:rsidRPr="001D79E3" w:rsidRDefault="00E0399D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5250B4F7" w14:textId="77777777" w:rsidR="00E0399D" w:rsidRPr="001D79E3" w:rsidRDefault="00E0399D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11" w:type="dxa"/>
            <w:gridSpan w:val="8"/>
            <w:vMerge w:val="restart"/>
            <w:tcBorders>
              <w:top w:val="nil"/>
              <w:left w:val="nil"/>
            </w:tcBorders>
            <w:vAlign w:val="bottom"/>
          </w:tcPr>
          <w:p w14:paraId="37B78E78" w14:textId="352A4032" w:rsidR="00E0399D" w:rsidRDefault="00E0399D" w:rsidP="006038E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0399D" w14:paraId="71F72334" w14:textId="17E16A9D" w:rsidTr="00E0399D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5104128" w14:textId="77777777" w:rsidR="00E0399D" w:rsidRPr="001D79E3" w:rsidRDefault="00E0399D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7BA06C00" w14:textId="77777777" w:rsidR="00E0399D" w:rsidRPr="001D79E3" w:rsidRDefault="00E0399D" w:rsidP="006038EB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11" w:type="dxa"/>
            <w:gridSpan w:val="8"/>
            <w:vMerge/>
            <w:tcBorders>
              <w:left w:val="nil"/>
            </w:tcBorders>
            <w:vAlign w:val="center"/>
          </w:tcPr>
          <w:p w14:paraId="3DC3B46B" w14:textId="77777777" w:rsidR="00E0399D" w:rsidRPr="00CC0D84" w:rsidRDefault="00E0399D" w:rsidP="006038EB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0399D" w14:paraId="19C62722" w14:textId="17ED4D3B" w:rsidTr="00D216E6"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310E74FB" w14:textId="77777777" w:rsidR="00E0399D" w:rsidRDefault="00E0399D" w:rsidP="00E0399D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12AA9B07" w14:textId="77777777" w:rsidR="00E0399D" w:rsidRDefault="00E0399D" w:rsidP="00E0399D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365" w:type="dxa"/>
            <w:gridSpan w:val="2"/>
            <w:vAlign w:val="center"/>
          </w:tcPr>
          <w:p w14:paraId="360A06DA" w14:textId="7777777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市議會主管</w:t>
            </w:r>
          </w:p>
        </w:tc>
        <w:tc>
          <w:tcPr>
            <w:tcW w:w="2365" w:type="dxa"/>
            <w:vAlign w:val="center"/>
          </w:tcPr>
          <w:p w14:paraId="39B5B296" w14:textId="7777777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市政府主管</w:t>
            </w:r>
          </w:p>
        </w:tc>
        <w:tc>
          <w:tcPr>
            <w:tcW w:w="2365" w:type="dxa"/>
            <w:vAlign w:val="center"/>
          </w:tcPr>
          <w:p w14:paraId="0A90F2B9" w14:textId="7777777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民政局主管</w:t>
            </w:r>
          </w:p>
        </w:tc>
        <w:tc>
          <w:tcPr>
            <w:tcW w:w="2366" w:type="dxa"/>
            <w:vAlign w:val="center"/>
          </w:tcPr>
          <w:p w14:paraId="75BC4898" w14:textId="7777777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地政局主管</w:t>
            </w:r>
          </w:p>
        </w:tc>
        <w:tc>
          <w:tcPr>
            <w:tcW w:w="2365" w:type="dxa"/>
            <w:vAlign w:val="center"/>
          </w:tcPr>
          <w:p w14:paraId="5339E18F" w14:textId="7777777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365" w:type="dxa"/>
            <w:vAlign w:val="center"/>
          </w:tcPr>
          <w:p w14:paraId="6E8F0BFB" w14:textId="7777777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教育局主管</w:t>
            </w:r>
          </w:p>
        </w:tc>
        <w:tc>
          <w:tcPr>
            <w:tcW w:w="2365" w:type="dxa"/>
            <w:vAlign w:val="center"/>
          </w:tcPr>
          <w:p w14:paraId="00CB7EA5" w14:textId="7777777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2366" w:type="dxa"/>
            <w:vAlign w:val="center"/>
          </w:tcPr>
          <w:p w14:paraId="05B89A8B" w14:textId="2C06290D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農業局主管</w:t>
            </w:r>
          </w:p>
        </w:tc>
      </w:tr>
      <w:tr w:rsidR="00E0399D" w:rsidRPr="009C075F" w14:paraId="0A1B1B32" w14:textId="160D6C43" w:rsidTr="004C6344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61D7F6C0" w14:textId="77777777" w:rsidR="00E0399D" w:rsidRPr="009C075F" w:rsidRDefault="00E0399D" w:rsidP="00E0399D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C075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35222052" w14:textId="77777777" w:rsidR="00E0399D" w:rsidRPr="009C075F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C075F">
              <w:rPr>
                <w:rFonts w:ascii="新細明體" w:hAnsi="新細明體"/>
                <w:b/>
                <w:noProof/>
                <w:sz w:val="20"/>
              </w:rPr>
              <w:t>659,694,585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93EAF9E" w14:textId="77777777" w:rsidR="00E0399D" w:rsidRPr="009C075F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C075F">
              <w:rPr>
                <w:rFonts w:ascii="新細明體" w:hAnsi="新細明體"/>
                <w:b/>
                <w:noProof/>
                <w:sz w:val="20"/>
              </w:rPr>
              <w:t>1,066,915,705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4E44BB0" w14:textId="77777777" w:rsidR="00E0399D" w:rsidRPr="009C075F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C075F">
              <w:rPr>
                <w:rFonts w:ascii="新細明體" w:hAnsi="新細明體"/>
                <w:b/>
                <w:noProof/>
                <w:sz w:val="20"/>
              </w:rPr>
              <w:t>6,160,837,736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538928D" w14:textId="77777777" w:rsidR="00E0399D" w:rsidRPr="009C075F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C075F">
              <w:rPr>
                <w:rFonts w:ascii="新細明體" w:hAnsi="新細明體"/>
                <w:b/>
                <w:noProof/>
                <w:sz w:val="20"/>
              </w:rPr>
              <w:t>1,603,694,833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65B0F8E" w14:textId="77777777" w:rsidR="00E0399D" w:rsidRPr="009C075F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C075F">
              <w:rPr>
                <w:rFonts w:ascii="新細明體" w:hAnsi="新細明體"/>
                <w:b/>
                <w:noProof/>
                <w:sz w:val="20"/>
              </w:rPr>
              <w:t>2,281,875,539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E707674" w14:textId="77777777" w:rsidR="00E0399D" w:rsidRPr="009C075F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C075F">
              <w:rPr>
                <w:rFonts w:ascii="新細明體" w:hAnsi="新細明體"/>
                <w:b/>
                <w:noProof/>
                <w:sz w:val="20"/>
              </w:rPr>
              <w:t>35,682,674,250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B7D1EFF" w14:textId="77777777" w:rsidR="00E0399D" w:rsidRPr="009C075F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C075F">
              <w:rPr>
                <w:rFonts w:ascii="新細明體" w:hAnsi="新細明體"/>
                <w:b/>
                <w:noProof/>
                <w:sz w:val="20"/>
              </w:rPr>
              <w:t>2,563,965,905</w:t>
            </w:r>
          </w:p>
        </w:tc>
        <w:tc>
          <w:tcPr>
            <w:tcW w:w="2366" w:type="dxa"/>
            <w:vAlign w:val="center"/>
          </w:tcPr>
          <w:p w14:paraId="1BFF0ECC" w14:textId="0361B337" w:rsidR="00E0399D" w:rsidRPr="009C075F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1A0B58">
              <w:rPr>
                <w:rFonts w:ascii="新細明體" w:hAnsi="新細明體"/>
                <w:b/>
                <w:noProof/>
                <w:sz w:val="20"/>
              </w:rPr>
              <w:t>4,291,783,788</w:t>
            </w:r>
          </w:p>
        </w:tc>
      </w:tr>
      <w:tr w:rsidR="004316D9" w14:paraId="77716524" w14:textId="22E77463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48C0094" w14:textId="7DF623F0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EEF8B2" w14:textId="66CD9776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06C7B2F6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629493B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807,656,848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8EB294F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209CA37A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43848C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E4BC7E3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403D02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2468D05C" w14:textId="5624F023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635DE21D" w14:textId="640E1D74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166D5728" w14:textId="155066CE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4421A2D" w14:textId="48849C44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06F3132F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659,694,585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633959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3FE9F7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A3786E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F3DE42B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467003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E801979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0C8CE8A6" w14:textId="621D6087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3D9298D9" w14:textId="14C5E54D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C67896B" w14:textId="496A47C8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B8645A" w14:textId="0D5097F4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73EEA729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58FC143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152,425,653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6F5FA7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4,703,205,259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5955F05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1,603,694,833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E6B35D4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2,281,875,539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1FCFF52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DBEFFE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06FA68E8" w14:textId="1C0D17E0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7E7E4DCF" w14:textId="4F974D05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671EEE65" w14:textId="02DAC539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FE91CD" w14:textId="1DCCDC73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302C3E9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C68F30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1402FC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2675D623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A4C553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932B50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56B584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7A729041" w14:textId="3D59B761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642DCE87" w14:textId="18150CD8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47F358A7" w14:textId="6F54D97A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7BFBA1" w14:textId="2528065F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05712C0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B2C888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2C3E7E5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0A3F18A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76218F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F25068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D035702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7A9A7E6D" w14:textId="35DCD743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45EAFEAB" w14:textId="13F11223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0F909203" w14:textId="54A1A5AD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58F2F9" w14:textId="585DBB35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0B6E23CF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B607E83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FE237E9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487DB1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EB9A2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B84A8FF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35,566,721,688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B5423B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225189FB" w14:textId="743AE2B4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7FBF1645" w14:textId="2D271DAE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21A8EF22" w14:textId="0BA1609C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338C222" w14:textId="4903FBA4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137C6E4B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79FE1DA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106,833,204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A84149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129,582,707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40DD663C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8A7E80A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C7D6BC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115,952,562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29B6D5B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2,563,965,905</w:t>
            </w:r>
          </w:p>
        </w:tc>
        <w:tc>
          <w:tcPr>
            <w:tcW w:w="2366" w:type="dxa"/>
            <w:vAlign w:val="center"/>
          </w:tcPr>
          <w:p w14:paraId="50AA583A" w14:textId="12180A88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09B04F67" w14:textId="320795DE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582B5DB9" w14:textId="16867EE3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C64994" w14:textId="40BE9338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32019DFD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316C9FB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C4F5836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27,868,136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2AF7C1AC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DCDBAD9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860F1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FDD3BA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680D3598" w14:textId="3F58AFB0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2,381,387,331</w:t>
            </w:r>
          </w:p>
        </w:tc>
      </w:tr>
      <w:tr w:rsidR="004316D9" w14:paraId="2AD87007" w14:textId="5DCE012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0560CBC3" w14:textId="33DC104A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BE2EB2C" w14:textId="1C69ABBF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5B64DF22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7D1079F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91E4AA9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A22FE73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B885F71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C2277A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8713A59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430F1573" w14:textId="4858DA30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60227F8E" w14:textId="34B6C64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0995F60" w14:textId="4CE00478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4E9495" w14:textId="49184E4E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7DA7026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B130C72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4D136B8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901,471,367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192D31B9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5D949DD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BF3A45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F362CF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62E1620A" w14:textId="13B748D2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08B38AA9" w14:textId="7B7B0813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0EE9DFC3" w14:textId="41FFAEDD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845B0E" w14:textId="08E42908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3EA5F43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F96AA6F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21556F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305,599,132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17B6184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FCE076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DFEC951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27E0C88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39F1B711" w14:textId="79714A8C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40CE69B4" w14:textId="0908CBE4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5AB7B446" w14:textId="4135885C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DB3348" w14:textId="3DBCFEF9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764B52B4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2B0C5D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2A2AC1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5B09FD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3EF9D8A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A7BB31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6915748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31828C99" w14:textId="0A45C7C9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285,696,457</w:t>
            </w:r>
          </w:p>
        </w:tc>
      </w:tr>
      <w:tr w:rsidR="004316D9" w14:paraId="6BD332F7" w14:textId="785887D8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5E360B29" w14:textId="2B942514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13.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BA04AB" w14:textId="6D5F40E3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0051EBA4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C9AC0C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0DA2E6B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1D336982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636143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7973AA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FB20769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7760677F" w14:textId="320E254A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751B548A" w14:textId="486F610E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05A14025" w14:textId="52A8BA80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571642" w14:textId="2E07B072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47FDA47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89A3AF2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FD44315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93,111,135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D1E6F6C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3A54033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59CC6AF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A7EFF76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73EB41E8" w14:textId="63B9555B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1,624,700,000</w:t>
            </w:r>
          </w:p>
        </w:tc>
      </w:tr>
      <w:tr w:rsidR="004316D9" w14:paraId="15DB2014" w14:textId="234C49BC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6579181F" w14:textId="45E212A9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8729F2" w14:textId="0CF2B2F7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4060ED79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831C83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DE9BA75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AA317CA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DD44879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3ED044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6C8F139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40B56CDD" w14:textId="580C7D37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0BA46945" w14:textId="0B1E43A3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6E8A78B2" w14:textId="7B928371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6A6939" w14:textId="3EC97D69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17536DE6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6ABE14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ED4624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BA8B084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1887ED6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C76AB22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F903DEC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23158687" w14:textId="722C9C2A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218BA19B" w14:textId="0BD6B95F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ED19147" w14:textId="20C790F4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672A26" w14:textId="2310B610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39C8C27B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D9B7E1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7032B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2756799D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843B8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AEB7191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570C03D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47921A33" w14:textId="346FFAC2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78521625" w14:textId="4B03E234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6552F35B" w14:textId="078ABA6A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C368B1" w14:textId="701E1E77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5793F65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25D34C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CBD93DA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FDDCD76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B201BB4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9D3C1B4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BBACCDC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6F09D043" w14:textId="46F3B5EC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502F5FB1" w14:textId="66877F5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1D22F83" w14:textId="557743F4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287DF6" w14:textId="5B76D2B7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2C74E4DD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B7CC95B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456C78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B5F0B38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3E0BBB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F54DB19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56649F0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772D271C" w14:textId="0E970996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489E876C" w14:textId="1A425CB4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2407F74A" w14:textId="4D05C9C7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76EB88" w14:textId="721AC2F6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21369F45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788CBE5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602E203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17A5746B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6FF2DB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EC4880F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4A492BF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7EEB1EDB" w14:textId="535773B7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1281929F" w14:textId="1D0BC3FA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1C47DD4A" w14:textId="75CB1DFD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21.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4BE1281" w14:textId="0C4A5BD0" w:rsidR="004316D9" w:rsidRDefault="004316D9" w:rsidP="00E0399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0AD8914B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14AA71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7F8E3B7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4244AC76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F99018F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BDDAADC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1F08094" w14:textId="77777777" w:rsidR="004316D9" w:rsidRDefault="004316D9" w:rsidP="00E0399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676A1094" w14:textId="5CFF2479" w:rsidR="004316D9" w:rsidRPr="00237309" w:rsidRDefault="004316D9" w:rsidP="00E0399D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200326E" w14:textId="77777777" w:rsidR="00163625" w:rsidRPr="00163625" w:rsidRDefault="00163625" w:rsidP="00163625">
      <w:r>
        <w:br w:type="page"/>
      </w:r>
    </w:p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56"/>
        <w:gridCol w:w="2418"/>
        <w:gridCol w:w="211"/>
        <w:gridCol w:w="2154"/>
        <w:gridCol w:w="2365"/>
        <w:gridCol w:w="2365"/>
        <w:gridCol w:w="2366"/>
        <w:gridCol w:w="2365"/>
        <w:gridCol w:w="2365"/>
        <w:gridCol w:w="2365"/>
        <w:gridCol w:w="2366"/>
      </w:tblGrid>
      <w:tr w:rsidR="00E0399D" w14:paraId="09F3FCBF" w14:textId="69F084DE" w:rsidTr="005D0697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9B455B" w14:textId="77777777" w:rsidR="00E0399D" w:rsidRPr="001D79E3" w:rsidRDefault="00E0399D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4BC09205" w14:textId="77777777" w:rsidR="00E0399D" w:rsidRPr="001D79E3" w:rsidRDefault="00E0399D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11" w:type="dxa"/>
            <w:gridSpan w:val="8"/>
            <w:vMerge w:val="restart"/>
            <w:tcBorders>
              <w:top w:val="nil"/>
              <w:left w:val="nil"/>
            </w:tcBorders>
            <w:vAlign w:val="bottom"/>
          </w:tcPr>
          <w:p w14:paraId="4B261808" w14:textId="1C932F19" w:rsidR="00E0399D" w:rsidRDefault="00E0399D" w:rsidP="006038E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0399D" w14:paraId="49842859" w14:textId="0F74CD84" w:rsidTr="005D0697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033E8AD" w14:textId="77777777" w:rsidR="00E0399D" w:rsidRPr="001D79E3" w:rsidRDefault="00E0399D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12722505" w14:textId="77777777" w:rsidR="00E0399D" w:rsidRPr="001D79E3" w:rsidRDefault="00E0399D" w:rsidP="006038EB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11" w:type="dxa"/>
            <w:gridSpan w:val="8"/>
            <w:vMerge/>
            <w:tcBorders>
              <w:left w:val="nil"/>
            </w:tcBorders>
            <w:vAlign w:val="center"/>
          </w:tcPr>
          <w:p w14:paraId="0EFCF5EE" w14:textId="77777777" w:rsidR="00E0399D" w:rsidRPr="00CC0D84" w:rsidRDefault="00E0399D" w:rsidP="006038EB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0399D" w14:paraId="3B92F5DE" w14:textId="19736F0D" w:rsidTr="005D0697"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6E0CCB5A" w14:textId="77777777" w:rsidR="00E0399D" w:rsidRDefault="00E0399D" w:rsidP="00E0399D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7BE2208C" w14:textId="77777777" w:rsidR="00E0399D" w:rsidRDefault="00E0399D" w:rsidP="00E0399D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365" w:type="dxa"/>
            <w:gridSpan w:val="2"/>
            <w:vAlign w:val="center"/>
          </w:tcPr>
          <w:p w14:paraId="2D078795" w14:textId="472D6233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水利局主管</w:t>
            </w:r>
          </w:p>
        </w:tc>
        <w:tc>
          <w:tcPr>
            <w:tcW w:w="2365" w:type="dxa"/>
            <w:vAlign w:val="center"/>
          </w:tcPr>
          <w:p w14:paraId="14E92830" w14:textId="331D2AA6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工務局主管</w:t>
            </w:r>
          </w:p>
        </w:tc>
        <w:tc>
          <w:tcPr>
            <w:tcW w:w="2365" w:type="dxa"/>
            <w:vAlign w:val="center"/>
          </w:tcPr>
          <w:p w14:paraId="4FB770BC" w14:textId="00FA0045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交通局主管</w:t>
            </w:r>
          </w:p>
        </w:tc>
        <w:tc>
          <w:tcPr>
            <w:tcW w:w="2366" w:type="dxa"/>
            <w:vAlign w:val="center"/>
          </w:tcPr>
          <w:p w14:paraId="4B6CB815" w14:textId="11E90201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觀光旅遊局主管</w:t>
            </w:r>
          </w:p>
        </w:tc>
        <w:tc>
          <w:tcPr>
            <w:tcW w:w="2365" w:type="dxa"/>
            <w:vAlign w:val="center"/>
          </w:tcPr>
          <w:p w14:paraId="24DEEB07" w14:textId="32FE96EA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經濟發展局主管</w:t>
            </w:r>
          </w:p>
        </w:tc>
        <w:tc>
          <w:tcPr>
            <w:tcW w:w="2365" w:type="dxa"/>
            <w:vAlign w:val="center"/>
          </w:tcPr>
          <w:p w14:paraId="16EB2684" w14:textId="6BF056F9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社會局主管</w:t>
            </w:r>
          </w:p>
        </w:tc>
        <w:tc>
          <w:tcPr>
            <w:tcW w:w="2365" w:type="dxa"/>
            <w:vAlign w:val="center"/>
          </w:tcPr>
          <w:p w14:paraId="5631478E" w14:textId="35681607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勞工局主管</w:t>
            </w:r>
          </w:p>
        </w:tc>
        <w:tc>
          <w:tcPr>
            <w:tcW w:w="2366" w:type="dxa"/>
            <w:vAlign w:val="center"/>
          </w:tcPr>
          <w:p w14:paraId="7C77F30D" w14:textId="7521DCF6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</w:tr>
      <w:tr w:rsidR="00E0399D" w:rsidRPr="001A0B58" w14:paraId="55208BB1" w14:textId="20B435CE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0FEF12FA" w14:textId="77777777" w:rsidR="00E0399D" w:rsidRPr="001A0B58" w:rsidRDefault="00E0399D" w:rsidP="00E0399D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A0B5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61B7C5AD" w14:textId="7E458D58" w:rsidR="00E0399D" w:rsidRPr="001A0B58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A0B58">
              <w:rPr>
                <w:rFonts w:ascii="新細明體" w:hAnsi="新細明體"/>
                <w:b/>
                <w:noProof/>
                <w:sz w:val="20"/>
              </w:rPr>
              <w:t>7,475,991,915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2277B47" w14:textId="4D4C6D5E" w:rsidR="00E0399D" w:rsidRPr="001A0B58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A0B58">
              <w:rPr>
                <w:rFonts w:ascii="新細明體" w:hAnsi="新細明體"/>
                <w:b/>
                <w:noProof/>
                <w:sz w:val="20"/>
              </w:rPr>
              <w:t>6,236,758,720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FB12F2F" w14:textId="080C877E" w:rsidR="00E0399D" w:rsidRPr="001A0B58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A0B58">
              <w:rPr>
                <w:rFonts w:ascii="新細明體" w:hAnsi="新細明體"/>
                <w:b/>
                <w:noProof/>
                <w:sz w:val="20"/>
              </w:rPr>
              <w:t>1,359,222,302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B6BD020" w14:textId="63B6A62B" w:rsidR="00E0399D" w:rsidRPr="001A0B58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A0B58">
              <w:rPr>
                <w:rFonts w:ascii="新細明體" w:hAnsi="新細明體"/>
                <w:b/>
                <w:noProof/>
                <w:sz w:val="20"/>
              </w:rPr>
              <w:t>747,076,524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21C425B" w14:textId="71119EB4" w:rsidR="00E0399D" w:rsidRPr="001A0B58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A0B58">
              <w:rPr>
                <w:rFonts w:ascii="新細明體" w:hAnsi="新細明體"/>
                <w:b/>
                <w:noProof/>
                <w:sz w:val="20"/>
              </w:rPr>
              <w:t>833,361,529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12A51BC" w14:textId="4C024C7C" w:rsidR="00E0399D" w:rsidRPr="001A0B58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A0B58">
              <w:rPr>
                <w:rFonts w:ascii="新細明體" w:hAnsi="新細明體"/>
                <w:b/>
                <w:noProof/>
                <w:sz w:val="20"/>
              </w:rPr>
              <w:t>20,063,572,138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F8E675F" w14:textId="2F26C214" w:rsidR="00E0399D" w:rsidRPr="001A0B58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62DC2">
              <w:rPr>
                <w:rFonts w:ascii="新細明體" w:hAnsi="新細明體"/>
                <w:b/>
                <w:noProof/>
                <w:sz w:val="20"/>
              </w:rPr>
              <w:t>408,597,398</w:t>
            </w:r>
          </w:p>
        </w:tc>
        <w:tc>
          <w:tcPr>
            <w:tcW w:w="2366" w:type="dxa"/>
            <w:vAlign w:val="center"/>
          </w:tcPr>
          <w:p w14:paraId="3C80F1E2" w14:textId="7CF044B7" w:rsidR="00E0399D" w:rsidRPr="001A0B58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62DC2">
              <w:rPr>
                <w:rFonts w:ascii="新細明體" w:hAnsi="新細明體"/>
                <w:b/>
                <w:noProof/>
                <w:sz w:val="20"/>
              </w:rPr>
              <w:t>1,594,516,964</w:t>
            </w:r>
          </w:p>
        </w:tc>
      </w:tr>
      <w:tr w:rsidR="004316D9" w14:paraId="6E0A735F" w14:textId="39CC40F8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43822303" w14:textId="6AA441CF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9BD985" w14:textId="3A7DA15A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61F4A373" w14:textId="0F3D1CD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2F4E58" w14:textId="3689591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EDD3819" w14:textId="4E2BF5D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7BDDE6A" w14:textId="0783FAB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A0A6ADA" w14:textId="6D356F9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B2035C" w14:textId="360676B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437DC48" w14:textId="28891D5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6BE54A13" w14:textId="2F36513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29A0C5F4" w14:textId="5657AEE4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7E112EAE" w14:textId="295E5047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F8ECB7" w14:textId="223A7CC7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659DDCDA" w14:textId="3104ADA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42E961F" w14:textId="1B85FC5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4217ED" w14:textId="7E2D687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149CB1E5" w14:textId="2F0CC005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A616D04" w14:textId="172F5B2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6A00F96" w14:textId="0EC8D11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582E53B" w14:textId="51D68BF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7CDD418F" w14:textId="2EC351A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18FC753A" w14:textId="4F28F7E5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383BE5F2" w14:textId="5C1285D1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D6D9FD" w14:textId="4DA49052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2875892A" w14:textId="490B3F9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01BEA52" w14:textId="4F937FF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F9325F" w14:textId="689FEC3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80E0D2D" w14:textId="5A368FA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E1C46B3" w14:textId="7A324CB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DD10236" w14:textId="76B6E2A5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64ED2DF" w14:textId="16212B5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71BAEA39" w14:textId="1189A6F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6F815EAC" w14:textId="2AB88B56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462D6807" w14:textId="141D2C3B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29FF19" w14:textId="3E36905A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6E2C316E" w14:textId="6121DB0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713083" w14:textId="6ADCD54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5EECA2" w14:textId="34EF5CB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1A8AA91" w14:textId="5DC5850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EA43A7F" w14:textId="7D8CD9C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D64D37E" w14:textId="1F8C3DC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012778E" w14:textId="68D7283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04C63B30" w14:textId="212DF78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325FE3E7" w14:textId="43D944DA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F603BEA" w14:textId="6BBD9D09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19CF64" w14:textId="643E5FB3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6636002C" w14:textId="622BC17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0B197D0" w14:textId="43A9732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819DBC1" w14:textId="56B299B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1310691C" w14:textId="1CC014C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79D2385" w14:textId="0FEA6745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268A90A" w14:textId="2E888C66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429CB0F" w14:textId="7B7DEF6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013343AE" w14:textId="29570C5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72A7AD6F" w14:textId="26B80D94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43AEFE2A" w14:textId="7EA2A4A9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B6EC83" w14:textId="4093EC3E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3B9C1E07" w14:textId="477EDFB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F38D479" w14:textId="69599EA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23C0F4E" w14:textId="2E28AD2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5240C2A" w14:textId="6987C9B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2F35F3A" w14:textId="1952912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D992835" w14:textId="0F9761E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7A867EC" w14:textId="0B80C35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7DEDB66A" w14:textId="65D3A03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60E5E633" w14:textId="237BE913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23EC7927" w14:textId="3928DE18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B58053" w14:textId="6FDD200C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3F08B383" w14:textId="3D94BC5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DB8DBE" w14:textId="0E0AC12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0D9941B" w14:textId="4DA1DE8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613A0BA" w14:textId="55E37CB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0A065D" w14:textId="13349336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A3154C" w14:textId="63003576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474D396" w14:textId="02B78C73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63A930A0" w14:textId="5693B90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40010745" w14:textId="6CBB6933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61A7651E" w14:textId="16C0C55F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EBD2205" w14:textId="7C608268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68CEFE71" w14:textId="1A0FEE93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7,475,991,915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8043327" w14:textId="704036C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42B53E9" w14:textId="6A830F3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D3EC4F9" w14:textId="40EAB7F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174831" w14:textId="07A097E3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439616E" w14:textId="36EF9D6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85BACCE" w14:textId="7C2ECDB6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6CBFCC20" w14:textId="2A96B37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607EF953" w14:textId="1506D88B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7A1490F7" w14:textId="19D17885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80B0E5" w14:textId="14093C45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1E0EF7F7" w14:textId="2177671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F4B901B" w14:textId="7CBBC1C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668,990,405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0E43054" w14:textId="4A063EB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D1EDC28" w14:textId="6CA0041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3F0DBFA" w14:textId="51CA9105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A33B972" w14:textId="632A478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5E2A06" w14:textId="727052F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42AE1C25" w14:textId="5A2BD36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23709A3B" w14:textId="2C7A9481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525B0D18" w14:textId="2D4672A7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2FDA7F" w14:textId="02A94B43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00DDD87D" w14:textId="6807EB26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9C6D62E" w14:textId="12D5057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5,567,768,315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1377F9" w14:textId="113F9F5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1,359,222,302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1EE6D50" w14:textId="50CFAE4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2E47872" w14:textId="4A5DE16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1ED73D9" w14:textId="0E9D708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821BC8" w14:textId="5E59F20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759FE344" w14:textId="3BA7E28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00D43EED" w14:textId="11DE8FB5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4D02F118" w14:textId="588029DA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D9835B" w14:textId="47D2792B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0090FD33" w14:textId="48F1EC4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54E3769" w14:textId="0401B9A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4B0A597" w14:textId="513C2A6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7CD6D1D" w14:textId="0C33E9D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747,076,524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EDFFAE2" w14:textId="3E9DD17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833,361,529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A861A2" w14:textId="47789FB6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3B639CE" w14:textId="32AAD81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223BCABA" w14:textId="5F3001C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5BCA091F" w14:textId="6ADD0F58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5BC7E2A5" w14:textId="5F9900DA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7EA837" w14:textId="0BC29ED0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3B0846EF" w14:textId="7993E3C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79614EB" w14:textId="3996414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3AD49E5" w14:textId="54522D1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9F8BDD2" w14:textId="6F99647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696DCC9" w14:textId="6AB0D6A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4A0C70B" w14:textId="1D282E1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456,084,941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7009111" w14:textId="4FC0337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3DA291A3" w14:textId="1B821FD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396591F0" w14:textId="20B9FEFF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2F32B6D3" w14:textId="4B1BF054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13.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CCE331" w14:textId="09DFA288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7F34D572" w14:textId="297C3B1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8ED5FFD" w14:textId="1DF48175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5884434" w14:textId="481728A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47AD49D2" w14:textId="3B7EEBD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DF5C957" w14:textId="0F29EC1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939F675" w14:textId="56534AE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732,914,048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FB0B6E6" w14:textId="6A0D2265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1A783BE1" w14:textId="14ED76F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1C162B11" w14:textId="119DE5E8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4C6A0004" w14:textId="18ABA228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9C6BBF" w14:textId="0B788B43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73DE43C4" w14:textId="546C84B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DABE0D" w14:textId="622D08D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2B9B856" w14:textId="74B8490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9E19D40" w14:textId="5CD6DBE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F5A6A35" w14:textId="39BFDE1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A93171" w14:textId="10B85E7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18,874,573,149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7DAB31C" w14:textId="74FA191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210,950,928</w:t>
            </w:r>
          </w:p>
        </w:tc>
        <w:tc>
          <w:tcPr>
            <w:tcW w:w="2366" w:type="dxa"/>
            <w:vAlign w:val="center"/>
          </w:tcPr>
          <w:p w14:paraId="7189AD7A" w14:textId="39A1005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352EA99E" w14:textId="49D10400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76D4736F" w14:textId="0795D18B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7EE240" w14:textId="1994659D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33BA7822" w14:textId="0C0CDEF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39F83C0" w14:textId="64D25423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98E1698" w14:textId="73F2BB9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B05A7C1" w14:textId="4212CFB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301451E" w14:textId="66B78D1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2C57DF9" w14:textId="2AACEE5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7E667D" w14:textId="7095D43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197,646,470</w:t>
            </w:r>
          </w:p>
        </w:tc>
        <w:tc>
          <w:tcPr>
            <w:tcW w:w="2366" w:type="dxa"/>
            <w:vAlign w:val="center"/>
          </w:tcPr>
          <w:p w14:paraId="72935661" w14:textId="3EFAB23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728FCF34" w14:textId="1965B409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25A097D9" w14:textId="5A246DCA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2DF4EE" w14:textId="4294D2E5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301A22D5" w14:textId="473F8B6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5B70D15" w14:textId="6BD35FB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A7DD851" w14:textId="270C720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18E04E4E" w14:textId="23807D4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028C69F" w14:textId="135389E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758BC1E" w14:textId="06DE2CB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235BC90" w14:textId="3294EF55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6DB88D37" w14:textId="16AE5E8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1,594,516,964</w:t>
            </w:r>
          </w:p>
        </w:tc>
      </w:tr>
      <w:tr w:rsidR="004316D9" w14:paraId="6813803B" w14:textId="5C0E6FEA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0F03D192" w14:textId="520D87B4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0CF781" w14:textId="6C1BE4E5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167FBBD9" w14:textId="14668BD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563F36" w14:textId="3D0EF69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C3CA1E" w14:textId="0216F00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22DB005" w14:textId="4501EE1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DC6A8D4" w14:textId="7618BEA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9478DE8" w14:textId="2E560D2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91BBC4B" w14:textId="3A6E3CC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30E84471" w14:textId="321EC4A3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7B26CBA1" w14:textId="5996741F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C78CE2C" w14:textId="1647688B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2B425B" w14:textId="4C826CAB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499D7E9D" w14:textId="3642F23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0F39E8" w14:textId="41534DD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52D5032" w14:textId="33DF43B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66A82FA" w14:textId="1734DBC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F2F918E" w14:textId="61E0528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EEFBB2A" w14:textId="75CA30A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DEC3E81" w14:textId="616A5DF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7BF1B7A1" w14:textId="48A44BF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06C5DA0C" w14:textId="031E8AB0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66F08811" w14:textId="204F9881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5EC77E" w14:textId="289A5120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4117E4BF" w14:textId="68BA227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CAF4129" w14:textId="47C8B29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A63B08F" w14:textId="79789E73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D796904" w14:textId="2363A02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5BE9D17" w14:textId="4004EF0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C9D3EA4" w14:textId="1852FC7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778F7C3" w14:textId="6202034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45BB2454" w14:textId="0245043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58A15D63" w14:textId="376D92AB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494344B8" w14:textId="49F6F3B1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4AA88B" w14:textId="21EFA2B9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1E30C074" w14:textId="42AB628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F53E19B" w14:textId="43EFA8F6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02CB60" w14:textId="5C31CFF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6411A6F" w14:textId="7E0508F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9FF820" w14:textId="223575F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5FEE1BB" w14:textId="77FC8D2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E26914E" w14:textId="2CBEFBF5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01A08709" w14:textId="35D4C145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316D9" w14:paraId="7B863DE7" w14:textId="066920BE" w:rsidTr="005D0697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62CCF94E" w14:textId="6705F497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21.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1888923" w14:textId="6A852357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2E01EC51" w14:textId="2EBF0E7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D3A8C8" w14:textId="729BDA0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4FED3D4" w14:textId="6007373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F113751" w14:textId="0FDE5E0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2840D52" w14:textId="60CAD21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EFFD609" w14:textId="5FEBA7F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7C2E98B" w14:textId="3E0747B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vAlign w:val="center"/>
          </w:tcPr>
          <w:p w14:paraId="0A19BC8B" w14:textId="3855F9B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9A5E780" w14:textId="77777777" w:rsidR="00163625" w:rsidRPr="00163625" w:rsidRDefault="00163625" w:rsidP="00163625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56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163625" w14:paraId="0BA3C126" w14:textId="77777777" w:rsidTr="006038EB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AECEB3" w14:textId="77777777" w:rsidR="00163625" w:rsidRPr="001D79E3" w:rsidRDefault="00163625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193C8185" w14:textId="77777777" w:rsidR="00163625" w:rsidRPr="001D79E3" w:rsidRDefault="00163625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414192A6" w14:textId="77777777" w:rsidR="00163625" w:rsidRPr="005C62A3" w:rsidRDefault="00163625" w:rsidP="006038EB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163625" w14:paraId="0AF0AD26" w14:textId="77777777" w:rsidTr="006038EB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435964A" w14:textId="77777777" w:rsidR="00163625" w:rsidRPr="001D79E3" w:rsidRDefault="00163625" w:rsidP="006038E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36D3534D" w14:textId="77777777" w:rsidR="00163625" w:rsidRPr="001D79E3" w:rsidRDefault="00163625" w:rsidP="006038EB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642F7036" w14:textId="77777777" w:rsidR="00163625" w:rsidRPr="00CC0D84" w:rsidRDefault="00163625" w:rsidP="006038EB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0399D" w14:paraId="2659CFEF" w14:textId="77777777" w:rsidTr="006038EB"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4E2F4300" w14:textId="77777777" w:rsidR="00E0399D" w:rsidRDefault="00E0399D" w:rsidP="00E0399D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062A39AF" w14:textId="77777777" w:rsidR="00E0399D" w:rsidRDefault="00E0399D" w:rsidP="00E0399D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1CF3AA85" w14:textId="4DC28D8D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都市發展局主管</w:t>
            </w:r>
          </w:p>
        </w:tc>
        <w:tc>
          <w:tcPr>
            <w:tcW w:w="2709" w:type="dxa"/>
            <w:vAlign w:val="center"/>
          </w:tcPr>
          <w:p w14:paraId="4AE16FC8" w14:textId="3BBD2693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2708" w:type="dxa"/>
            <w:vAlign w:val="center"/>
          </w:tcPr>
          <w:p w14:paraId="458A1FBA" w14:textId="627DB2C3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709" w:type="dxa"/>
            <w:vAlign w:val="center"/>
          </w:tcPr>
          <w:p w14:paraId="5EEFF4C4" w14:textId="0B3FC91F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財政稅務局主管</w:t>
            </w:r>
          </w:p>
        </w:tc>
        <w:tc>
          <w:tcPr>
            <w:tcW w:w="2708" w:type="dxa"/>
            <w:vAlign w:val="center"/>
          </w:tcPr>
          <w:p w14:paraId="368DE702" w14:textId="29135B6B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體育局主管</w:t>
            </w:r>
          </w:p>
        </w:tc>
        <w:tc>
          <w:tcPr>
            <w:tcW w:w="2709" w:type="dxa"/>
            <w:vAlign w:val="center"/>
          </w:tcPr>
          <w:p w14:paraId="7CE40F77" w14:textId="79CD6602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2709" w:type="dxa"/>
            <w:vAlign w:val="center"/>
          </w:tcPr>
          <w:p w14:paraId="54323CF8" w14:textId="563426E9" w:rsidR="00E0399D" w:rsidRDefault="00E0399D" w:rsidP="00E0399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E0399D" w:rsidRPr="00262DC2" w14:paraId="5B8C64DB" w14:textId="77777777" w:rsidTr="004C6344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5E8AD57F" w14:textId="77777777" w:rsidR="00E0399D" w:rsidRPr="00262DC2" w:rsidRDefault="00E0399D" w:rsidP="00E0399D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62DC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F2D4288" w14:textId="66A6D157" w:rsidR="00E0399D" w:rsidRPr="00262DC2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62DC2">
              <w:rPr>
                <w:rFonts w:ascii="新細明體" w:hAnsi="新細明體"/>
                <w:b/>
                <w:noProof/>
                <w:sz w:val="20"/>
              </w:rPr>
              <w:t>299,810,559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65E0344" w14:textId="28B9DCA9" w:rsidR="00E0399D" w:rsidRPr="00262DC2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62DC2">
              <w:rPr>
                <w:rFonts w:ascii="新細明體" w:hAnsi="新細明體"/>
                <w:b/>
                <w:noProof/>
                <w:sz w:val="20"/>
              </w:rPr>
              <w:t>3,889,501,924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FB039D1" w14:textId="7D530201" w:rsidR="00E0399D" w:rsidRPr="00262DC2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62DC2">
              <w:rPr>
                <w:rFonts w:ascii="新細明體" w:hAnsi="新細明體"/>
                <w:b/>
                <w:noProof/>
                <w:sz w:val="20"/>
              </w:rPr>
              <w:t>7,249,893,144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6A6F944" w14:textId="7480CC8F" w:rsidR="00E0399D" w:rsidRPr="00262DC2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62DC2">
              <w:rPr>
                <w:rFonts w:ascii="新細明體" w:hAnsi="新細明體"/>
                <w:b/>
                <w:noProof/>
                <w:sz w:val="20"/>
              </w:rPr>
              <w:t>1,504,713,151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EB586BC" w14:textId="0C346EE2" w:rsidR="00E0399D" w:rsidRPr="00262DC2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62DC2">
              <w:rPr>
                <w:rFonts w:ascii="新細明體" w:hAnsi="新細明體"/>
                <w:b/>
                <w:noProof/>
                <w:sz w:val="20"/>
              </w:rPr>
              <w:t>2,213,207,432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4FEBCC0" w14:textId="57CF5A41" w:rsidR="00E0399D" w:rsidRPr="00262DC2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E58AE">
              <w:rPr>
                <w:rFonts w:ascii="新細明體" w:hAnsi="新細明體"/>
                <w:b/>
                <w:noProof/>
                <w:sz w:val="20"/>
              </w:rPr>
              <w:t>5,060,513,201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B9C0583" w14:textId="29C59136" w:rsidR="00E0399D" w:rsidRPr="00262DC2" w:rsidRDefault="00E0399D" w:rsidP="00E0399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E58AE">
              <w:rPr>
                <w:rFonts w:ascii="新細明體" w:hAnsi="新細明體"/>
                <w:b/>
                <w:noProof/>
                <w:sz w:val="20"/>
              </w:rPr>
              <w:t>113,248,179,242</w:t>
            </w:r>
          </w:p>
        </w:tc>
      </w:tr>
      <w:tr w:rsidR="004316D9" w14:paraId="0A811F0B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68E5AE0" w14:textId="772A39D0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05FF8C" w14:textId="29F8E81C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5297D77" w14:textId="528E7AF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3BF35BF" w14:textId="3F11202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97D88FF" w14:textId="0F0BC673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FFD89B6" w14:textId="51C8DF6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C98D43E" w14:textId="2230348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E135985" w14:textId="48C64F7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75DF4B2" w14:textId="1B6092E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807,656,848</w:t>
            </w:r>
          </w:p>
        </w:tc>
      </w:tr>
      <w:tr w:rsidR="004316D9" w14:paraId="7F5D58CB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02C5EE7" w14:textId="456123EC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909C53" w14:textId="3AABDD31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4C9DFE3" w14:textId="2E5C40B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F9EE91A" w14:textId="242C6BC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E61318E" w14:textId="572E7D7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B70DBF" w14:textId="2D901A7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6972735" w14:textId="0C543813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C81FC1" w14:textId="7AE2AE7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77008F" w14:textId="62F1141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659,694,585</w:t>
            </w:r>
          </w:p>
        </w:tc>
      </w:tr>
      <w:tr w:rsidR="004316D9" w14:paraId="3F6E4F26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261A56BB" w14:textId="44D26EA8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3.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2464B3" w14:textId="57EC0D81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E37F1BA" w14:textId="15F7F983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3417072" w14:textId="652BCA7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0839344" w14:textId="5C021F33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B566FB" w14:textId="5873D2A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43C6567" w14:textId="6E6606F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C0AFF6E" w14:textId="654BF43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CF5DEBA" w14:textId="559CA493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8,741,201,284</w:t>
            </w:r>
          </w:p>
        </w:tc>
      </w:tr>
      <w:tr w:rsidR="004316D9" w14:paraId="539ECFA7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54B36C7B" w14:textId="3E3F8EB1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DF4CE2" w14:textId="2751F0F9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295390A" w14:textId="5B25526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1BA24A7" w14:textId="41D7D146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D1CE35A" w14:textId="0F8454A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7,249,893,144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84AAE84" w14:textId="62B1606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415C7FB" w14:textId="49CCAE1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2A5D3B6" w14:textId="2DE45B2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B79368" w14:textId="75627CA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7,249,893,144</w:t>
            </w:r>
          </w:p>
        </w:tc>
      </w:tr>
      <w:tr w:rsidR="004316D9" w14:paraId="312C3137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0F62B3C9" w14:textId="57C8D8AF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E912678" w14:textId="4F2D8C50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17D732D" w14:textId="4C40155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4B87E47" w14:textId="51800BD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4D17096" w14:textId="38531165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D92201" w14:textId="65CF24C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697,059,970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1FA4F57" w14:textId="56C4003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C28150" w14:textId="2C8A1FC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E7C98F" w14:textId="5E55306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697,059,970</w:t>
            </w:r>
          </w:p>
        </w:tc>
      </w:tr>
      <w:tr w:rsidR="004316D9" w14:paraId="5A7CFBEE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06E4DC90" w14:textId="61E73BC9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68E2A6" w14:textId="7EED871A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DCBC1B6" w14:textId="3849818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CD340ED" w14:textId="76FB8E7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F6EADD1" w14:textId="2B95EE7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40F3684" w14:textId="31EAD0C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6AB4F13" w14:textId="18594CC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367,252,704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5058609" w14:textId="49F277C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FF3E3F5" w14:textId="052E53C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35,933,974,392</w:t>
            </w:r>
          </w:p>
        </w:tc>
      </w:tr>
      <w:tr w:rsidR="004316D9" w14:paraId="2497698E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DE2CEB6" w14:textId="2DBF0117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7.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D9AFB5" w14:textId="1399A766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53668DA" w14:textId="34E3FF6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3615294" w14:textId="29CA15B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7A9DA5F" w14:textId="48AF0A2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2B49DA" w14:textId="7E24843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9BCF3C8" w14:textId="59F1A905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1,845,954,728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E1135A" w14:textId="75EAD12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5B0396B" w14:textId="5D51D9C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4,762,289,106</w:t>
            </w:r>
          </w:p>
        </w:tc>
      </w:tr>
      <w:tr w:rsidR="004316D9" w14:paraId="1F3E1419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8AA5F4F" w14:textId="0B1861C2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B94274" w14:textId="416B14B6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1373C1F" w14:textId="26EDF9B6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0A6541" w14:textId="12918D3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CDB28FB" w14:textId="74E439F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C01221" w14:textId="7291C77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9845A07" w14:textId="5D9F47A6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7E7073" w14:textId="4C65E123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EAC9E34" w14:textId="281BABB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9,885,247,382</w:t>
            </w:r>
          </w:p>
        </w:tc>
      </w:tr>
      <w:tr w:rsidR="004316D9" w14:paraId="49F14531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29643442" w14:textId="43440A8A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9.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95C971" w14:textId="24552A6C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C5DBD08" w14:textId="428C968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329B29A" w14:textId="2677901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1B5777E" w14:textId="53E05E8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9B5E36D" w14:textId="61986C5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1E2D7D0" w14:textId="2F821283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7E334A" w14:textId="7B7AE92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2824080" w14:textId="4898375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668,990,405</w:t>
            </w:r>
          </w:p>
        </w:tc>
      </w:tr>
      <w:tr w:rsidR="004316D9" w14:paraId="6C709A8E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5352A287" w14:textId="001CD1BA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10.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F848B5" w14:textId="6CA676C1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B0A34C7" w14:textId="2C0D068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19774C8" w14:textId="0AC13CB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A68093A" w14:textId="32423A9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436D78D" w14:textId="31CEF9C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6F82221" w14:textId="6C519E0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84200AA" w14:textId="3550986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72047D5" w14:textId="129001F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7,828,461,984</w:t>
            </w:r>
          </w:p>
        </w:tc>
      </w:tr>
      <w:tr w:rsidR="004316D9" w14:paraId="1F9A39A1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0D96556" w14:textId="6BF0B63D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E6342B" w14:textId="0C8C29DD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86C35C1" w14:textId="1228AF7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5708AD" w14:textId="3DDF326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7F4AD56" w14:textId="369C9326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0AAA9F0" w14:textId="2FC5DF7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13,085,980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E463308" w14:textId="551A96B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208164" w14:textId="6FF26EB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81097BF" w14:textId="39A80FC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1,899,123,165</w:t>
            </w:r>
          </w:p>
        </w:tc>
      </w:tr>
      <w:tr w:rsidR="004316D9" w14:paraId="2ED9B87B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0ED49700" w14:textId="35650EA6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A194A6" w14:textId="00EFBD44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3D0A93B" w14:textId="7814FD6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F8F8E7" w14:textId="584AACE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8717FCC" w14:textId="43D86BF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54092B1" w14:textId="60B1DBB5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9488B7B" w14:textId="2246A2D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1BDF33" w14:textId="428E6C8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B4E8890" w14:textId="7F726E8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741,781,398</w:t>
            </w:r>
          </w:p>
        </w:tc>
      </w:tr>
      <w:tr w:rsidR="004316D9" w14:paraId="68A4819C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269BD609" w14:textId="16150E7B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13.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871B0D" w14:textId="40D94CBA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725AFCA" w14:textId="0AE113A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BD5D225" w14:textId="77BAC9F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4EB8F49" w14:textId="53E24D8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BE4C60E" w14:textId="2BC56E1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28EB518" w14:textId="501D42B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7C6216D" w14:textId="6CE5347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6FD25EA" w14:textId="640823F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732,914,048</w:t>
            </w:r>
          </w:p>
        </w:tc>
      </w:tr>
      <w:tr w:rsidR="004316D9" w14:paraId="375ECB3E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5C5C03B7" w14:textId="10EF7518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14.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0D2467" w14:textId="4D6BCBFF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53A3805" w14:textId="0D9568E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583DEED" w14:textId="37E7555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F0BEC08" w14:textId="40C2C7F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76AE91E" w14:textId="0B7F5B1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B7DE144" w14:textId="2FD6C9A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737BE7B" w14:textId="301A2AB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9320D1" w14:textId="27578CD3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20,803,335,212</w:t>
            </w:r>
          </w:p>
        </w:tc>
      </w:tr>
      <w:tr w:rsidR="004316D9" w14:paraId="3DCD9C0D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224D6705" w14:textId="63DDF4E1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A7D0C8" w14:textId="55084A55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3015888" w14:textId="5E026035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AE2503" w14:textId="1C31C3F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4CEA222" w14:textId="3C37DE7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2EB51E" w14:textId="465DEE6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8E6ED4E" w14:textId="1C90566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E2AA605" w14:textId="76E4BF8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530021B" w14:textId="64C23DF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197,646,470</w:t>
            </w:r>
          </w:p>
        </w:tc>
      </w:tr>
      <w:tr w:rsidR="004316D9" w14:paraId="4E5F3926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7EB57F18" w14:textId="587175CA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E87B30" w14:textId="13C0AFA9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8CA9975" w14:textId="684EF3CC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6E001B" w14:textId="37EBBF2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A070D82" w14:textId="6A1170D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B9E1E40" w14:textId="3A23E0D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BFB57E9" w14:textId="0D75A36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4687D9B" w14:textId="4093DE0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A775CE" w14:textId="0ACEFE6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1,594,516,964</w:t>
            </w:r>
          </w:p>
        </w:tc>
      </w:tr>
      <w:tr w:rsidR="004316D9" w14:paraId="6FC00524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505370D" w14:textId="728CA41A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20546D" w14:textId="18806E7C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153A979" w14:textId="750A4D3A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99528F" w14:textId="2741ADB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3,889,501,924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2011C5B" w14:textId="1DB24B3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FA991D1" w14:textId="5BFCD2A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74BF910" w14:textId="0D2B123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89EA837" w14:textId="03BA946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9A811CE" w14:textId="420168B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3,889,501,924</w:t>
            </w:r>
          </w:p>
        </w:tc>
      </w:tr>
      <w:tr w:rsidR="004316D9" w14:paraId="3F1A03BE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7C4B507F" w14:textId="3E67BC3E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18.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923934" w14:textId="2CAD716A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8A954EF" w14:textId="48657F06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299,810,559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32C34E2" w14:textId="78C6DCD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1F596B3" w14:textId="0014531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5A30747" w14:textId="26C491C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A5AF5C0" w14:textId="5E18E212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E92A11C" w14:textId="27DD158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A3BB19F" w14:textId="4B1B0507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299,810,559</w:t>
            </w:r>
          </w:p>
        </w:tc>
      </w:tr>
      <w:tr w:rsidR="004316D9" w14:paraId="0376AAE1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49488C47" w14:textId="2433395D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19.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0E67D6" w14:textId="5C2C7841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7B27874" w14:textId="7BA5BA2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4C3A959" w14:textId="1FE386C5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1447F71" w14:textId="76B5FF5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BD9F029" w14:textId="3F10B8C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2DF3422" w14:textId="7F8D183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7DFAAA8" w14:textId="678FC68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3,589,954,101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AA2D29C" w14:textId="669CC17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3,589,954,101</w:t>
            </w:r>
          </w:p>
        </w:tc>
      </w:tr>
      <w:tr w:rsidR="004316D9" w14:paraId="3285D469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72E7ABB6" w14:textId="0A3EEFCC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20.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86250B" w14:textId="2B82137E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74816C1" w14:textId="62E79840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39D920C" w14:textId="69C8C32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EF8CF71" w14:textId="55F3FC05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3B1046" w14:textId="0C183CE3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794,567,201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6EC0866" w14:textId="18E4879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80B0906" w14:textId="11BF941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65E818" w14:textId="26B80AD1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794,567,201</w:t>
            </w:r>
          </w:p>
        </w:tc>
      </w:tr>
      <w:tr w:rsidR="004316D9" w14:paraId="59CAFB85" w14:textId="77777777" w:rsidTr="004316D9">
        <w:tblPrEx>
          <w:tblBorders>
            <w:insideH w:val="none" w:sz="0" w:space="0" w:color="auto"/>
          </w:tblBorders>
        </w:tblPrEx>
        <w:trPr>
          <w:trHeight w:val="569"/>
        </w:trPr>
        <w:tc>
          <w:tcPr>
            <w:tcW w:w="434" w:type="dxa"/>
            <w:tcBorders>
              <w:right w:val="nil"/>
            </w:tcBorders>
            <w:shd w:val="clear" w:color="auto" w:fill="auto"/>
            <w:vAlign w:val="center"/>
          </w:tcPr>
          <w:p w14:paraId="165B8923" w14:textId="06567816" w:rsidR="004316D9" w:rsidRDefault="004316D9" w:rsidP="004316D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21.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3328501" w14:textId="3E4998BE" w:rsidR="004316D9" w:rsidRDefault="004316D9" w:rsidP="004316D9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237309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4254E6E" w14:textId="12335FE4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63EAE59" w14:textId="57F256BD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DB364C0" w14:textId="06F6713F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2CDA1E" w14:textId="37633689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1B86581" w14:textId="742FE588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1AA69C" w14:textId="7DA0090B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1,470,559,100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B76709D" w14:textId="7D83BA0E" w:rsidR="004316D9" w:rsidRDefault="004316D9" w:rsidP="004316D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37309">
              <w:rPr>
                <w:rFonts w:ascii="新細明體" w:hAnsi="新細明體"/>
                <w:noProof/>
                <w:sz w:val="20"/>
              </w:rPr>
              <w:t>1,470,559,100</w:t>
            </w:r>
          </w:p>
        </w:tc>
      </w:tr>
    </w:tbl>
    <w:p w14:paraId="7D3CF21D" w14:textId="77777777" w:rsidR="00163625" w:rsidRDefault="00163625" w:rsidP="00163625"/>
    <w:sectPr w:rsidR="00163625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E98B5" w14:textId="77777777" w:rsidR="00163625" w:rsidRDefault="00163625">
      <w:r>
        <w:separator/>
      </w:r>
    </w:p>
  </w:endnote>
  <w:endnote w:type="continuationSeparator" w:id="0">
    <w:p w14:paraId="0A56DDF8" w14:textId="77777777" w:rsidR="00163625" w:rsidRDefault="0016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63843" w14:textId="2D7DBD9E" w:rsidR="004C6344" w:rsidRPr="004C6344" w:rsidRDefault="004C6344" w:rsidP="004C6344">
    <w:pPr>
      <w:pStyle w:val="a4"/>
      <w:jc w:val="center"/>
      <w:rPr>
        <w:rFonts w:ascii="標楷體" w:eastAsia="標楷體" w:hAnsi="標楷體"/>
      </w:rPr>
    </w:pPr>
    <w:r w:rsidRPr="004C6344">
      <w:rPr>
        <w:rFonts w:ascii="標楷體" w:eastAsia="標楷體" w:hAnsi="標楷體" w:hint="eastAsia"/>
      </w:rPr>
      <w:t>第7-</w:t>
    </w:r>
    <w:sdt>
      <w:sdtPr>
        <w:rPr>
          <w:rFonts w:ascii="標楷體" w:eastAsia="標楷體" w:hAnsi="標楷體"/>
        </w:rPr>
        <w:id w:val="-68890201"/>
        <w:docPartObj>
          <w:docPartGallery w:val="Page Numbers (Bottom of Page)"/>
          <w:docPartUnique/>
        </w:docPartObj>
      </w:sdtPr>
      <w:sdtEndPr/>
      <w:sdtContent>
        <w:r w:rsidRPr="004C6344">
          <w:rPr>
            <w:rFonts w:ascii="標楷體" w:eastAsia="標楷體" w:hAnsi="標楷體"/>
          </w:rPr>
          <w:fldChar w:fldCharType="begin"/>
        </w:r>
        <w:r w:rsidRPr="004C6344">
          <w:rPr>
            <w:rFonts w:ascii="標楷體" w:eastAsia="標楷體" w:hAnsi="標楷體"/>
          </w:rPr>
          <w:instrText>PAGE   \* MERGEFORMAT</w:instrText>
        </w:r>
        <w:r w:rsidRPr="004C6344">
          <w:rPr>
            <w:rFonts w:ascii="標楷體" w:eastAsia="標楷體" w:hAnsi="標楷體"/>
          </w:rPr>
          <w:fldChar w:fldCharType="separate"/>
        </w:r>
        <w:r w:rsidRPr="004C6344">
          <w:rPr>
            <w:rFonts w:ascii="標楷體" w:eastAsia="標楷體" w:hAnsi="標楷體"/>
            <w:lang w:val="zh-TW"/>
          </w:rPr>
          <w:t>2</w:t>
        </w:r>
        <w:r w:rsidRPr="004C6344">
          <w:rPr>
            <w:rFonts w:ascii="標楷體" w:eastAsia="標楷體" w:hAnsi="標楷體"/>
          </w:rPr>
          <w:fldChar w:fldCharType="end"/>
        </w:r>
        <w:r w:rsidRPr="004C6344">
          <w:rPr>
            <w:rFonts w:ascii="標楷體" w:eastAsia="標楷體" w:hAnsi="標楷體" w:hint="eastAsia"/>
          </w:rPr>
          <w:t>頁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814445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51F8991" w14:textId="0BADCA36" w:rsidR="004C6344" w:rsidRPr="004C6344" w:rsidRDefault="004C6344" w:rsidP="004C6344">
        <w:pPr>
          <w:pStyle w:val="a4"/>
          <w:jc w:val="center"/>
          <w:rPr>
            <w:rFonts w:ascii="標楷體" w:eastAsia="標楷體" w:hAnsi="標楷體"/>
          </w:rPr>
        </w:pPr>
        <w:r w:rsidRPr="004C6344">
          <w:rPr>
            <w:rFonts w:ascii="標楷體" w:eastAsia="標楷體" w:hAnsi="標楷體" w:hint="eastAsia"/>
          </w:rPr>
          <w:t>第7-</w:t>
        </w:r>
        <w:r w:rsidRPr="004C6344">
          <w:rPr>
            <w:rFonts w:ascii="標楷體" w:eastAsia="標楷體" w:hAnsi="標楷體"/>
          </w:rPr>
          <w:fldChar w:fldCharType="begin"/>
        </w:r>
        <w:r w:rsidRPr="004C6344">
          <w:rPr>
            <w:rFonts w:ascii="標楷體" w:eastAsia="標楷體" w:hAnsi="標楷體"/>
          </w:rPr>
          <w:instrText>PAGE   \* MERGEFORMAT</w:instrText>
        </w:r>
        <w:r w:rsidRPr="004C6344">
          <w:rPr>
            <w:rFonts w:ascii="標楷體" w:eastAsia="標楷體" w:hAnsi="標楷體"/>
          </w:rPr>
          <w:fldChar w:fldCharType="separate"/>
        </w:r>
        <w:r w:rsidRPr="004C6344">
          <w:rPr>
            <w:rFonts w:ascii="標楷體" w:eastAsia="標楷體" w:hAnsi="標楷體"/>
            <w:lang w:val="zh-TW"/>
          </w:rPr>
          <w:t>2</w:t>
        </w:r>
        <w:r w:rsidRPr="004C6344">
          <w:rPr>
            <w:rFonts w:ascii="標楷體" w:eastAsia="標楷體" w:hAnsi="標楷體"/>
          </w:rPr>
          <w:fldChar w:fldCharType="end"/>
        </w:r>
        <w:r w:rsidRPr="004C6344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D95BB" w14:textId="77777777" w:rsidR="00163625" w:rsidRDefault="00163625">
      <w:r>
        <w:separator/>
      </w:r>
    </w:p>
  </w:footnote>
  <w:footnote w:type="continuationSeparator" w:id="0">
    <w:p w14:paraId="641D4ABC" w14:textId="77777777" w:rsidR="00163625" w:rsidRDefault="0016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11C9" w14:textId="50E1B7AF" w:rsidR="003A0BB1" w:rsidRDefault="00163625">
    <w:pPr>
      <w:jc w:val="center"/>
      <w:rPr>
        <w:rFonts w:ascii="標楷體" w:eastAsia="標楷體"/>
        <w:b/>
        <w:sz w:val="36"/>
        <w:u w:val="single"/>
      </w:rPr>
    </w:pPr>
    <w:proofErr w:type="gramStart"/>
    <w:r w:rsidRPr="00163625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965C8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163625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163625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163625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163625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B1B0" w14:textId="483512A3" w:rsidR="003A0BB1" w:rsidRDefault="00163625">
    <w:pPr>
      <w:jc w:val="center"/>
      <w:rPr>
        <w:rFonts w:ascii="標楷體" w:eastAsia="標楷體"/>
        <w:b/>
        <w:sz w:val="32"/>
        <w:u w:val="single"/>
      </w:rPr>
    </w:pPr>
    <w:proofErr w:type="gramStart"/>
    <w:r w:rsidRPr="00163625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C10A9E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163625">
      <w:rPr>
        <w:rFonts w:ascii="標楷體" w:eastAsia="標楷體" w:hAnsi="標楷體"/>
        <w:b/>
        <w:spacing w:val="60"/>
        <w:sz w:val="32"/>
        <w:u w:val="single"/>
      </w:rPr>
      <w:t>113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Pr="00163625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163625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625"/>
    <w:rsid w:val="00005F7A"/>
    <w:rsid w:val="00043098"/>
    <w:rsid w:val="00112731"/>
    <w:rsid w:val="00163625"/>
    <w:rsid w:val="00247C62"/>
    <w:rsid w:val="00393891"/>
    <w:rsid w:val="003A0BB1"/>
    <w:rsid w:val="003B0DD9"/>
    <w:rsid w:val="004316D9"/>
    <w:rsid w:val="004439C8"/>
    <w:rsid w:val="004C6344"/>
    <w:rsid w:val="005D0697"/>
    <w:rsid w:val="0083101B"/>
    <w:rsid w:val="00930A01"/>
    <w:rsid w:val="00965C8B"/>
    <w:rsid w:val="009F5E83"/>
    <w:rsid w:val="00A214F3"/>
    <w:rsid w:val="00AA34B5"/>
    <w:rsid w:val="00AB7299"/>
    <w:rsid w:val="00BD3E8E"/>
    <w:rsid w:val="00C10A9E"/>
    <w:rsid w:val="00D360A3"/>
    <w:rsid w:val="00E0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6B3B89"/>
  <w15:chartTrackingRefBased/>
  <w15:docId w15:val="{44847E39-24F8-41C4-8279-7202928CB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4C634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1ynF04C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1ynF04C歲出政事別機關別決算審定數綜計表.dot</Template>
  <TotalTime>21</TotalTime>
  <Pages>3</Pages>
  <Words>1082</Words>
  <Characters>1857</Characters>
  <Application>Microsoft Office Word</Application>
  <DocSecurity>0</DocSecurity>
  <Lines>15</Lines>
  <Paragraphs>5</Paragraphs>
  <ScaleCrop>false</ScaleCrop>
  <Company>N.A.O.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胡嘉芬</dc:creator>
  <cp:keywords/>
  <cp:lastModifiedBy>胡嘉芬</cp:lastModifiedBy>
  <cp:revision>7</cp:revision>
  <cp:lastPrinted>2025-06-11T10:29:00Z</cp:lastPrinted>
  <dcterms:created xsi:type="dcterms:W3CDTF">2025-06-10T10:10:00Z</dcterms:created>
  <dcterms:modified xsi:type="dcterms:W3CDTF">2025-06-12T04:03:00Z</dcterms:modified>
</cp:coreProperties>
</file>