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"/>
        <w:gridCol w:w="1873"/>
        <w:gridCol w:w="442"/>
        <w:gridCol w:w="1335"/>
        <w:gridCol w:w="460"/>
        <w:gridCol w:w="1317"/>
        <w:gridCol w:w="477"/>
        <w:gridCol w:w="1300"/>
        <w:gridCol w:w="1777"/>
        <w:gridCol w:w="1777"/>
        <w:gridCol w:w="1777"/>
        <w:gridCol w:w="1777"/>
        <w:gridCol w:w="1777"/>
        <w:gridCol w:w="1777"/>
        <w:gridCol w:w="1777"/>
        <w:gridCol w:w="1790"/>
      </w:tblGrid>
      <w:tr w:rsidR="00FB47D1" w14:paraId="1066BCC2" w14:textId="77777777" w:rsidTr="00DA4AB8">
        <w:tc>
          <w:tcPr>
            <w:tcW w:w="10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2B62A7" w14:textId="77777777" w:rsidR="00FB47D1" w:rsidRPr="001D79E3" w:rsidRDefault="00FB47D1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529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2474708B" w14:textId="77777777" w:rsidR="00FB47D1" w:rsidRPr="001D79E3" w:rsidRDefault="00FB47D1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E501A" w14:textId="77777777" w:rsidR="00FB47D1" w:rsidRDefault="00FB47D1" w:rsidP="00B540F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3B37D" w14:textId="77777777" w:rsidR="00FB47D1" w:rsidRDefault="00FB47D1" w:rsidP="00B540F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48" w:type="pct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66A9852B" w14:textId="77777777" w:rsidR="00FB47D1" w:rsidRPr="005C62A3" w:rsidRDefault="00FB47D1" w:rsidP="00B540F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B47D1" w14:paraId="2E35B257" w14:textId="77777777" w:rsidTr="00FB47D1">
        <w:tc>
          <w:tcPr>
            <w:tcW w:w="103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06414CD" w14:textId="77777777" w:rsidR="00FB47D1" w:rsidRPr="001D79E3" w:rsidRDefault="00FB47D1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529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A7ECA66" w14:textId="77777777" w:rsidR="00FB47D1" w:rsidRPr="001D79E3" w:rsidRDefault="00FB47D1" w:rsidP="00B540F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27814C" w14:textId="77777777" w:rsidR="00FB47D1" w:rsidRPr="00CC0D84" w:rsidRDefault="00FB47D1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F981D12" w14:textId="77777777" w:rsidR="00FB47D1" w:rsidRPr="00CC0D84" w:rsidRDefault="00FB47D1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48" w:type="pct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19A01AED" w14:textId="77777777" w:rsidR="00FB47D1" w:rsidRPr="00CC0D84" w:rsidRDefault="00FB47D1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FB47D1" w14:paraId="3BF337CD" w14:textId="77777777" w:rsidTr="00666228">
        <w:trPr>
          <w:trHeight w:val="550"/>
          <w:tblHeader/>
        </w:trPr>
        <w:tc>
          <w:tcPr>
            <w:tcW w:w="5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78EF1" w14:textId="77777777" w:rsidR="00FB47D1" w:rsidRDefault="00FB47D1" w:rsidP="00B540F6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63B7A2" wp14:editId="2588B83D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488A69" id="Line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Biz/mN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06039D81" w14:textId="77777777" w:rsidR="00FB47D1" w:rsidRDefault="00FB47D1" w:rsidP="00B540F6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E0B32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市議會主管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052E2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市政府主管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87A26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2D9AC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57B77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E7839" w14:textId="77777777" w:rsidR="00FB47D1" w:rsidRDefault="00FB47D1" w:rsidP="00B540F6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6DD14" w14:textId="77777777" w:rsidR="00FB47D1" w:rsidRDefault="00FB47D1" w:rsidP="00B540F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C0ED8" w14:textId="77777777" w:rsidR="00FB47D1" w:rsidRDefault="00FB47D1" w:rsidP="00B540F6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278B8" w14:textId="77777777" w:rsidR="00FB47D1" w:rsidRDefault="00FB47D1" w:rsidP="00062484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水利局主管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DF540" w14:textId="77777777" w:rsidR="00FB47D1" w:rsidRDefault="00FB47D1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工務局主管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659E4" w14:textId="77777777" w:rsidR="00FB47D1" w:rsidRDefault="00FB47D1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交通局主管</w:t>
            </w:r>
          </w:p>
        </w:tc>
      </w:tr>
      <w:tr w:rsidR="00666228" w:rsidRPr="00EC188A" w14:paraId="1B41F1F2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7CB0813F" w14:textId="77777777" w:rsidR="00666228" w:rsidRPr="00EC188A" w:rsidRDefault="00666228" w:rsidP="00666228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C188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1A5B3C8F" w14:textId="3CAAA41C" w:rsidR="00666228" w:rsidRPr="00EC188A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C2E4F">
              <w:rPr>
                <w:rFonts w:ascii="新細明體" w:hAnsi="新細明體"/>
                <w:b/>
                <w:noProof/>
                <w:spacing w:val="-10"/>
                <w:sz w:val="20"/>
              </w:rPr>
              <w:t>594,868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92EF85D" w14:textId="72519688" w:rsidR="00666228" w:rsidRPr="00EC188A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C2E4F">
              <w:rPr>
                <w:rFonts w:ascii="新細明體" w:hAnsi="新細明體"/>
                <w:b/>
                <w:noProof/>
                <w:spacing w:val="-10"/>
                <w:sz w:val="20"/>
              </w:rPr>
              <w:t>126,723,701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59FAED63" w14:textId="53742A09" w:rsidR="00666228" w:rsidRPr="00EC188A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C2E4F">
              <w:rPr>
                <w:rFonts w:ascii="新細明體" w:hAnsi="新細明體"/>
                <w:b/>
                <w:noProof/>
                <w:spacing w:val="-10"/>
                <w:sz w:val="20"/>
              </w:rPr>
              <w:t>530,048,864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A71D47F" w14:textId="2E217562" w:rsidR="00666228" w:rsidRPr="00EC188A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C2E4F">
              <w:rPr>
                <w:rFonts w:ascii="新細明體" w:hAnsi="新細明體"/>
                <w:b/>
                <w:noProof/>
                <w:spacing w:val="-10"/>
                <w:sz w:val="20"/>
              </w:rPr>
              <w:t>1,537,381,779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BF1C455" w14:textId="3E995F90" w:rsidR="00666228" w:rsidRPr="00EC188A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C2E4F">
              <w:rPr>
                <w:rFonts w:ascii="新細明體" w:hAnsi="新細明體"/>
                <w:b/>
                <w:noProof/>
                <w:spacing w:val="-10"/>
                <w:sz w:val="20"/>
              </w:rPr>
              <w:t>107,934,175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505D390" w14:textId="5523DA97" w:rsidR="00666228" w:rsidRPr="00EC188A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C2E4F">
              <w:rPr>
                <w:rFonts w:ascii="新細明體" w:hAnsi="新細明體"/>
                <w:b/>
                <w:noProof/>
                <w:spacing w:val="-10"/>
                <w:sz w:val="20"/>
              </w:rPr>
              <w:t>8,616,555,632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B91F742" w14:textId="32D7537C" w:rsidR="00666228" w:rsidRPr="00EC188A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C2E4F">
              <w:rPr>
                <w:rFonts w:ascii="新細明體" w:hAnsi="新細明體"/>
                <w:b/>
                <w:noProof/>
                <w:spacing w:val="-10"/>
                <w:sz w:val="20"/>
              </w:rPr>
              <w:t>540,810,174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9C75E71" w14:textId="6C3745D2" w:rsidR="00666228" w:rsidRPr="00EC188A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C2E4F">
              <w:rPr>
                <w:rFonts w:ascii="新細明體" w:hAnsi="新細明體"/>
                <w:b/>
                <w:noProof/>
                <w:spacing w:val="-10"/>
                <w:sz w:val="20"/>
              </w:rPr>
              <w:t>1,508,372,732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07EE920" w14:textId="531767D6" w:rsidR="00666228" w:rsidRPr="00EC188A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C2E4F">
              <w:rPr>
                <w:rFonts w:ascii="新細明體" w:hAnsi="新細明體"/>
                <w:b/>
                <w:noProof/>
                <w:spacing w:val="-10"/>
                <w:sz w:val="20"/>
              </w:rPr>
              <w:t>5,184,491,598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FC21C76" w14:textId="2A4EF8D9" w:rsidR="00666228" w:rsidRPr="00077273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F66F6">
              <w:rPr>
                <w:rFonts w:ascii="新細明體" w:hAnsi="新細明體"/>
                <w:b/>
                <w:noProof/>
                <w:spacing w:val="-10"/>
                <w:sz w:val="20"/>
              </w:rPr>
              <w:t>1,482,447,433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4CA984F" w14:textId="3E649312" w:rsidR="00666228" w:rsidRPr="00077273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F66F6">
              <w:rPr>
                <w:rFonts w:ascii="新細明體" w:hAnsi="新細明體"/>
                <w:b/>
                <w:noProof/>
                <w:spacing w:val="-10"/>
                <w:sz w:val="20"/>
              </w:rPr>
              <w:t>661,437,579</w:t>
            </w:r>
          </w:p>
        </w:tc>
      </w:tr>
      <w:tr w:rsidR="00666228" w14:paraId="7A27929C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4BEB87B0" w14:textId="77777777" w:rsidR="00666228" w:rsidRPr="00FB47D1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1.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fitText w:val="1800" w:id="-969138431"/>
              </w:rPr>
              <w:t>稅課收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8431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25C13C50" w14:textId="017112F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01338695" w14:textId="3C94ACCA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184,000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0BEBA7A" w14:textId="062DC11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169,000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004A494" w14:textId="12E429A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D2A80F7" w14:textId="701C9C7D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59,821,008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2A278F5" w14:textId="34F30514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227,173,983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E071C8D" w14:textId="7E30318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1DF4D59" w14:textId="196767C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107,577,100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EA7408D" w14:textId="1C92F2FE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1642662" w14:textId="26A35D75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342,039,159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A214A2E" w14:textId="4BDC094E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29,919,550</w:t>
            </w:r>
          </w:p>
        </w:tc>
      </w:tr>
      <w:tr w:rsidR="00666228" w14:paraId="4A4209F5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5B306AF3" w14:textId="77777777" w:rsidR="00666228" w:rsidRPr="00FB47D1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33"/>
                <w:kern w:val="0"/>
                <w:sz w:val="20"/>
                <w:fitText w:val="1800" w:id="-969138176"/>
              </w:rPr>
              <w:t>罰款及賠償收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8176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6B83C4EA" w14:textId="0159BC1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109,783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92640A4" w14:textId="177BD03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102,172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0B8AA255" w14:textId="7104A44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6,978,531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08246AE" w14:textId="7755AA2E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68,300,578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0DE7D12" w14:textId="288DF8C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12,448,288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270D8AE" w14:textId="130B534D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8,200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E356D71" w14:textId="493F404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3,135,565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2B47287" w14:textId="6FC3DBA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13,904,424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F9A5CDE" w14:textId="713AC1A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9,845,565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FE9707D" w14:textId="51F2D6B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54,101,546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98D3BF5" w14:textId="584632BE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4,719,183</w:t>
            </w:r>
          </w:p>
        </w:tc>
      </w:tr>
      <w:tr w:rsidR="00666228" w14:paraId="274BDFFA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6284E1AE" w14:textId="77777777" w:rsidR="00666228" w:rsidRPr="00FB47D1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fitText w:val="1800" w:id="-969138431"/>
              </w:rPr>
              <w:t>規費收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8431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1ED2BCB6" w14:textId="3917FC4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159E4632" w14:textId="19598CC3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1,690,154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73F7A8DA" w14:textId="2B87CBC5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111,563,890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F15B857" w14:textId="24C2685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944,053,964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F4DD943" w14:textId="59CAE974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318,738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894E2B0" w14:textId="1B731EC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4,640,099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2C963D0" w14:textId="0DCD43E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6,702,938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306EF49" w14:textId="0FB9CA93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6,425,917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C16C3B8" w14:textId="59695E64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57,876,473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05F61F4" w14:textId="0AE581A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299,382,372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63DAE13" w14:textId="4D2E8AF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2,745,028</w:t>
            </w:r>
          </w:p>
        </w:tc>
      </w:tr>
      <w:tr w:rsidR="00666228" w14:paraId="4730880E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24DC41D4" w14:textId="77777777" w:rsidR="00666228" w:rsidRPr="00FB47D1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fitText w:val="1800" w:id="-969138174"/>
              </w:rPr>
              <w:t>財產收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8174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0D62AD9" w14:textId="3551581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387,343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23368F97" w14:textId="6A0D72A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5,685,633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7F2F55A4" w14:textId="5623372D" w:rsidR="00666228" w:rsidRPr="000A22E7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48,011,800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5F560D9" w14:textId="033A332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19,516,774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19150CE" w14:textId="5307AD5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2,193,543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ED5BEDB" w14:textId="4382852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242,917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907D776" w14:textId="5997462D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13,902,132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CE1A61A" w14:textId="1DB1547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25,893,185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7AE244A" w14:textId="042D42A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11,107,659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EB2F3A3" w14:textId="7A9559B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28,906,390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2399C5E" w14:textId="6209E5FE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13,067,496</w:t>
            </w:r>
          </w:p>
        </w:tc>
      </w:tr>
      <w:tr w:rsidR="00666228" w14:paraId="24203D47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2BE06CFC" w14:textId="77777777" w:rsidR="00666228" w:rsidRPr="00FB47D1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kern w:val="0"/>
                <w:sz w:val="20"/>
                <w:fitText w:val="1800" w:id="-969137920"/>
              </w:rPr>
              <w:t>營業盈餘及事業收入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5BC1C89A" w14:textId="1B7EABE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3439999B" w14:textId="2C17BD24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20C6AB19" w14:textId="4948CC8F" w:rsidR="00666228" w:rsidRPr="000A22E7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1,972,000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09EA51E" w14:textId="0988729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202,842,000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1312ADE" w14:textId="74800772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6465E9E" w14:textId="21FD894A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4A89BC7" w14:textId="12ADEE8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36D0CF8" w14:textId="146859E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10,754,830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9973A3E" w14:textId="5110025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9A2468D" w14:textId="2F7DC98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1794387" w14:textId="2B4253B4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353,000</w:t>
            </w:r>
          </w:p>
        </w:tc>
      </w:tr>
      <w:tr w:rsidR="00666228" w14:paraId="65DE3B13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shd w:val="clear" w:color="auto" w:fill="auto"/>
            <w:vAlign w:val="center"/>
          </w:tcPr>
          <w:p w14:paraId="03DB9F38" w14:textId="77777777" w:rsidR="00666228" w:rsidRPr="00FB47D1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33"/>
                <w:kern w:val="0"/>
                <w:sz w:val="20"/>
                <w:fitText w:val="1800" w:id="-969137919"/>
              </w:rPr>
              <w:t>補助及協助收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7919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1B77DED5" w14:textId="4C523C3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60AC450A" w14:textId="59D1B4E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117,592,199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4BE186E8" w14:textId="2A3AB78C" w:rsidR="00666228" w:rsidRPr="000A22E7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154,494,271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6015497" w14:textId="040D6F8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256,565,131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C16E452" w14:textId="1A41FCCA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32,777,161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541F1DC" w14:textId="36771AE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8,079,116,012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DE8571E" w14:textId="4DF069F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495,245,520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562FDB5" w14:textId="7F46300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1,341,694,726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1ABBA23" w14:textId="729784B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4,590,714,175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41078BB" w14:textId="3A7EFA8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526,975,603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6F45143" w14:textId="17B6157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558,122,502</w:t>
            </w:r>
          </w:p>
        </w:tc>
      </w:tr>
      <w:tr w:rsidR="00666228" w14:paraId="085D328D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98D2989" w14:textId="77777777" w:rsidR="00666228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33"/>
                <w:kern w:val="0"/>
                <w:sz w:val="20"/>
                <w:fitText w:val="1800" w:id="-969137918"/>
              </w:rPr>
              <w:t>捐獻及贈與收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7918"/>
              </w:rPr>
              <w:t>入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577F3A3F" w14:textId="5E14A765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46EA55AF" w14:textId="5205004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gridSpan w:val="2"/>
            <w:shd w:val="clear" w:color="auto" w:fill="auto"/>
            <w:vAlign w:val="center"/>
          </w:tcPr>
          <w:p w14:paraId="26E5E967" w14:textId="05176DD0" w:rsidR="00666228" w:rsidRPr="000A22E7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197,703,620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D37CB30" w14:textId="1C127C8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07AE82C" w14:textId="6D0747BD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629C3DD" w14:textId="0B429E4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B4BD3FF" w14:textId="57CDA86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710A7E4" w14:textId="50A978EA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505AFE5" w14:textId="165409D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2,612,730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639A468" w14:textId="504C6F5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281,000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C64F6CF" w14:textId="34C0C4E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666228" w14:paraId="0D02794D" w14:textId="77777777" w:rsidTr="00A934CD">
        <w:tblPrEx>
          <w:tblBorders>
            <w:insideH w:val="none" w:sz="0" w:space="0" w:color="auto"/>
          </w:tblBorders>
        </w:tblPrEx>
        <w:trPr>
          <w:trHeight w:val="935"/>
        </w:trPr>
        <w:tc>
          <w:tcPr>
            <w:tcW w:w="53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90C68" w14:textId="77777777" w:rsidR="00666228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8.  </w:t>
            </w:r>
            <w:r w:rsidRPr="00E24635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fitText w:val="1800" w:id="-969137917"/>
              </w:rPr>
              <w:t>其他收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7917"/>
              </w:rPr>
              <w:t>入</w:t>
            </w:r>
          </w:p>
        </w:tc>
        <w:tc>
          <w:tcPr>
            <w:tcW w:w="40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B0DF309" w14:textId="6E35FE7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97,742</w:t>
            </w:r>
          </w:p>
        </w:tc>
        <w:tc>
          <w:tcPr>
            <w:tcW w:w="40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131607B" w14:textId="6B2A9913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1,469,543</w:t>
            </w:r>
          </w:p>
        </w:tc>
        <w:tc>
          <w:tcPr>
            <w:tcW w:w="40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E4F4212" w14:textId="0387AC26" w:rsidR="00666228" w:rsidRPr="000A22E7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9,155,752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71A6A240" w14:textId="70F8654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46,103,332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20AB58E1" w14:textId="00FC30A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375,437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687D6B4E" w14:textId="3305DB8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305,374,421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2E8A78B0" w14:textId="311DABEA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21,824,019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1144BA41" w14:textId="247FB6A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2,122,550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14A9F993" w14:textId="485DEAC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512,334,996</w:t>
            </w:r>
          </w:p>
        </w:tc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57D84B73" w14:textId="2A1E73F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230,761,363</w:t>
            </w:r>
          </w:p>
        </w:tc>
        <w:tc>
          <w:tcPr>
            <w:tcW w:w="409" w:type="pct"/>
            <w:tcBorders>
              <w:bottom w:val="nil"/>
            </w:tcBorders>
            <w:shd w:val="clear" w:color="auto" w:fill="auto"/>
            <w:vAlign w:val="center"/>
          </w:tcPr>
          <w:p w14:paraId="1FD36CD2" w14:textId="3537BEC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52,510,820</w:t>
            </w:r>
          </w:p>
        </w:tc>
      </w:tr>
      <w:tr w:rsidR="00E24635" w14:paraId="6D8798B4" w14:textId="77777777" w:rsidTr="0020766D">
        <w:tblPrEx>
          <w:tblBorders>
            <w:insideH w:val="none" w:sz="0" w:space="0" w:color="auto"/>
          </w:tblBorders>
        </w:tblPrEx>
        <w:trPr>
          <w:trHeight w:val="95"/>
        </w:trPr>
        <w:tc>
          <w:tcPr>
            <w:tcW w:w="53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1E7915" w14:textId="77777777" w:rsidR="00E24635" w:rsidRDefault="00E24635" w:rsidP="0020766D">
            <w:pPr>
              <w:snapToGrid w:val="0"/>
              <w:spacing w:line="240" w:lineRule="atLeas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17EA33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80A2FC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F96C26" w14:textId="77777777" w:rsidR="00E24635" w:rsidRPr="000A22E7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B6B60A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725502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33EA1E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A96A2D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AFBB1" w14:textId="77777777" w:rsidR="00E24635" w:rsidRPr="00310E9E" w:rsidRDefault="00E24635" w:rsidP="00B540F6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vAlign w:val="center"/>
          </w:tcPr>
          <w:p w14:paraId="587689BE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  <w:vAlign w:val="center"/>
          </w:tcPr>
          <w:p w14:paraId="568F330F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A6BC03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</w:tr>
    </w:tbl>
    <w:p w14:paraId="32F43D9D" w14:textId="77777777" w:rsidR="00C94757" w:rsidRDefault="00C94757" w:rsidP="00C94757"/>
    <w:p w14:paraId="5EEC842E" w14:textId="77777777" w:rsidR="00C94757" w:rsidRPr="00C94757" w:rsidRDefault="00C94757" w:rsidP="00C94757">
      <w:r>
        <w:br w:type="page"/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4"/>
        <w:gridCol w:w="1717"/>
        <w:gridCol w:w="390"/>
        <w:gridCol w:w="1396"/>
        <w:gridCol w:w="425"/>
        <w:gridCol w:w="1361"/>
        <w:gridCol w:w="460"/>
        <w:gridCol w:w="1326"/>
        <w:gridCol w:w="1786"/>
        <w:gridCol w:w="1786"/>
        <w:gridCol w:w="1790"/>
        <w:gridCol w:w="1786"/>
        <w:gridCol w:w="1786"/>
        <w:gridCol w:w="1786"/>
        <w:gridCol w:w="1786"/>
        <w:gridCol w:w="1799"/>
      </w:tblGrid>
      <w:tr w:rsidR="00231D20" w14:paraId="39E2AF92" w14:textId="77777777" w:rsidTr="00B00F22">
        <w:trPr>
          <w:trHeight w:val="278"/>
        </w:trPr>
        <w:tc>
          <w:tcPr>
            <w:tcW w:w="11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97B1E0" w14:textId="77777777" w:rsidR="00231D20" w:rsidRPr="001D79E3" w:rsidRDefault="00231D20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481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008FBE10" w14:textId="77777777" w:rsidR="00231D20" w:rsidRPr="001D79E3" w:rsidRDefault="00231D20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B1D91" w14:textId="77777777" w:rsidR="00231D20" w:rsidRDefault="00231D20" w:rsidP="00B540F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A0E87" w14:textId="77777777" w:rsidR="00231D20" w:rsidRDefault="00231D20" w:rsidP="00B540F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1" w:type="pct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B7C47FF" w14:textId="77777777" w:rsidR="00231D20" w:rsidRPr="005C62A3" w:rsidRDefault="00231D20" w:rsidP="00B540F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31D20" w14:paraId="02BC906F" w14:textId="77777777" w:rsidTr="00B00F22">
        <w:tc>
          <w:tcPr>
            <w:tcW w:w="115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87634C7" w14:textId="77777777" w:rsidR="00231D20" w:rsidRPr="001D79E3" w:rsidRDefault="00231D20" w:rsidP="00B540F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481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9D38DBB" w14:textId="77777777" w:rsidR="00231D20" w:rsidRPr="001D79E3" w:rsidRDefault="00231D20" w:rsidP="00B540F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right w:val="nil"/>
            </w:tcBorders>
          </w:tcPr>
          <w:p w14:paraId="43F13E29" w14:textId="77777777" w:rsidR="00231D20" w:rsidRPr="00CC0D84" w:rsidRDefault="00231D20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6" w:type="pct"/>
            <w:gridSpan w:val="2"/>
            <w:tcBorders>
              <w:top w:val="nil"/>
              <w:left w:val="nil"/>
              <w:right w:val="nil"/>
            </w:tcBorders>
          </w:tcPr>
          <w:p w14:paraId="18EA9538" w14:textId="77777777" w:rsidR="00231D20" w:rsidRPr="00CC0D84" w:rsidRDefault="00231D20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1" w:type="pct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7A6B5584" w14:textId="77777777" w:rsidR="00231D20" w:rsidRPr="00CC0D84" w:rsidRDefault="00231D20" w:rsidP="00B540F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B00F22" w14:paraId="7F05F87E" w14:textId="77777777" w:rsidTr="00B00F22">
        <w:trPr>
          <w:cantSplit/>
          <w:tblHeader/>
        </w:trPr>
        <w:tc>
          <w:tcPr>
            <w:tcW w:w="5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D9FF5" w14:textId="77777777" w:rsidR="00B00F22" w:rsidRDefault="00B00F22" w:rsidP="00B540F6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10D5B4" wp14:editId="65E31030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BF18B8" id="Line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BPKhfM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1AEE453D" w14:textId="77777777" w:rsidR="00B00F22" w:rsidRDefault="00B00F22" w:rsidP="00B540F6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2E75D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觀光旅遊局主管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2A916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經濟發展局主管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D83B8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社會局主管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2CB57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勞工局主管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F837F" w14:textId="77777777" w:rsidR="00B00F22" w:rsidRDefault="00B00F22" w:rsidP="00062484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49680" w14:textId="77777777" w:rsidR="00B00F22" w:rsidRDefault="00B00F22" w:rsidP="00062484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都市發展局主管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E6D9E" w14:textId="77777777" w:rsidR="00B00F22" w:rsidRDefault="00B00F22" w:rsidP="00062484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FF3F5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警察局主管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EC244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財政稅務局主管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7062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體育局主管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875CF5" w14:textId="77777777" w:rsidR="00B00F22" w:rsidRDefault="00B00F22" w:rsidP="00062484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666228" w:rsidRPr="00077273" w14:paraId="3053CB5A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231B03A5" w14:textId="77777777" w:rsidR="00666228" w:rsidRPr="00077273" w:rsidRDefault="00666228" w:rsidP="00666228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7727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5E678CCF" w14:textId="24D70456" w:rsidR="00666228" w:rsidRPr="00077273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F66F6">
              <w:rPr>
                <w:rFonts w:ascii="新細明體" w:hAnsi="新細明體"/>
                <w:b/>
                <w:noProof/>
                <w:spacing w:val="-10"/>
                <w:sz w:val="20"/>
              </w:rPr>
              <w:t>195,348,102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4591C00F" w14:textId="6695057B" w:rsidR="00666228" w:rsidRPr="00077273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F66F6">
              <w:rPr>
                <w:rFonts w:ascii="新細明體" w:hAnsi="新細明體"/>
                <w:b/>
                <w:noProof/>
                <w:spacing w:val="-10"/>
                <w:sz w:val="20"/>
              </w:rPr>
              <w:t>400,409,463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0381D7A5" w14:textId="659DB2D0" w:rsidR="00666228" w:rsidRPr="00077273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F66F6">
              <w:rPr>
                <w:rFonts w:ascii="新細明體" w:hAnsi="新細明體"/>
                <w:b/>
                <w:noProof/>
                <w:spacing w:val="-10"/>
                <w:sz w:val="20"/>
              </w:rPr>
              <w:t>11,752,858,865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73A8067" w14:textId="0B3D189A" w:rsidR="00666228" w:rsidRPr="00077273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F66F6">
              <w:rPr>
                <w:rFonts w:ascii="新細明體" w:hAnsi="新細明體"/>
                <w:b/>
                <w:noProof/>
                <w:spacing w:val="-10"/>
                <w:sz w:val="20"/>
              </w:rPr>
              <w:t>342,493,805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A5CB062" w14:textId="1FA8FDA1" w:rsidR="00666228" w:rsidRPr="00077273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F66F6">
              <w:rPr>
                <w:rFonts w:ascii="新細明體" w:hAnsi="新細明體"/>
                <w:b/>
                <w:noProof/>
                <w:spacing w:val="-10"/>
                <w:sz w:val="20"/>
              </w:rPr>
              <w:t>727,434,594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0E76596" w14:textId="5175D4BA" w:rsidR="00666228" w:rsidRPr="00077273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F66F6">
              <w:rPr>
                <w:rFonts w:ascii="新細明體" w:hAnsi="新細明體"/>
                <w:b/>
                <w:noProof/>
                <w:spacing w:val="-10"/>
                <w:sz w:val="20"/>
              </w:rPr>
              <w:t>129,061,015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830F7FE" w14:textId="260B984C" w:rsidR="00666228" w:rsidRPr="00077273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F66F6">
              <w:rPr>
                <w:rFonts w:ascii="新細明體" w:hAnsi="新細明體"/>
                <w:b/>
                <w:noProof/>
                <w:spacing w:val="-10"/>
                <w:sz w:val="20"/>
              </w:rPr>
              <w:t>1,649,262,161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9A6B692" w14:textId="7FB4DBDC" w:rsidR="00666228" w:rsidRPr="00852992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42B4C">
              <w:rPr>
                <w:rFonts w:ascii="新細明體" w:hAnsi="新細明體"/>
                <w:b/>
                <w:noProof/>
                <w:spacing w:val="-10"/>
                <w:sz w:val="20"/>
              </w:rPr>
              <w:t>1,212,883,395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BB6DD13" w14:textId="7C3E1410" w:rsidR="00666228" w:rsidRPr="00852992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42B4C">
              <w:rPr>
                <w:rFonts w:ascii="新細明體" w:hAnsi="新細明體"/>
                <w:b/>
                <w:noProof/>
                <w:spacing w:val="-10"/>
                <w:sz w:val="20"/>
              </w:rPr>
              <w:t>83,224,749,720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14BFA2B" w14:textId="04EF5CED" w:rsidR="00666228" w:rsidRPr="00852992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42B4C">
              <w:rPr>
                <w:rFonts w:ascii="新細明體" w:hAnsi="新細明體"/>
                <w:b/>
                <w:noProof/>
                <w:spacing w:val="-10"/>
                <w:sz w:val="20"/>
              </w:rPr>
              <w:t>470,886,729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AC91C6A" w14:textId="60B178CB" w:rsidR="00666228" w:rsidRPr="00852992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42B4C">
              <w:rPr>
                <w:rFonts w:ascii="新細明體" w:hAnsi="新細明體"/>
                <w:b/>
                <w:noProof/>
                <w:spacing w:val="-10"/>
                <w:sz w:val="20"/>
              </w:rPr>
              <w:t>120,402,186,384</w:t>
            </w:r>
          </w:p>
        </w:tc>
      </w:tr>
      <w:tr w:rsidR="00666228" w14:paraId="3EB8B400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19AD020E" w14:textId="77777777" w:rsidR="00666228" w:rsidRDefault="00666228" w:rsidP="00666228">
            <w:pPr>
              <w:snapToGrid w:val="0"/>
              <w:spacing w:line="240" w:lineRule="exact"/>
              <w:ind w:left="720" w:hangingChars="400" w:hanging="720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1.  </w:t>
            </w:r>
            <w:r w:rsidRPr="00E24635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fitText w:val="1800" w:id="-969138431"/>
              </w:rPr>
              <w:t>稅課收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8431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1D349C12" w14:textId="6035E68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06540EDF" w14:textId="2B9E1922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1,840,000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61CB3A8E" w14:textId="376C87D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145,377,101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C92469B" w14:textId="368AA925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3,331,884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2AB8D2A" w14:textId="70F8656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104,401,775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A534A78" w14:textId="16FC9C94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85C98A3" w14:textId="12F53D5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828,000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3588425" w14:textId="62CE69B5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91,493,178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5D284F7" w14:textId="3B5903A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61,190,278,994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843C595" w14:textId="2E86117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106,013,762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AFFB466" w14:textId="09659AE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62,410,448,494</w:t>
            </w:r>
          </w:p>
        </w:tc>
      </w:tr>
      <w:tr w:rsidR="00666228" w14:paraId="24044532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4EDE4315" w14:textId="77777777" w:rsidR="00666228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2.  </w:t>
            </w:r>
            <w:r w:rsidRPr="00E24635">
              <w:rPr>
                <w:rFonts w:ascii="標楷體" w:eastAsia="標楷體" w:hAnsi="標楷體" w:hint="eastAsia"/>
                <w:noProof/>
                <w:spacing w:val="33"/>
                <w:kern w:val="0"/>
                <w:sz w:val="20"/>
                <w:fitText w:val="1800" w:id="-969138176"/>
              </w:rPr>
              <w:t>罰款及賠償收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8176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3FC069BA" w14:textId="432890E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27,450,689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53A4CA07" w14:textId="2BC1188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21,762,841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73E756FD" w14:textId="08579A3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9,816,273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D01300F" w14:textId="5BB576E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69,894,696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19D6494" w14:textId="26D300CD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95,571,992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E282CED" w14:textId="31D134EE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23,313,360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6504B8D" w14:textId="088C4AF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115,754,407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16F4231" w14:textId="25B0F6A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1,069,951,683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44B2B6A" w14:textId="63ED56A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38,384,654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2CD64A4" w14:textId="51D302A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657,921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C9AA6F9" w14:textId="78F615C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1,646,212,351</w:t>
            </w:r>
          </w:p>
        </w:tc>
      </w:tr>
      <w:tr w:rsidR="00666228" w14:paraId="52ADEFA0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52DF657B" w14:textId="77777777" w:rsidR="00666228" w:rsidRDefault="00666228" w:rsidP="00666228">
            <w:pPr>
              <w:snapToGrid w:val="0"/>
              <w:spacing w:line="240" w:lineRule="exact"/>
              <w:ind w:left="720" w:hangingChars="400" w:hanging="720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fitText w:val="1800" w:id="-969138431"/>
              </w:rPr>
              <w:t>規費收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8431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5F45031D" w14:textId="5A0B2F7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390,500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75954ACB" w14:textId="06039CB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120,391,941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7B635716" w14:textId="5318E5D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21,704,045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D10E53F" w14:textId="262BCA2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15,165,656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C377E45" w14:textId="3C84C2D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17,532,281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7F41BD8" w14:textId="750A60DA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2,848,400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ADD1431" w14:textId="7037588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83,368,817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E5C9D34" w14:textId="03B7325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6,311,330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207A20C" w14:textId="1977A99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2,198,899,914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9E044C7" w14:textId="20B5BF5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4,732,850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BBB7CC2" w14:textId="4067E6AA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3,906,745,307</w:t>
            </w:r>
          </w:p>
        </w:tc>
      </w:tr>
      <w:tr w:rsidR="00666228" w14:paraId="03F27571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75CE9C19" w14:textId="77777777" w:rsidR="00666228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fitText w:val="1800" w:id="-969138174"/>
              </w:rPr>
              <w:t>財產收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8174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12475628" w14:textId="62653082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19,714,399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55C105BC" w14:textId="0C795ED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63,155,028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6905E8E4" w14:textId="5BCB982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14,281,369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2C46CBD" w14:textId="0A65D80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5,194,191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48C5671" w14:textId="0932314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40,844,363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6DD0756" w14:textId="3C7F08B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111,493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86F69BA" w14:textId="4B21A455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47,030,448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537C53D" w14:textId="0AE5A3A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3,971,970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7965F45" w14:textId="7757B21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112,845,843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ED1B70D" w14:textId="3F24D3F3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16,529,263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E685785" w14:textId="7AB4871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492,593,239</w:t>
            </w:r>
          </w:p>
        </w:tc>
      </w:tr>
      <w:tr w:rsidR="00666228" w14:paraId="6E0B6D65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079027BA" w14:textId="77777777" w:rsidR="00666228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kern w:val="0"/>
                <w:sz w:val="20"/>
                <w:fitText w:val="1800" w:id="-969137920"/>
              </w:rPr>
              <w:t>營業盈餘及事業收入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4050BC79" w14:textId="71C5090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745B46BF" w14:textId="047F3F8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6CB5F097" w14:textId="30AEA1E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ADBBD94" w14:textId="53AB505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B049FD1" w14:textId="21514D12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54,949,895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B7418F2" w14:textId="5C3859F3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FEDFE37" w14:textId="3655165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83E5906" w14:textId="4DC9554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AEA1B3C" w14:textId="1D2AF31D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26,850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223C7C1" w14:textId="623A5F5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1B313CD" w14:textId="6DD1461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270,898,575</w:t>
            </w:r>
          </w:p>
        </w:tc>
      </w:tr>
      <w:tr w:rsidR="00666228" w14:paraId="1618758D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shd w:val="clear" w:color="auto" w:fill="auto"/>
            <w:vAlign w:val="center"/>
          </w:tcPr>
          <w:p w14:paraId="4770B84C" w14:textId="77777777" w:rsidR="00666228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33"/>
                <w:kern w:val="0"/>
                <w:sz w:val="20"/>
                <w:fitText w:val="1800" w:id="-969137919"/>
              </w:rPr>
              <w:t>補助及協助收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7919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4A5B1825" w14:textId="0311A11E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146,928,160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23BA29CC" w14:textId="085B547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184,998,095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37E22F3B" w14:textId="44CCCC7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11,553,534,418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B3AC624" w14:textId="1BA0DC7D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248,863,392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8D05FDF" w14:textId="3858C01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413,785,411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CFAAD2E" w14:textId="08D7C69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102,780,087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7D275E9" w14:textId="4A68015B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363,244,092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00227F7" w14:textId="01FB19E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19,055,719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DC3EAAC" w14:textId="75BD2C2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19,631,632,981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00EAE50" w14:textId="35BAA286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341,346,148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E420723" w14:textId="2CDF926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49,159,465,803</w:t>
            </w:r>
          </w:p>
        </w:tc>
      </w:tr>
      <w:tr w:rsidR="00666228" w14:paraId="64C75D9B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3625FAA" w14:textId="77777777" w:rsidR="00666228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33"/>
                <w:kern w:val="0"/>
                <w:sz w:val="20"/>
                <w:fitText w:val="1800" w:id="-969137918"/>
              </w:rPr>
              <w:t>捐獻及贈與收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7918"/>
              </w:rPr>
              <w:t>入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2FFCD480" w14:textId="56D29042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117100E1" w14:textId="645902FD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3,663,195</w:t>
            </w:r>
          </w:p>
        </w:tc>
        <w:tc>
          <w:tcPr>
            <w:tcW w:w="408" w:type="pct"/>
            <w:gridSpan w:val="2"/>
            <w:shd w:val="clear" w:color="auto" w:fill="auto"/>
            <w:vAlign w:val="center"/>
          </w:tcPr>
          <w:p w14:paraId="373B6B11" w14:textId="080AD0D5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D872EE8" w14:textId="1884FAF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61F8247" w14:textId="5AED8D53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1D5AB58" w14:textId="2DB551D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D1B28BC" w14:textId="74BFAA6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6,000,000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5F67F00" w14:textId="668E4BB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C730082" w14:textId="573C8AD2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2E76F72" w14:textId="35BEDC4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3AB1166" w14:textId="3195DA1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210,260,545</w:t>
            </w:r>
          </w:p>
        </w:tc>
      </w:tr>
      <w:tr w:rsidR="00666228" w14:paraId="11E6899E" w14:textId="77777777" w:rsidTr="008B5D6B">
        <w:tblPrEx>
          <w:tblBorders>
            <w:insideH w:val="none" w:sz="0" w:space="0" w:color="auto"/>
          </w:tblBorders>
        </w:tblPrEx>
        <w:trPr>
          <w:cantSplit/>
          <w:trHeight w:val="934"/>
        </w:trPr>
        <w:tc>
          <w:tcPr>
            <w:tcW w:w="50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EDE32" w14:textId="77777777" w:rsidR="00666228" w:rsidRDefault="00666228" w:rsidP="00666228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310E9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</w:t>
            </w:r>
            <w:r w:rsidRPr="00E24635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fitText w:val="1800" w:id="-969137917"/>
              </w:rPr>
              <w:t>其他收</w:t>
            </w:r>
            <w:r w:rsidRPr="00E24635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800" w:id="-969137917"/>
              </w:rPr>
              <w:t>入</w:t>
            </w:r>
          </w:p>
        </w:tc>
        <w:tc>
          <w:tcPr>
            <w:tcW w:w="40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57F0AAB" w14:textId="02AB24EF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864,354</w:t>
            </w:r>
          </w:p>
        </w:tc>
        <w:tc>
          <w:tcPr>
            <w:tcW w:w="40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5C9082D" w14:textId="7E464801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4,598,363</w:t>
            </w:r>
          </w:p>
        </w:tc>
        <w:tc>
          <w:tcPr>
            <w:tcW w:w="40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C4BA02E" w14:textId="2270E799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8,145,659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3C4CEC0A" w14:textId="01C5EE37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43,986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6E08019D" w14:textId="266C905C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348,877</w:t>
            </w:r>
          </w:p>
        </w:tc>
        <w:tc>
          <w:tcPr>
            <w:tcW w:w="409" w:type="pct"/>
            <w:tcBorders>
              <w:bottom w:val="nil"/>
            </w:tcBorders>
            <w:shd w:val="clear" w:color="auto" w:fill="auto"/>
            <w:vAlign w:val="center"/>
          </w:tcPr>
          <w:p w14:paraId="4432D6E6" w14:textId="257291D4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7,675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6D6B20ED" w14:textId="441FEA82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1,033,036,397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41DB091A" w14:textId="0F52B353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22,099,515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0AF8FE98" w14:textId="54515458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52,680,484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center"/>
          </w:tcPr>
          <w:p w14:paraId="0D4BC006" w14:textId="3F11EAA0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1,606,785</w:t>
            </w:r>
          </w:p>
        </w:tc>
        <w:tc>
          <w:tcPr>
            <w:tcW w:w="411" w:type="pct"/>
            <w:tcBorders>
              <w:bottom w:val="nil"/>
            </w:tcBorders>
            <w:shd w:val="clear" w:color="auto" w:fill="auto"/>
            <w:vAlign w:val="center"/>
          </w:tcPr>
          <w:p w14:paraId="2E125F80" w14:textId="4401F30A" w:rsidR="00666228" w:rsidRDefault="00666228" w:rsidP="00666228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11CEC">
              <w:rPr>
                <w:rFonts w:ascii="新細明體" w:hAnsi="新細明體"/>
                <w:noProof/>
                <w:spacing w:val="-10"/>
                <w:sz w:val="20"/>
              </w:rPr>
              <w:t>2,305,562,070</w:t>
            </w:r>
          </w:p>
        </w:tc>
      </w:tr>
      <w:tr w:rsidR="00E24635" w14:paraId="6DF4B111" w14:textId="77777777" w:rsidTr="0020766D">
        <w:tblPrEx>
          <w:tblBorders>
            <w:insideH w:val="none" w:sz="0" w:space="0" w:color="auto"/>
          </w:tblBorders>
        </w:tblPrEx>
        <w:trPr>
          <w:cantSplit/>
          <w:trHeight w:val="95"/>
        </w:trPr>
        <w:tc>
          <w:tcPr>
            <w:tcW w:w="50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E5DFE4" w14:textId="77777777" w:rsidR="00E24635" w:rsidRPr="00310E9E" w:rsidRDefault="00E24635" w:rsidP="00B540F6">
            <w:pPr>
              <w:snapToGrid w:val="0"/>
              <w:spacing w:line="240" w:lineRule="exac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CB3154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3034F6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6CAC38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1794B8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B12F68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749D71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C8F123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D79392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vAlign w:val="center"/>
          </w:tcPr>
          <w:p w14:paraId="1145294D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vAlign w:val="center"/>
          </w:tcPr>
          <w:p w14:paraId="254E199C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3936B6" w14:textId="77777777" w:rsidR="00E24635" w:rsidRPr="00310E9E" w:rsidRDefault="00E24635" w:rsidP="00062484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</w:p>
        </w:tc>
      </w:tr>
    </w:tbl>
    <w:p w14:paraId="594CABB2" w14:textId="77777777" w:rsidR="00C94757" w:rsidRDefault="00C94757" w:rsidP="00C94757"/>
    <w:sectPr w:rsidR="00C947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7CD92" w14:textId="77777777" w:rsidR="00B540F6" w:rsidRDefault="00B540F6">
      <w:r>
        <w:separator/>
      </w:r>
    </w:p>
  </w:endnote>
  <w:endnote w:type="continuationSeparator" w:id="0">
    <w:p w14:paraId="4C535D46" w14:textId="77777777" w:rsidR="00B540F6" w:rsidRDefault="00B5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140D" w14:textId="77777777" w:rsidR="00DA75C2" w:rsidRDefault="00DA75C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227D" w14:textId="13102753" w:rsidR="00666228" w:rsidRPr="00666228" w:rsidRDefault="00666228" w:rsidP="00666228">
    <w:pPr>
      <w:pStyle w:val="a4"/>
      <w:jc w:val="center"/>
      <w:rPr>
        <w:rFonts w:ascii="標楷體" w:eastAsia="標楷體" w:hAnsi="標楷體"/>
      </w:rPr>
    </w:pPr>
    <w:r w:rsidRPr="00666228">
      <w:rPr>
        <w:rFonts w:ascii="標楷體" w:eastAsia="標楷體" w:hAnsi="標楷體" w:hint="eastAsia"/>
      </w:rPr>
      <w:t>第6-2頁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749588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45B6B62" w14:textId="0CC508FF" w:rsidR="00666228" w:rsidRPr="00884D9A" w:rsidRDefault="00666228" w:rsidP="00884D9A">
        <w:pPr>
          <w:pStyle w:val="a4"/>
          <w:jc w:val="center"/>
          <w:rPr>
            <w:rFonts w:ascii="標楷體" w:eastAsia="標楷體" w:hAnsi="標楷體" w:hint="eastAsia"/>
          </w:rPr>
        </w:pPr>
        <w:r w:rsidRPr="00666228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 w:hint="eastAsia"/>
          </w:rPr>
          <w:t>6-</w:t>
        </w:r>
        <w:r w:rsidRPr="00666228">
          <w:rPr>
            <w:rFonts w:ascii="標楷體" w:eastAsia="標楷體" w:hAnsi="標楷體"/>
          </w:rPr>
          <w:fldChar w:fldCharType="begin"/>
        </w:r>
        <w:r w:rsidRPr="00666228">
          <w:rPr>
            <w:rFonts w:ascii="標楷體" w:eastAsia="標楷體" w:hAnsi="標楷體"/>
          </w:rPr>
          <w:instrText>PAGE   \* MERGEFORMAT</w:instrText>
        </w:r>
        <w:r w:rsidRPr="00666228">
          <w:rPr>
            <w:rFonts w:ascii="標楷體" w:eastAsia="標楷體" w:hAnsi="標楷體"/>
          </w:rPr>
          <w:fldChar w:fldCharType="separate"/>
        </w:r>
        <w:r w:rsidRPr="00666228">
          <w:rPr>
            <w:rFonts w:ascii="標楷體" w:eastAsia="標楷體" w:hAnsi="標楷體"/>
            <w:lang w:val="zh-TW"/>
          </w:rPr>
          <w:t>1</w:t>
        </w:r>
        <w:r w:rsidRPr="00666228">
          <w:rPr>
            <w:rFonts w:ascii="標楷體" w:eastAsia="標楷體" w:hAnsi="標楷體"/>
          </w:rPr>
          <w:fldChar w:fldCharType="end"/>
        </w:r>
        <w:r w:rsidRPr="00666228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EB4F" w14:textId="77777777" w:rsidR="00B540F6" w:rsidRDefault="00B540F6">
      <w:r>
        <w:separator/>
      </w:r>
    </w:p>
  </w:footnote>
  <w:footnote w:type="continuationSeparator" w:id="0">
    <w:p w14:paraId="72A9A738" w14:textId="77777777" w:rsidR="00B540F6" w:rsidRDefault="00B54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E1A7D" w14:textId="77777777" w:rsidR="00DA75C2" w:rsidRDefault="00DA75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812E" w14:textId="043CD244" w:rsidR="00B540F6" w:rsidRDefault="00DA75C2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陸、</w:t>
    </w:r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B540F6" w:rsidRPr="00EA2D9E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666228">
      <w:rPr>
        <w:rFonts w:ascii="標楷體" w:eastAsia="標楷體" w:hAnsi="標楷體" w:hint="eastAsia"/>
        <w:b/>
        <w:spacing w:val="60"/>
        <w:sz w:val="32"/>
        <w:szCs w:val="32"/>
        <w:u w:val="single"/>
      </w:rPr>
      <w:t>3</w:t>
    </w:r>
    <w:proofErr w:type="gramEnd"/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B540F6" w:rsidRPr="00EA2D9E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B540F6" w:rsidRPr="00EA2D9E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B540F6"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B540F6" w:rsidRPr="00EA2D9E">
      <w:rPr>
        <w:rFonts w:ascii="標楷體" w:eastAsia="標楷體" w:hAnsi="標楷體"/>
        <w:b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8EA0" w14:textId="65EA28CC" w:rsidR="00B540F6" w:rsidRDefault="00DA75C2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陸、</w:t>
    </w:r>
    <w:r w:rsidR="00B540F6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B540F6" w:rsidRPr="00EA2D9E">
      <w:rPr>
        <w:rFonts w:ascii="標楷體" w:eastAsia="標楷體" w:hAnsi="標楷體"/>
        <w:b/>
        <w:spacing w:val="60"/>
        <w:sz w:val="32"/>
        <w:u w:val="single"/>
      </w:rPr>
      <w:t>11</w:t>
    </w:r>
    <w:r w:rsidR="00666228"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B540F6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B540F6" w:rsidRPr="00EA2D9E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B540F6" w:rsidRPr="00EA2D9E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B540F6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="00B540F6"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B540F6"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51584"/>
    <w:multiLevelType w:val="hybridMultilevel"/>
    <w:tmpl w:val="C510B326"/>
    <w:lvl w:ilvl="0" w:tplc="2C6A3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4757"/>
    <w:rsid w:val="000A22E7"/>
    <w:rsid w:val="000F3B45"/>
    <w:rsid w:val="000F5C79"/>
    <w:rsid w:val="00143F79"/>
    <w:rsid w:val="00166FAE"/>
    <w:rsid w:val="0020766D"/>
    <w:rsid w:val="0022580D"/>
    <w:rsid w:val="00231D20"/>
    <w:rsid w:val="00252166"/>
    <w:rsid w:val="002934F7"/>
    <w:rsid w:val="00397B4B"/>
    <w:rsid w:val="003C6046"/>
    <w:rsid w:val="0047422B"/>
    <w:rsid w:val="004A01B6"/>
    <w:rsid w:val="005F216F"/>
    <w:rsid w:val="00666228"/>
    <w:rsid w:val="006F09C1"/>
    <w:rsid w:val="00805B3D"/>
    <w:rsid w:val="00810A19"/>
    <w:rsid w:val="0085072B"/>
    <w:rsid w:val="00857DF5"/>
    <w:rsid w:val="00884D9A"/>
    <w:rsid w:val="008A2CEE"/>
    <w:rsid w:val="008B684B"/>
    <w:rsid w:val="0095060B"/>
    <w:rsid w:val="00952A38"/>
    <w:rsid w:val="009B0CC6"/>
    <w:rsid w:val="00A57D0E"/>
    <w:rsid w:val="00AD15A7"/>
    <w:rsid w:val="00B00F22"/>
    <w:rsid w:val="00B5403C"/>
    <w:rsid w:val="00B540F6"/>
    <w:rsid w:val="00B95F6B"/>
    <w:rsid w:val="00C004BF"/>
    <w:rsid w:val="00C800C8"/>
    <w:rsid w:val="00C94757"/>
    <w:rsid w:val="00CE52EB"/>
    <w:rsid w:val="00D17C30"/>
    <w:rsid w:val="00D20547"/>
    <w:rsid w:val="00D7295B"/>
    <w:rsid w:val="00DA4AB8"/>
    <w:rsid w:val="00DA6D4D"/>
    <w:rsid w:val="00DA75C2"/>
    <w:rsid w:val="00DE217F"/>
    <w:rsid w:val="00DF00FA"/>
    <w:rsid w:val="00E24635"/>
    <w:rsid w:val="00E83C2D"/>
    <w:rsid w:val="00EA2D9E"/>
    <w:rsid w:val="00EA6F5D"/>
    <w:rsid w:val="00F33645"/>
    <w:rsid w:val="00FB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79B739A"/>
  <w15:docId w15:val="{73CA5023-63FD-4B9C-96C0-4EB068C78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List Paragraph"/>
    <w:basedOn w:val="a"/>
    <w:uiPriority w:val="34"/>
    <w:qFormat/>
    <w:rsid w:val="00952A38"/>
    <w:pPr>
      <w:ind w:leftChars="200" w:left="480"/>
    </w:pPr>
  </w:style>
  <w:style w:type="character" w:customStyle="1" w:styleId="a5">
    <w:name w:val="頁尾 字元"/>
    <w:basedOn w:val="a0"/>
    <w:link w:val="a4"/>
    <w:uiPriority w:val="99"/>
    <w:rsid w:val="0066622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KFN2bh4bIEkL1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VKFN2bh4bIEkL1歲入來源別機關別決算審定數綜計表.dot</Template>
  <TotalTime>187</TotalTime>
  <Pages>2</Pages>
  <Words>343</Words>
  <Characters>1960</Characters>
  <Application>Microsoft Office Word</Application>
  <DocSecurity>0</DocSecurity>
  <Lines>16</Lines>
  <Paragraphs>4</Paragraphs>
  <ScaleCrop>false</ScaleCrop>
  <Company>N.A.O.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creator>陳美芳</dc:creator>
  <cp:lastModifiedBy>林俊良</cp:lastModifiedBy>
  <cp:revision>22</cp:revision>
  <cp:lastPrinted>1900-12-31T16:00:00Z</cp:lastPrinted>
  <dcterms:created xsi:type="dcterms:W3CDTF">2024-06-07T08:07:00Z</dcterms:created>
  <dcterms:modified xsi:type="dcterms:W3CDTF">2025-06-26T09:00:00Z</dcterms:modified>
</cp:coreProperties>
</file>