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DFE6F" w14:textId="686F8A84" w:rsidR="00570609" w:rsidRPr="00983510" w:rsidRDefault="00504F23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伍</w:t>
      </w:r>
      <w:r>
        <w:rPr>
          <w:rFonts w:ascii="細明體" w:eastAsia="細明體" w:hAnsi="細明體" w:hint="eastAsia"/>
          <w:bCs w:val="0"/>
          <w:spacing w:val="60"/>
          <w:kern w:val="0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7322DD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</w:t>
      </w:r>
      <w:r w:rsidR="00537FC2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3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proofErr w:type="gramStart"/>
      <w:r w:rsidR="007322DD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臺</w:t>
      </w:r>
      <w:proofErr w:type="gramEnd"/>
      <w:r w:rsidR="007322DD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南市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3976AE9C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191558B0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7E9DC3EB" w14:textId="77777777" w:rsidTr="007322DD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0C63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117F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C25AD" w14:textId="77777777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8466EB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處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</w:t>
            </w:r>
            <w:r w:rsidR="004807D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及</w:t>
            </w:r>
          </w:p>
          <w:p w14:paraId="192E574F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83609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537FC2" w:rsidRPr="001E0B41" w14:paraId="7859D3CB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572079C" w14:textId="77777777" w:rsidR="00537FC2" w:rsidRPr="001E0B41" w:rsidRDefault="00537FC2" w:rsidP="00537FC2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E0B4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29A9B41" w14:textId="7190AB56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128,835,062,849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042CD35" w14:textId="3ED7CF61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 w:rsidRPr="00537FC2"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  <w:t>+ 2,554,559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DC70D66" w14:textId="7D7C9BF0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128,83</w:t>
            </w: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7</w:t>
            </w: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617</w:t>
            </w: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408</w:t>
            </w:r>
          </w:p>
        </w:tc>
      </w:tr>
      <w:tr w:rsidR="00537FC2" w:rsidRPr="00216B33" w14:paraId="78D17E64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91F0936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6B116D7" w14:textId="57BC505E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62,410,448,494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2C5EEC0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E6521E1" w14:textId="7968B614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62,410,448,494</w:t>
            </w:r>
          </w:p>
        </w:tc>
      </w:tr>
      <w:tr w:rsidR="00537FC2" w:rsidRPr="00216B33" w14:paraId="08F9D0A3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7EAB160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1A36AD9" w14:textId="0CEA83E3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1,646,212,351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546B870" w14:textId="6B1E471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51E5D9A" w14:textId="379D4189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1,646,212,351</w:t>
            </w:r>
          </w:p>
        </w:tc>
      </w:tr>
      <w:tr w:rsidR="00537FC2" w:rsidRPr="00216B33" w14:paraId="42C0C797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2C5C212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7B329F9" w14:textId="706FEB19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3,906,745,307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F5DEBA2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12565D6" w14:textId="2D67551D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3,906,745,307</w:t>
            </w:r>
          </w:p>
        </w:tc>
      </w:tr>
      <w:tr w:rsidR="00537FC2" w:rsidRPr="00216B33" w14:paraId="3ADE128F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8B5C7A4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0B8CBF9" w14:textId="25CF5758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455,629,052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C75F0C9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3A34D6C" w14:textId="54A6E9B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455,629,052</w:t>
            </w:r>
          </w:p>
        </w:tc>
      </w:tr>
      <w:tr w:rsidR="00537FC2" w:rsidRPr="00216B33" w14:paraId="487BBDE7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47AC81F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55C34BD" w14:textId="78CD3B1B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8,326,392,529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D600AA7" w14:textId="09B12B17" w:rsidR="00537FC2" w:rsidRPr="00F02FB8" w:rsidRDefault="00537FC2" w:rsidP="00537FC2">
            <w:pPr>
              <w:wordWrap w:val="0"/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20"/>
                <w:szCs w:val="20"/>
              </w:rPr>
              <w:t>+</w:t>
            </w:r>
            <w:r w:rsidRPr="00F02FB8">
              <w:rPr>
                <w:rFonts w:asciiTheme="minorEastAsia" w:eastAsiaTheme="minorEastAsia" w:hAnsiTheme="minorEastAsia" w:hint="eastAsia"/>
                <w:noProof/>
                <w:sz w:val="20"/>
                <w:szCs w:val="20"/>
              </w:rPr>
              <w:t xml:space="preserve"> </w:t>
            </w:r>
            <w:r w:rsidRPr="00537FC2">
              <w:rPr>
                <w:rFonts w:asciiTheme="minorEastAsia" w:eastAsiaTheme="minorEastAsia" w:hAnsiTheme="minorEastAsia"/>
                <w:noProof/>
                <w:sz w:val="20"/>
                <w:szCs w:val="20"/>
              </w:rPr>
              <w:t>2,554,559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8859A42" w14:textId="463428AA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8,32</w:t>
            </w:r>
            <w:r>
              <w:rPr>
                <w:rFonts w:ascii="新細明體" w:hAnsi="新細明體" w:hint="eastAsia"/>
                <w:noProof/>
                <w:sz w:val="20"/>
                <w:szCs w:val="20"/>
              </w:rPr>
              <w:t>8</w:t>
            </w: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  <w:szCs w:val="20"/>
              </w:rPr>
              <w:t>947</w:t>
            </w: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  <w:szCs w:val="20"/>
              </w:rPr>
              <w:t>088</w:t>
            </w:r>
          </w:p>
        </w:tc>
      </w:tr>
      <w:tr w:rsidR="00537FC2" w:rsidRPr="00216B33" w14:paraId="092257E9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E311E49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D63A86A" w14:textId="5B0C5003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49,159,465,803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340D8CE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9CA18B2" w14:textId="445E678F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49,159,465,803</w:t>
            </w:r>
          </w:p>
        </w:tc>
      </w:tr>
      <w:tr w:rsidR="00537FC2" w:rsidRPr="00216B33" w14:paraId="06F72DD1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59337B3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BCC8E63" w14:textId="2B4FF069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489,164,640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17F6D4A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0909D81" w14:textId="456A0288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489,164,640</w:t>
            </w:r>
          </w:p>
        </w:tc>
      </w:tr>
      <w:tr w:rsidR="00537FC2" w:rsidRPr="00216B33" w14:paraId="18C036FF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3A55722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90C93A3" w14:textId="47DD0646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2,441,004,673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288975A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D2327F2" w14:textId="293B258F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2,441,004,673</w:t>
            </w:r>
          </w:p>
        </w:tc>
      </w:tr>
      <w:tr w:rsidR="00537FC2" w:rsidRPr="001E0B41" w14:paraId="6A4F1ADA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10AA470" w14:textId="77777777" w:rsidR="00537FC2" w:rsidRPr="001E0B41" w:rsidRDefault="00537FC2" w:rsidP="00537FC2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E0B4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0532153" w14:textId="7F0307C2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101,966,152,933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0322F51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b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04DF8D1" w14:textId="2C8BECE0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101,966,152,933</w:t>
            </w:r>
          </w:p>
        </w:tc>
      </w:tr>
      <w:tr w:rsidR="00537FC2" w:rsidRPr="00216B33" w14:paraId="4E86DF47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7C61CDF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64E84A3" w14:textId="66FA4A21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20,463,806,332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D430ACE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0022D0B" w14:textId="361AE6A0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20,463,806,332</w:t>
            </w:r>
          </w:p>
        </w:tc>
      </w:tr>
      <w:tr w:rsidR="00537FC2" w:rsidRPr="00216B33" w14:paraId="213E5514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730904B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D1C5D7F" w14:textId="72F055E0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17,406,237,288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43B9939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D71C924" w14:textId="5D0272BB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17,406,237,288</w:t>
            </w:r>
          </w:p>
        </w:tc>
      </w:tr>
      <w:tr w:rsidR="00537FC2" w:rsidRPr="00216B33" w14:paraId="52A216EB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F52A26D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02E1859" w14:textId="7CDC4B60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59,072,333,152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368E5C7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3A43B5CC" w14:textId="720CCABB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59,072,333,152</w:t>
            </w:r>
          </w:p>
        </w:tc>
      </w:tr>
      <w:tr w:rsidR="00537FC2" w:rsidRPr="00216B33" w14:paraId="113B2F7B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F561DF9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5C8A2D1" w14:textId="23BD659A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32,624,980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D1AD8BC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9F96F9A" w14:textId="40A2B423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32,624,980</w:t>
            </w:r>
          </w:p>
        </w:tc>
      </w:tr>
      <w:tr w:rsidR="00537FC2" w:rsidRPr="00216B33" w14:paraId="12222BB4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6992E91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D9C42F2" w14:textId="0710A035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5,684,049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EC128B0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342BB8E" w14:textId="4BD3DAA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5,684,049</w:t>
            </w:r>
          </w:p>
        </w:tc>
      </w:tr>
      <w:tr w:rsidR="00537FC2" w:rsidRPr="00216B33" w14:paraId="737257DB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3F34832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7257BA8" w14:textId="36E2CC70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794,647,023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405BF8A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B91CD01" w14:textId="2F734B00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794,647,023</w:t>
            </w:r>
          </w:p>
        </w:tc>
      </w:tr>
      <w:tr w:rsidR="00537FC2" w:rsidRPr="00216B33" w14:paraId="0E3A5CFC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4A16B1E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F97096F" w14:textId="1831AC1F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4,190,583,984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051AF42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8BD38D6" w14:textId="2C8DFACC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4,190,583,984</w:t>
            </w:r>
          </w:p>
        </w:tc>
      </w:tr>
      <w:tr w:rsidR="00537FC2" w:rsidRPr="00216B33" w14:paraId="606D0DBF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00DF11B" w14:textId="77777777" w:rsidR="00537FC2" w:rsidRPr="00216B33" w:rsidRDefault="00537FC2" w:rsidP="00537FC2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754A44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1E79689" w14:textId="05706695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236,125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C86FE2F" w14:textId="77777777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F02FB8">
              <w:rPr>
                <w:rFonts w:asciiTheme="minorEastAsia" w:eastAsiaTheme="minorEastAsia" w:hAnsiTheme="minor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31D20094" w14:textId="3A389AC0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0782C">
              <w:rPr>
                <w:rFonts w:ascii="新細明體" w:hAnsi="新細明體"/>
                <w:noProof/>
                <w:sz w:val="20"/>
                <w:szCs w:val="20"/>
              </w:rPr>
              <w:t>236,125</w:t>
            </w:r>
          </w:p>
        </w:tc>
      </w:tr>
      <w:tr w:rsidR="00537FC2" w:rsidRPr="001E0B41" w14:paraId="6AFD41E7" w14:textId="77777777" w:rsidTr="007322DD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54C60" w14:textId="77777777" w:rsidR="00537FC2" w:rsidRPr="001E0B41" w:rsidRDefault="00537FC2" w:rsidP="00537FC2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E0B4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FDF9C" w14:textId="042DD038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26,868,909,916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22A40" w14:textId="5E441C46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 w:rsidRPr="00537FC2"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  <w:t>+ 2,554,559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BDD80" w14:textId="0D73A1CE" w:rsidR="00537FC2" w:rsidRPr="00F02FB8" w:rsidRDefault="00537FC2" w:rsidP="00537FC2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26,8</w:t>
            </w: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71</w:t>
            </w: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464</w:t>
            </w:r>
            <w:r w:rsidRPr="0016618A"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475</w:t>
            </w:r>
          </w:p>
        </w:tc>
      </w:tr>
    </w:tbl>
    <w:p w14:paraId="10D622EC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0D1C6F">
      <w:footerReference w:type="even" r:id="rId8"/>
      <w:footerReference w:type="default" r:id="rId9"/>
      <w:pgSz w:w="23811" w:h="16838" w:orient="landscape" w:code="8"/>
      <w:pgMar w:top="567" w:right="1418" w:bottom="567" w:left="1418" w:header="850" w:footer="992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588D1" w14:textId="77777777" w:rsidR="00E12F3E" w:rsidRDefault="00E12F3E" w:rsidP="00963F24">
      <w:r>
        <w:separator/>
      </w:r>
    </w:p>
  </w:endnote>
  <w:endnote w:type="continuationSeparator" w:id="0">
    <w:p w14:paraId="4B1E5060" w14:textId="77777777" w:rsidR="00E12F3E" w:rsidRDefault="00E12F3E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D6A31" w14:textId="52D814F9" w:rsidR="00E12F3E" w:rsidRPr="00504F23" w:rsidRDefault="00504F23" w:rsidP="007073D2">
    <w:pPr>
      <w:pStyle w:val="a9"/>
      <w:ind w:right="360" w:firstLine="360"/>
      <w:jc w:val="center"/>
      <w:rPr>
        <w:rFonts w:ascii="標楷體" w:eastAsia="標楷體" w:hAnsi="標楷體"/>
      </w:rPr>
    </w:pPr>
    <w:r w:rsidRPr="00504F23">
      <w:rPr>
        <w:rFonts w:ascii="標楷體" w:eastAsia="標楷體" w:hAnsi="標楷體"/>
      </w:rPr>
      <w:t>第</w:t>
    </w:r>
    <w:r w:rsidRPr="00504F23">
      <w:rPr>
        <w:rFonts w:ascii="標楷體" w:eastAsia="標楷體" w:hAnsi="標楷體" w:hint="eastAsia"/>
      </w:rPr>
      <w:t>5</w:t>
    </w:r>
    <w:r>
      <w:rPr>
        <w:rFonts w:ascii="標楷體" w:eastAsia="標楷體" w:hAnsi="標楷體" w:hint="eastAsia"/>
      </w:rPr>
      <w:t>-1</w:t>
    </w:r>
    <w:r>
      <w:rPr>
        <w:rFonts w:ascii="標楷體" w:eastAsia="標楷體" w:hAnsi="標楷體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1DA08" w14:textId="77777777" w:rsidR="00E12F3E" w:rsidRDefault="00E12F3E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84087" w14:textId="77777777" w:rsidR="00E12F3E" w:rsidRDefault="00E12F3E" w:rsidP="00963F24">
      <w:r>
        <w:separator/>
      </w:r>
    </w:p>
  </w:footnote>
  <w:footnote w:type="continuationSeparator" w:id="0">
    <w:p w14:paraId="0F7466D4" w14:textId="77777777" w:rsidR="00E12F3E" w:rsidRDefault="00E12F3E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72F3"/>
    <w:multiLevelType w:val="hybridMultilevel"/>
    <w:tmpl w:val="D090CB14"/>
    <w:lvl w:ilvl="0" w:tplc="B0CE81FA"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b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2DD"/>
    <w:rsid w:val="000115F9"/>
    <w:rsid w:val="00052553"/>
    <w:rsid w:val="00066284"/>
    <w:rsid w:val="00066669"/>
    <w:rsid w:val="00076431"/>
    <w:rsid w:val="000B0DAC"/>
    <w:rsid w:val="000B13AF"/>
    <w:rsid w:val="000B5295"/>
    <w:rsid w:val="000D1C6F"/>
    <w:rsid w:val="000E7EDB"/>
    <w:rsid w:val="00100651"/>
    <w:rsid w:val="00121368"/>
    <w:rsid w:val="00121E35"/>
    <w:rsid w:val="001258A5"/>
    <w:rsid w:val="00134DF0"/>
    <w:rsid w:val="00162E99"/>
    <w:rsid w:val="00185FC7"/>
    <w:rsid w:val="001B0FB2"/>
    <w:rsid w:val="001C3811"/>
    <w:rsid w:val="001D73C8"/>
    <w:rsid w:val="00205CFD"/>
    <w:rsid w:val="00216B33"/>
    <w:rsid w:val="00223879"/>
    <w:rsid w:val="0023059C"/>
    <w:rsid w:val="00242994"/>
    <w:rsid w:val="002520F7"/>
    <w:rsid w:val="00255524"/>
    <w:rsid w:val="00282A98"/>
    <w:rsid w:val="002913D1"/>
    <w:rsid w:val="0029626A"/>
    <w:rsid w:val="002A0BFB"/>
    <w:rsid w:val="002A758A"/>
    <w:rsid w:val="00304745"/>
    <w:rsid w:val="00334C4A"/>
    <w:rsid w:val="003361C8"/>
    <w:rsid w:val="0034262C"/>
    <w:rsid w:val="0038511C"/>
    <w:rsid w:val="003C01EC"/>
    <w:rsid w:val="003D080E"/>
    <w:rsid w:val="003E7E68"/>
    <w:rsid w:val="003F4748"/>
    <w:rsid w:val="003F5731"/>
    <w:rsid w:val="004062E6"/>
    <w:rsid w:val="0042355B"/>
    <w:rsid w:val="00443391"/>
    <w:rsid w:val="00446944"/>
    <w:rsid w:val="00456628"/>
    <w:rsid w:val="0046478B"/>
    <w:rsid w:val="0047357A"/>
    <w:rsid w:val="0047576F"/>
    <w:rsid w:val="004807D9"/>
    <w:rsid w:val="00487022"/>
    <w:rsid w:val="0048745A"/>
    <w:rsid w:val="0048776F"/>
    <w:rsid w:val="004905D1"/>
    <w:rsid w:val="00497416"/>
    <w:rsid w:val="004C5863"/>
    <w:rsid w:val="004D59D6"/>
    <w:rsid w:val="00504F23"/>
    <w:rsid w:val="005203DA"/>
    <w:rsid w:val="00537FC2"/>
    <w:rsid w:val="00547E19"/>
    <w:rsid w:val="00570609"/>
    <w:rsid w:val="005B07B9"/>
    <w:rsid w:val="005B1A38"/>
    <w:rsid w:val="005B7E21"/>
    <w:rsid w:val="005C0E0C"/>
    <w:rsid w:val="005C6180"/>
    <w:rsid w:val="005E7875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22DD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66CBD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4613"/>
    <w:rsid w:val="00A7668A"/>
    <w:rsid w:val="00AA00F3"/>
    <w:rsid w:val="00AC3DB6"/>
    <w:rsid w:val="00AE3A76"/>
    <w:rsid w:val="00AE68D0"/>
    <w:rsid w:val="00B105C9"/>
    <w:rsid w:val="00B12EB6"/>
    <w:rsid w:val="00B30AEF"/>
    <w:rsid w:val="00B56BF9"/>
    <w:rsid w:val="00B61491"/>
    <w:rsid w:val="00B7167E"/>
    <w:rsid w:val="00B974BA"/>
    <w:rsid w:val="00BD5986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12F3E"/>
    <w:rsid w:val="00E708B6"/>
    <w:rsid w:val="00E72241"/>
    <w:rsid w:val="00EA1E26"/>
    <w:rsid w:val="00EB7942"/>
    <w:rsid w:val="00EC1EE1"/>
    <w:rsid w:val="00EE3F3F"/>
    <w:rsid w:val="00EE5BAA"/>
    <w:rsid w:val="00F00519"/>
    <w:rsid w:val="00F02FB8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B612EF3"/>
  <w15:docId w15:val="{4B820745-4032-48D8-9AC6-A9F527506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skKHJt3uUxC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29D35-6579-4C9C-94B5-FFD8CFD2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SskKHJt3uUxC審定後收入支出彙計表A3.dot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劉健瑋</dc:creator>
  <cp:lastModifiedBy>林俊良</cp:lastModifiedBy>
  <cp:revision>3</cp:revision>
  <cp:lastPrinted>2025-06-19T01:50:00Z</cp:lastPrinted>
  <dcterms:created xsi:type="dcterms:W3CDTF">2025-06-23T07:49:00Z</dcterms:created>
  <dcterms:modified xsi:type="dcterms:W3CDTF">2025-06-26T08:59:00Z</dcterms:modified>
</cp:coreProperties>
</file>