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11044" w14:textId="530AFCB5" w:rsidR="007F6363" w:rsidRPr="003922B2" w:rsidRDefault="00990F68" w:rsidP="00517A5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w w:val="95"/>
          <w:sz w:val="32"/>
          <w:szCs w:val="32"/>
          <w:u w:val="single"/>
        </w:rPr>
        <w:t>貳</w:t>
      </w:r>
      <w:r w:rsidR="00C23209" w:rsidRPr="00E03A00">
        <w:rPr>
          <w:rFonts w:ascii="標楷體" w:eastAsia="標楷體" w:hAnsi="標楷體" w:hint="eastAsia"/>
          <w:b/>
          <w:sz w:val="32"/>
          <w:szCs w:val="32"/>
          <w:u w:val="single"/>
        </w:rPr>
        <w:t>、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中華民國</w:t>
      </w:r>
      <w:r>
        <w:rPr>
          <w:rFonts w:ascii="標楷體" w:eastAsia="標楷體" w:hAnsi="標楷體"/>
          <w:b/>
          <w:spacing w:val="60"/>
          <w:sz w:val="32"/>
          <w:szCs w:val="32"/>
          <w:u w:val="single"/>
        </w:rPr>
        <w:t>113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r>
        <w:rPr>
          <w:rFonts w:ascii="標楷體" w:eastAsia="標楷體" w:hAnsi="標楷體"/>
          <w:b/>
          <w:spacing w:val="60"/>
          <w:sz w:val="32"/>
          <w:szCs w:val="32"/>
          <w:u w:val="single"/>
        </w:rPr>
        <w:t>臺南市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總決算審定後歲入歲出性質及餘絀簡明比較分析表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7F6363" w14:paraId="5DFD27E3" w14:textId="77777777" w:rsidTr="00FF30BF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59BEE6" w14:textId="77777777" w:rsidR="007F6363" w:rsidRDefault="007F6363" w:rsidP="00517A51">
            <w:pPr>
              <w:pStyle w:val="af0"/>
              <w:ind w:rightChars="0" w:right="0"/>
            </w:pPr>
            <w:r>
              <w:rPr>
                <w:rFonts w:hint="eastAsia"/>
              </w:rPr>
              <w:t xml:space="preserve">　</w:t>
            </w:r>
            <w:r w:rsidR="00517A5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單位：新臺幣元</w:t>
            </w:r>
          </w:p>
        </w:tc>
      </w:tr>
      <w:tr w:rsidR="007F6363" w14:paraId="2B7856D4" w14:textId="77777777" w:rsidTr="00FF30BF">
        <w:trPr>
          <w:trHeight w:val="446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F0215B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7D7F" w14:textId="77777777"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73805" w14:textId="77777777"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1CEB35" w14:textId="77777777" w:rsidR="007F6363" w:rsidRPr="00C00697" w:rsidRDefault="006A7A6D" w:rsidP="00C00697">
            <w:pPr>
              <w:pStyle w:val="af5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7F6363" w14:paraId="7163CCB6" w14:textId="77777777" w:rsidTr="005A1810">
        <w:trPr>
          <w:trHeight w:val="446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A7BF2F" w14:textId="77777777" w:rsidR="007F6363" w:rsidRDefault="007F6363" w:rsidP="00466D60">
            <w:pPr>
              <w:pStyle w:val="af5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4272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D720" w14:textId="77777777" w:rsidR="007F6363" w:rsidRPr="00C947B3" w:rsidRDefault="00B663D4" w:rsidP="00466D60">
            <w:pPr>
              <w:pStyle w:val="af5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49394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E945E" w14:textId="77777777" w:rsidR="007F6363" w:rsidRDefault="00B663D4" w:rsidP="00466D60">
            <w:pPr>
              <w:pStyle w:val="af5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EC0E1" w14:textId="77777777" w:rsidR="007F6363" w:rsidRDefault="00BB35AB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5A2C56" w14:textId="77777777" w:rsidR="007F6363" w:rsidRDefault="007F6363" w:rsidP="00466D60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990F68" w:rsidRPr="00D53D44" w14:paraId="4401023C" w14:textId="77777777" w:rsidTr="00F0680F">
        <w:tblPrEx>
          <w:tblBorders>
            <w:insideH w:val="none" w:sz="0" w:space="0" w:color="auto"/>
          </w:tblBorders>
        </w:tblPrEx>
        <w:trPr>
          <w:trHeight w:val="777"/>
        </w:trPr>
        <w:tc>
          <w:tcPr>
            <w:tcW w:w="3969" w:type="dxa"/>
            <w:shd w:val="clear" w:color="auto" w:fill="auto"/>
            <w:vAlign w:val="center"/>
          </w:tcPr>
          <w:p w14:paraId="74F2EBAE" w14:textId="77777777" w:rsidR="00990F68" w:rsidRPr="00D53D44" w:rsidRDefault="00990F68" w:rsidP="00E57F27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D53D44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4866A7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296D2A2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F1B7302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B17EB9E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6FB6E8B5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0A5F90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990F68" w:rsidRPr="00D53D44" w14:paraId="08CD42C4" w14:textId="77777777" w:rsidTr="00F0680F">
        <w:tblPrEx>
          <w:tblBorders>
            <w:insideH w:val="none" w:sz="0" w:space="0" w:color="auto"/>
          </w:tblBorders>
        </w:tblPrEx>
        <w:trPr>
          <w:trHeight w:val="777"/>
        </w:trPr>
        <w:tc>
          <w:tcPr>
            <w:tcW w:w="3969" w:type="dxa"/>
            <w:shd w:val="clear" w:color="auto" w:fill="auto"/>
            <w:vAlign w:val="center"/>
          </w:tcPr>
          <w:p w14:paraId="75BF995A" w14:textId="77777777" w:rsidR="00990F68" w:rsidRPr="00D53D44" w:rsidRDefault="00990F68" w:rsidP="00E57F27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D53D44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26AFE91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115,736,184,000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B4D7AA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DC2908A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120,336,796,435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2FDAAB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2E4B87A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4,600,612,435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85D870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3.98</w:t>
            </w:r>
          </w:p>
        </w:tc>
      </w:tr>
      <w:tr w:rsidR="00990F68" w14:paraId="38D83C21" w14:textId="77777777" w:rsidTr="00F0680F">
        <w:tblPrEx>
          <w:tblBorders>
            <w:insideH w:val="none" w:sz="0" w:space="0" w:color="auto"/>
          </w:tblBorders>
        </w:tblPrEx>
        <w:trPr>
          <w:trHeight w:val="777"/>
        </w:trPr>
        <w:tc>
          <w:tcPr>
            <w:tcW w:w="3969" w:type="dxa"/>
            <w:shd w:val="clear" w:color="auto" w:fill="auto"/>
            <w:vAlign w:val="center"/>
          </w:tcPr>
          <w:p w14:paraId="45871944" w14:textId="77777777" w:rsidR="00990F68" w:rsidRPr="005A1810" w:rsidRDefault="00990F68" w:rsidP="00E57F27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8E0512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AE12B27" w14:textId="77777777" w:rsidR="00990F68" w:rsidRPr="006B0955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32,842,857,000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41751F" w14:textId="77777777" w:rsidR="00990F68" w:rsidRPr="006B0955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28.38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9370D23" w14:textId="77777777" w:rsidR="00990F68" w:rsidRPr="006B0955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36,421,757,819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FFE09D" w14:textId="77777777" w:rsidR="00990F68" w:rsidRPr="006B0955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30.27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658CC44" w14:textId="77777777" w:rsidR="00990F68" w:rsidRPr="006B0955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3,578,900,819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A10F64" w14:textId="77777777" w:rsidR="00990F68" w:rsidRPr="006B0955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10.90</w:t>
            </w:r>
          </w:p>
        </w:tc>
      </w:tr>
      <w:tr w:rsidR="00990F68" w14:paraId="766B4AA6" w14:textId="77777777" w:rsidTr="00F0680F">
        <w:tblPrEx>
          <w:tblBorders>
            <w:insideH w:val="none" w:sz="0" w:space="0" w:color="auto"/>
          </w:tblBorders>
        </w:tblPrEx>
        <w:trPr>
          <w:trHeight w:val="777"/>
        </w:trPr>
        <w:tc>
          <w:tcPr>
            <w:tcW w:w="3969" w:type="dxa"/>
            <w:shd w:val="clear" w:color="auto" w:fill="auto"/>
            <w:vAlign w:val="center"/>
          </w:tcPr>
          <w:p w14:paraId="5A879ECB" w14:textId="77777777" w:rsidR="00990F68" w:rsidRPr="005A1810" w:rsidRDefault="00990F68" w:rsidP="00E57F27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8E0512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FE3C5AA" w14:textId="77777777" w:rsidR="00990F68" w:rsidRPr="006B0955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23,897,572,000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22BE2A" w14:textId="77777777" w:rsidR="00990F68" w:rsidRPr="006B0955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20.65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FE5F599" w14:textId="77777777" w:rsidR="00990F68" w:rsidRPr="006B0955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25,988,690,675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0BCC18" w14:textId="77777777" w:rsidR="00990F68" w:rsidRPr="006B0955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21.60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3A190F5" w14:textId="77777777" w:rsidR="00990F68" w:rsidRPr="006B0955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2,091,118,675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42D17C" w14:textId="77777777" w:rsidR="00990F68" w:rsidRPr="006B0955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8.75</w:t>
            </w:r>
          </w:p>
        </w:tc>
      </w:tr>
      <w:tr w:rsidR="00990F68" w14:paraId="19199FA1" w14:textId="77777777" w:rsidTr="00F0680F">
        <w:tblPrEx>
          <w:tblBorders>
            <w:insideH w:val="none" w:sz="0" w:space="0" w:color="auto"/>
          </w:tblBorders>
        </w:tblPrEx>
        <w:trPr>
          <w:trHeight w:val="777"/>
        </w:trPr>
        <w:tc>
          <w:tcPr>
            <w:tcW w:w="3969" w:type="dxa"/>
            <w:shd w:val="clear" w:color="auto" w:fill="auto"/>
            <w:vAlign w:val="center"/>
          </w:tcPr>
          <w:p w14:paraId="0D1BC2E3" w14:textId="77777777" w:rsidR="00990F68" w:rsidRPr="005A1810" w:rsidRDefault="00990F68" w:rsidP="00E57F27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8E0512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D102640" w14:textId="77777777" w:rsidR="00990F68" w:rsidRPr="006B0955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58,995,755,000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985065" w14:textId="77777777" w:rsidR="00990F68" w:rsidRPr="006B0955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50.97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151294E" w14:textId="77777777" w:rsidR="00990F68" w:rsidRPr="006B0955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57,926,347,941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AA5D7D" w14:textId="77777777" w:rsidR="00990F68" w:rsidRPr="006B0955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48.14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FD1818A" w14:textId="77777777" w:rsidR="00990F68" w:rsidRPr="006B0955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- 1,069,407,059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637203" w14:textId="77777777" w:rsidR="00990F68" w:rsidRPr="006B0955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- 1.81</w:t>
            </w:r>
          </w:p>
        </w:tc>
      </w:tr>
      <w:tr w:rsidR="00990F68" w:rsidRPr="00D53D44" w14:paraId="3B7274FB" w14:textId="77777777" w:rsidTr="00F0680F">
        <w:tblPrEx>
          <w:tblBorders>
            <w:insideH w:val="none" w:sz="0" w:space="0" w:color="auto"/>
          </w:tblBorders>
        </w:tblPrEx>
        <w:trPr>
          <w:trHeight w:val="777"/>
        </w:trPr>
        <w:tc>
          <w:tcPr>
            <w:tcW w:w="3969" w:type="dxa"/>
            <w:shd w:val="clear" w:color="auto" w:fill="auto"/>
            <w:vAlign w:val="center"/>
          </w:tcPr>
          <w:p w14:paraId="070DA25B" w14:textId="77777777" w:rsidR="00990F68" w:rsidRPr="00D53D44" w:rsidRDefault="00990F68" w:rsidP="00E57F27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D53D44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11A3FBF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95,164,008,000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0C4F30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E46C540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90,316,333,769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09CF70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F67D574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- 4,847,674,231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748DD8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- 5.09</w:t>
            </w:r>
          </w:p>
        </w:tc>
      </w:tr>
      <w:tr w:rsidR="00990F68" w14:paraId="7FDDAB33" w14:textId="77777777" w:rsidTr="00F0680F">
        <w:tblPrEx>
          <w:tblBorders>
            <w:insideH w:val="none" w:sz="0" w:space="0" w:color="auto"/>
          </w:tblBorders>
        </w:tblPrEx>
        <w:trPr>
          <w:trHeight w:val="777"/>
        </w:trPr>
        <w:tc>
          <w:tcPr>
            <w:tcW w:w="3969" w:type="dxa"/>
            <w:shd w:val="clear" w:color="auto" w:fill="auto"/>
            <w:vAlign w:val="center"/>
          </w:tcPr>
          <w:p w14:paraId="30FE8F09" w14:textId="77777777" w:rsidR="00990F68" w:rsidRPr="005A1810" w:rsidRDefault="00990F68" w:rsidP="00E57F27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8E0512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0C21B8B" w14:textId="77777777" w:rsidR="00990F68" w:rsidRPr="006B0955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94,169,008,000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A78415" w14:textId="77777777" w:rsidR="00990F68" w:rsidRPr="006B0955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98.95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282D247" w14:textId="77777777" w:rsidR="00990F68" w:rsidRPr="006B0955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89,521,766,568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C9AD8E" w14:textId="77777777" w:rsidR="00990F68" w:rsidRPr="006B0955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99.12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7141087" w14:textId="77777777" w:rsidR="00990F68" w:rsidRPr="006B0955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- 4,647,241,432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CAF31F" w14:textId="77777777" w:rsidR="00990F68" w:rsidRPr="006B0955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- 4.94</w:t>
            </w:r>
          </w:p>
        </w:tc>
      </w:tr>
      <w:tr w:rsidR="00990F68" w14:paraId="1C81ACE6" w14:textId="77777777" w:rsidTr="00F0680F">
        <w:tblPrEx>
          <w:tblBorders>
            <w:insideH w:val="none" w:sz="0" w:space="0" w:color="auto"/>
          </w:tblBorders>
        </w:tblPrEx>
        <w:trPr>
          <w:trHeight w:val="777"/>
        </w:trPr>
        <w:tc>
          <w:tcPr>
            <w:tcW w:w="3969" w:type="dxa"/>
            <w:shd w:val="clear" w:color="auto" w:fill="auto"/>
            <w:vAlign w:val="center"/>
          </w:tcPr>
          <w:p w14:paraId="75FDB38B" w14:textId="77777777" w:rsidR="00990F68" w:rsidRPr="005A1810" w:rsidRDefault="00990F68" w:rsidP="00E57F27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8E0512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0DDCA9E" w14:textId="77777777" w:rsidR="00990F68" w:rsidRPr="006B0955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995,000,000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B2D142" w14:textId="77777777" w:rsidR="00990F68" w:rsidRPr="006B0955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1.05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212C438" w14:textId="77777777" w:rsidR="00990F68" w:rsidRPr="006B0955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794,567,201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FE59E8" w14:textId="77777777" w:rsidR="00990F68" w:rsidRPr="006B0955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0.88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CCBF0A5" w14:textId="77777777" w:rsidR="00990F68" w:rsidRPr="006B0955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- 200,432,799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DBE233" w14:textId="77777777" w:rsidR="00990F68" w:rsidRPr="006B0955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- 20.14</w:t>
            </w:r>
          </w:p>
        </w:tc>
      </w:tr>
      <w:tr w:rsidR="00990F68" w:rsidRPr="00D53D44" w14:paraId="7CEF0F06" w14:textId="77777777" w:rsidTr="00F0680F">
        <w:tblPrEx>
          <w:tblBorders>
            <w:insideH w:val="none" w:sz="0" w:space="0" w:color="auto"/>
          </w:tblBorders>
        </w:tblPrEx>
        <w:trPr>
          <w:trHeight w:val="777"/>
        </w:trPr>
        <w:tc>
          <w:tcPr>
            <w:tcW w:w="3969" w:type="dxa"/>
            <w:shd w:val="clear" w:color="auto" w:fill="auto"/>
            <w:vAlign w:val="center"/>
          </w:tcPr>
          <w:p w14:paraId="3E74EAA6" w14:textId="76ED9AB0" w:rsidR="00990F68" w:rsidRPr="00D53D44" w:rsidRDefault="00990F68" w:rsidP="00E57F27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D53D44">
              <w:rPr>
                <w:rFonts w:ascii="標楷體" w:hAnsi="標楷體" w:hint="eastAsia"/>
                <w:b/>
                <w:noProof/>
              </w:rPr>
              <w:t>(三)經常門餘</w:t>
            </w:r>
            <w:r w:rsidR="00F0680F">
              <w:rPr>
                <w:rFonts w:ascii="標楷體" w:hAnsi="標楷體" w:hint="eastAsia"/>
                <w:b/>
                <w:noProof/>
              </w:rPr>
              <w:t>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5AC763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20,572,176,000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9FD5B8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5D6A287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30,020,462,666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25CEBD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378FD41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9,448,286,666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98833A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45.93</w:t>
            </w:r>
          </w:p>
        </w:tc>
      </w:tr>
      <w:tr w:rsidR="00990F68" w:rsidRPr="00D53D44" w14:paraId="092A3E20" w14:textId="77777777" w:rsidTr="00F0680F">
        <w:tblPrEx>
          <w:tblBorders>
            <w:insideH w:val="none" w:sz="0" w:space="0" w:color="auto"/>
          </w:tblBorders>
        </w:tblPrEx>
        <w:trPr>
          <w:trHeight w:val="777"/>
        </w:trPr>
        <w:tc>
          <w:tcPr>
            <w:tcW w:w="3969" w:type="dxa"/>
            <w:shd w:val="clear" w:color="auto" w:fill="auto"/>
            <w:vAlign w:val="center"/>
          </w:tcPr>
          <w:p w14:paraId="7A2059E7" w14:textId="77777777" w:rsidR="00990F68" w:rsidRPr="00D53D44" w:rsidRDefault="00990F68" w:rsidP="00E57F27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D53D44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625F585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948B9DF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60F6F96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938A397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CE88004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E840114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990F68" w:rsidRPr="00D53D44" w14:paraId="12749FDA" w14:textId="77777777" w:rsidTr="00F0680F">
        <w:tblPrEx>
          <w:tblBorders>
            <w:insideH w:val="none" w:sz="0" w:space="0" w:color="auto"/>
          </w:tblBorders>
        </w:tblPrEx>
        <w:trPr>
          <w:trHeight w:val="777"/>
        </w:trPr>
        <w:tc>
          <w:tcPr>
            <w:tcW w:w="3969" w:type="dxa"/>
            <w:shd w:val="clear" w:color="auto" w:fill="auto"/>
            <w:vAlign w:val="center"/>
          </w:tcPr>
          <w:p w14:paraId="349E0DA5" w14:textId="77777777" w:rsidR="00990F68" w:rsidRPr="00D53D44" w:rsidRDefault="00990F68" w:rsidP="00E57F27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D53D44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E7E3960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100,000,000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6BE7D3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5A95C39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65,389,949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43D6FE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E9B9168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- 34,610,051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263964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- 34.61</w:t>
            </w:r>
          </w:p>
        </w:tc>
      </w:tr>
      <w:tr w:rsidR="00990F68" w14:paraId="39DD52AB" w14:textId="77777777" w:rsidTr="00F0680F">
        <w:tblPrEx>
          <w:tblBorders>
            <w:insideH w:val="none" w:sz="0" w:space="0" w:color="auto"/>
          </w:tblBorders>
        </w:tblPrEx>
        <w:trPr>
          <w:trHeight w:val="777"/>
        </w:trPr>
        <w:tc>
          <w:tcPr>
            <w:tcW w:w="3969" w:type="dxa"/>
            <w:shd w:val="clear" w:color="auto" w:fill="auto"/>
            <w:vAlign w:val="center"/>
          </w:tcPr>
          <w:p w14:paraId="1F251E9A" w14:textId="31CB1889" w:rsidR="00990F68" w:rsidRPr="005A1810" w:rsidRDefault="00990F68" w:rsidP="00E57F27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8E0512"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E13BA75" w14:textId="77777777" w:rsidR="00990F68" w:rsidRPr="006B0955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100,000,000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E50368" w14:textId="77777777" w:rsidR="00990F68" w:rsidRPr="006B0955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DC06BA6" w14:textId="77777777" w:rsidR="00990F68" w:rsidRPr="006B0955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65,389,949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EE81FE" w14:textId="77777777" w:rsidR="00990F68" w:rsidRPr="006B0955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DFDBA13" w14:textId="77777777" w:rsidR="00990F68" w:rsidRPr="006B0955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- 34,610,051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D84BB6" w14:textId="77777777" w:rsidR="00990F68" w:rsidRPr="006B0955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- 34.61</w:t>
            </w:r>
          </w:p>
        </w:tc>
      </w:tr>
      <w:tr w:rsidR="00990F68" w:rsidRPr="00D53D44" w14:paraId="1150E025" w14:textId="77777777" w:rsidTr="00F0680F">
        <w:tblPrEx>
          <w:tblBorders>
            <w:insideH w:val="none" w:sz="0" w:space="0" w:color="auto"/>
          </w:tblBorders>
        </w:tblPrEx>
        <w:trPr>
          <w:trHeight w:val="777"/>
        </w:trPr>
        <w:tc>
          <w:tcPr>
            <w:tcW w:w="3969" w:type="dxa"/>
            <w:shd w:val="clear" w:color="auto" w:fill="auto"/>
            <w:vAlign w:val="center"/>
          </w:tcPr>
          <w:p w14:paraId="233EF582" w14:textId="77777777" w:rsidR="00990F68" w:rsidRPr="00D53D44" w:rsidRDefault="00990F68" w:rsidP="00E57F27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D53D44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15D3732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25,036,232,000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1B5122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3044245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22,931,845,473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6F1E64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2EDCD8D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- 2,104,386,527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F3715D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- 8.41</w:t>
            </w:r>
          </w:p>
        </w:tc>
      </w:tr>
      <w:tr w:rsidR="00990F68" w14:paraId="1AAEBF60" w14:textId="77777777" w:rsidTr="00F0680F">
        <w:tblPrEx>
          <w:tblBorders>
            <w:insideH w:val="none" w:sz="0" w:space="0" w:color="auto"/>
          </w:tblBorders>
        </w:tblPrEx>
        <w:trPr>
          <w:trHeight w:val="777"/>
        </w:trPr>
        <w:tc>
          <w:tcPr>
            <w:tcW w:w="3969" w:type="dxa"/>
            <w:shd w:val="clear" w:color="auto" w:fill="auto"/>
            <w:vAlign w:val="center"/>
          </w:tcPr>
          <w:p w14:paraId="66B3995F" w14:textId="77777777" w:rsidR="00990F68" w:rsidRPr="005A1810" w:rsidRDefault="00990F68" w:rsidP="00E57F27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8E0512">
              <w:rPr>
                <w:rFonts w:ascii="標楷體" w:hAnsi="標楷體" w:hint="eastAsia"/>
                <w:noProof/>
              </w:rPr>
              <w:t>1.增置或擴充改良資產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30FB89E" w14:textId="77777777" w:rsidR="00990F68" w:rsidRPr="006B0955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25,035,232,000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2A367A" w14:textId="77777777" w:rsidR="00990F68" w:rsidRPr="006B0955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778BF30" w14:textId="77777777" w:rsidR="00990F68" w:rsidRPr="006B0955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22,930,845,473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4B5840" w14:textId="77777777" w:rsidR="00990F68" w:rsidRPr="006B0955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B85517D" w14:textId="77777777" w:rsidR="00990F68" w:rsidRPr="006B0955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- 2,104,386,527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93F1C3" w14:textId="77777777" w:rsidR="00990F68" w:rsidRPr="006B0955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- 8.41</w:t>
            </w:r>
          </w:p>
        </w:tc>
      </w:tr>
      <w:tr w:rsidR="00990F68" w14:paraId="6D82DCE8" w14:textId="77777777" w:rsidTr="00F0680F">
        <w:tblPrEx>
          <w:tblBorders>
            <w:insideH w:val="none" w:sz="0" w:space="0" w:color="auto"/>
          </w:tblBorders>
        </w:tblPrEx>
        <w:trPr>
          <w:trHeight w:val="777"/>
        </w:trPr>
        <w:tc>
          <w:tcPr>
            <w:tcW w:w="3969" w:type="dxa"/>
            <w:shd w:val="clear" w:color="auto" w:fill="auto"/>
            <w:vAlign w:val="center"/>
          </w:tcPr>
          <w:p w14:paraId="3CF0912E" w14:textId="77777777" w:rsidR="00990F68" w:rsidRPr="005A1810" w:rsidRDefault="00990F68" w:rsidP="00E57F27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8E0512">
              <w:rPr>
                <w:rFonts w:ascii="標楷體" w:hAnsi="標楷體" w:hint="eastAsia"/>
                <w:noProof/>
              </w:rPr>
              <w:t>2.增加投資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FE5A3D" w14:textId="77777777" w:rsidR="00990F68" w:rsidRPr="006B0955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1,000,000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D8CFC4" w14:textId="77777777" w:rsidR="00990F68" w:rsidRPr="006B0955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BA78AEA" w14:textId="77777777" w:rsidR="00990F68" w:rsidRPr="006B0955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1,000,000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88FE76" w14:textId="77777777" w:rsidR="00990F68" w:rsidRPr="006B0955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/>
                <w:noProof/>
              </w:rPr>
              <w:t>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396CB56" w14:textId="5ED13317" w:rsidR="00990F68" w:rsidRPr="002D5D7F" w:rsidRDefault="006671E7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Cs/>
              </w:rPr>
            </w:pPr>
            <w:r w:rsidRPr="002D5D7F">
              <w:rPr>
                <w:rFonts w:ascii="新細明體" w:hAnsi="新細明體" w:hint="eastAsia"/>
                <w:bCs/>
                <w:noProof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036D3F" w14:textId="77777777" w:rsidR="00990F68" w:rsidRPr="006B0955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E0512">
              <w:rPr>
                <w:rFonts w:ascii="新細明體" w:hAnsi="新細明體" w:hint="eastAsia"/>
                <w:noProof/>
              </w:rPr>
              <w:t>－</w:t>
            </w:r>
          </w:p>
        </w:tc>
      </w:tr>
      <w:tr w:rsidR="00990F68" w:rsidRPr="00D53D44" w14:paraId="0E48057F" w14:textId="77777777" w:rsidTr="00F0680F">
        <w:tblPrEx>
          <w:tblBorders>
            <w:insideH w:val="none" w:sz="0" w:space="0" w:color="auto"/>
          </w:tblBorders>
        </w:tblPrEx>
        <w:trPr>
          <w:trHeight w:val="777"/>
        </w:trPr>
        <w:tc>
          <w:tcPr>
            <w:tcW w:w="3969" w:type="dxa"/>
            <w:shd w:val="clear" w:color="auto" w:fill="auto"/>
            <w:vAlign w:val="center"/>
          </w:tcPr>
          <w:p w14:paraId="6F4ACB86" w14:textId="73229BA7" w:rsidR="00990F68" w:rsidRPr="00D53D44" w:rsidRDefault="00990F68" w:rsidP="00E57F27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D53D44">
              <w:rPr>
                <w:rFonts w:ascii="標楷體" w:hAnsi="標楷體" w:hint="eastAsia"/>
                <w:b/>
                <w:noProof/>
              </w:rPr>
              <w:t>(三)資本門餘</w:t>
            </w:r>
            <w:r w:rsidR="00F0680F">
              <w:rPr>
                <w:rFonts w:ascii="標楷體" w:hAnsi="標楷體" w:hint="eastAsia"/>
                <w:b/>
                <w:noProof/>
              </w:rPr>
              <w:t>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36EC546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- 24,936,232,000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92CFFD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A421AA3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- 22,866,455,524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04D7A0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5D0EB12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2,069,776,476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D6D221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- 8.30</w:t>
            </w:r>
          </w:p>
        </w:tc>
      </w:tr>
      <w:tr w:rsidR="00990F68" w:rsidRPr="00D53D44" w14:paraId="07C9F1BC" w14:textId="77777777" w:rsidTr="00F0680F">
        <w:tblPrEx>
          <w:tblBorders>
            <w:insideH w:val="none" w:sz="0" w:space="0" w:color="auto"/>
          </w:tblBorders>
        </w:tblPrEx>
        <w:trPr>
          <w:trHeight w:val="777"/>
        </w:trPr>
        <w:tc>
          <w:tcPr>
            <w:tcW w:w="3969" w:type="dxa"/>
            <w:shd w:val="clear" w:color="auto" w:fill="auto"/>
            <w:vAlign w:val="center"/>
          </w:tcPr>
          <w:p w14:paraId="7C0793E1" w14:textId="77777777" w:rsidR="00990F68" w:rsidRPr="00D53D44" w:rsidRDefault="00990F68" w:rsidP="00E57F27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D53D44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C1082A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- 4,364,056,000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62FC9E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981E635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7,154,007,142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694A8E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D5E187B" w14:textId="77777777" w:rsidR="00990F68" w:rsidRPr="00D53D44" w:rsidRDefault="00990F68" w:rsidP="00E57F27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11,518,063,142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DDF9EE" w14:textId="77777777" w:rsidR="00990F68" w:rsidRPr="00D53D44" w:rsidRDefault="00990F68" w:rsidP="00E57F27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D53D44">
              <w:rPr>
                <w:rFonts w:ascii="新細明體" w:hAnsi="新細明體"/>
                <w:b/>
                <w:noProof/>
              </w:rPr>
              <w:t>--</w:t>
            </w:r>
          </w:p>
        </w:tc>
      </w:tr>
    </w:tbl>
    <w:p w14:paraId="48BB0335" w14:textId="77777777" w:rsidR="001A33AF" w:rsidRPr="004175A0" w:rsidRDefault="001A33AF" w:rsidP="00871D12">
      <w:pPr>
        <w:pStyle w:val="af1"/>
        <w:spacing w:line="240" w:lineRule="exact"/>
        <w:ind w:left="320" w:hangingChars="178" w:hanging="320"/>
        <w:rPr>
          <w:sz w:val="18"/>
          <w:szCs w:val="18"/>
        </w:rPr>
      </w:pPr>
    </w:p>
    <w:sectPr w:rsidR="001A33AF" w:rsidRPr="004175A0" w:rsidSect="00FF30BF">
      <w:headerReference w:type="even" r:id="rId6"/>
      <w:footerReference w:type="even" r:id="rId7"/>
      <w:footerReference w:type="default" r:id="rId8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D4C52" w14:textId="77777777" w:rsidR="00990F68" w:rsidRDefault="00990F68" w:rsidP="00BC6307">
      <w:r>
        <w:separator/>
      </w:r>
    </w:p>
  </w:endnote>
  <w:endnote w:type="continuationSeparator" w:id="0">
    <w:p w14:paraId="0C7F6E2A" w14:textId="77777777" w:rsidR="00990F68" w:rsidRDefault="00990F68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414B1" w14:textId="77777777"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6"/>
        <w:rFonts w:ascii="標楷體" w:eastAsia="標楷體" w:hAnsi="標楷體"/>
      </w:rPr>
      <w:fldChar w:fldCharType="begin"/>
    </w:r>
    <w:r w:rsidRPr="003C08EA">
      <w:rPr>
        <w:rStyle w:val="a6"/>
        <w:rFonts w:ascii="標楷體" w:eastAsia="標楷體" w:hAnsi="標楷體"/>
      </w:rPr>
      <w:instrText xml:space="preserve"> PAGE </w:instrText>
    </w:r>
    <w:r w:rsidR="004576B4" w:rsidRPr="003C08EA">
      <w:rPr>
        <w:rStyle w:val="a6"/>
        <w:rFonts w:ascii="標楷體" w:eastAsia="標楷體" w:hAnsi="標楷體"/>
      </w:rPr>
      <w:fldChar w:fldCharType="separate"/>
    </w:r>
    <w:r w:rsidR="00FF30BF">
      <w:rPr>
        <w:rStyle w:val="a6"/>
        <w:rFonts w:ascii="標楷體" w:eastAsia="標楷體" w:hAnsi="標楷體"/>
        <w:noProof/>
      </w:rPr>
      <w:t>2</w:t>
    </w:r>
    <w:r w:rsidR="004576B4" w:rsidRPr="003C08EA">
      <w:rPr>
        <w:rStyle w:val="a6"/>
        <w:rFonts w:ascii="標楷體" w:eastAsia="標楷體" w:hAnsi="標楷體"/>
      </w:rPr>
      <w:fldChar w:fldCharType="end"/>
    </w:r>
  </w:p>
  <w:p w14:paraId="4DFAA3C4" w14:textId="77777777"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9EFB0" w14:textId="7EB44FF6" w:rsidR="004869FB" w:rsidRPr="00F0680F" w:rsidRDefault="00F0680F" w:rsidP="00411718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第2</w:t>
    </w:r>
    <w:r>
      <w:rPr>
        <w:rFonts w:ascii="標楷體" w:eastAsia="標楷體" w:hAnsi="標楷體"/>
      </w:rPr>
      <w:t>-</w:t>
    </w:r>
    <w:r w:rsidRPr="00F0680F">
      <w:rPr>
        <w:rFonts w:ascii="標楷體" w:eastAsia="標楷體" w:hAnsi="標楷體"/>
      </w:rPr>
      <w:fldChar w:fldCharType="begin"/>
    </w:r>
    <w:r w:rsidRPr="00F0680F">
      <w:rPr>
        <w:rFonts w:ascii="標楷體" w:eastAsia="標楷體" w:hAnsi="標楷體"/>
      </w:rPr>
      <w:instrText>PAGE   \* MERGEFORMAT</w:instrText>
    </w:r>
    <w:r w:rsidRPr="00F0680F">
      <w:rPr>
        <w:rFonts w:ascii="標楷體" w:eastAsia="標楷體" w:hAnsi="標楷體"/>
      </w:rPr>
      <w:fldChar w:fldCharType="separate"/>
    </w:r>
    <w:r w:rsidRPr="00F0680F">
      <w:rPr>
        <w:rFonts w:ascii="標楷體" w:eastAsia="標楷體" w:hAnsi="標楷體"/>
        <w:lang w:val="zh-TW"/>
      </w:rPr>
      <w:t>1</w:t>
    </w:r>
    <w:r w:rsidRPr="00F0680F">
      <w:rPr>
        <w:rFonts w:ascii="標楷體" w:eastAsia="標楷體" w:hAnsi="標楷體"/>
      </w:rPr>
      <w:fldChar w:fldCharType="end"/>
    </w:r>
    <w:r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6ED7B" w14:textId="77777777" w:rsidR="00990F68" w:rsidRDefault="00990F68" w:rsidP="00BC6307">
      <w:r>
        <w:separator/>
      </w:r>
    </w:p>
  </w:footnote>
  <w:footnote w:type="continuationSeparator" w:id="0">
    <w:p w14:paraId="6ACEA919" w14:textId="77777777" w:rsidR="00990F68" w:rsidRDefault="00990F68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AC110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hideSpellingErrors/>
  <w:hideGrammaticalError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oNotTrackMoves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0F68"/>
    <w:rsid w:val="00011ED9"/>
    <w:rsid w:val="00012AA1"/>
    <w:rsid w:val="00013891"/>
    <w:rsid w:val="00030A62"/>
    <w:rsid w:val="00040276"/>
    <w:rsid w:val="0004052A"/>
    <w:rsid w:val="00050592"/>
    <w:rsid w:val="00057A5D"/>
    <w:rsid w:val="00061A38"/>
    <w:rsid w:val="000673E7"/>
    <w:rsid w:val="00067532"/>
    <w:rsid w:val="000773A6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140DB"/>
    <w:rsid w:val="002317B3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D5D7F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F0658"/>
    <w:rsid w:val="003F2D6B"/>
    <w:rsid w:val="003F3893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505A"/>
    <w:rsid w:val="004B2617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50733"/>
    <w:rsid w:val="00560239"/>
    <w:rsid w:val="0056222B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671E7"/>
    <w:rsid w:val="00672F43"/>
    <w:rsid w:val="006738A3"/>
    <w:rsid w:val="006779FF"/>
    <w:rsid w:val="00682D1F"/>
    <w:rsid w:val="00684DCB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2143D"/>
    <w:rsid w:val="00922BC5"/>
    <w:rsid w:val="00922DC3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90F68"/>
    <w:rsid w:val="00991310"/>
    <w:rsid w:val="009A3D16"/>
    <w:rsid w:val="009A5A48"/>
    <w:rsid w:val="009B09B7"/>
    <w:rsid w:val="009B6372"/>
    <w:rsid w:val="009B6D71"/>
    <w:rsid w:val="009C6B16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A3332"/>
    <w:rsid w:val="00AB366E"/>
    <w:rsid w:val="00AC6717"/>
    <w:rsid w:val="00AC6C28"/>
    <w:rsid w:val="00AD29CD"/>
    <w:rsid w:val="00AD74C3"/>
    <w:rsid w:val="00AE21F9"/>
    <w:rsid w:val="00AE2786"/>
    <w:rsid w:val="00AE7478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E2C77"/>
    <w:rsid w:val="00BE4629"/>
    <w:rsid w:val="00BF275B"/>
    <w:rsid w:val="00BF2B1D"/>
    <w:rsid w:val="00C00697"/>
    <w:rsid w:val="00C067B2"/>
    <w:rsid w:val="00C112CD"/>
    <w:rsid w:val="00C21FFD"/>
    <w:rsid w:val="00C22F6B"/>
    <w:rsid w:val="00C23209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63E5"/>
    <w:rsid w:val="00C66FA6"/>
    <w:rsid w:val="00C826BE"/>
    <w:rsid w:val="00C83C56"/>
    <w:rsid w:val="00C90E90"/>
    <w:rsid w:val="00C947B3"/>
    <w:rsid w:val="00CA2EB1"/>
    <w:rsid w:val="00CB5DAF"/>
    <w:rsid w:val="00CB5F2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57A9"/>
    <w:rsid w:val="00D46B7C"/>
    <w:rsid w:val="00D6120E"/>
    <w:rsid w:val="00D61D63"/>
    <w:rsid w:val="00D62ECC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3A00"/>
    <w:rsid w:val="00E0420C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D5F"/>
    <w:rsid w:val="00F00C56"/>
    <w:rsid w:val="00F05AF4"/>
    <w:rsid w:val="00F0680F"/>
    <w:rsid w:val="00F12165"/>
    <w:rsid w:val="00F17C47"/>
    <w:rsid w:val="00F2510F"/>
    <w:rsid w:val="00F33BA0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7A39"/>
    <w:rsid w:val="00FB3F14"/>
    <w:rsid w:val="00FB4ABC"/>
    <w:rsid w:val="00FB5C51"/>
    <w:rsid w:val="00FB7087"/>
    <w:rsid w:val="00FD34E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7DF68F0F"/>
  <w15:chartTrackingRefBased/>
  <w15:docId w15:val="{30583BA3-1B5E-4555-BEBF-C609A7296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NXXhv0nRKAliND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NXXhv0nRKAliND審定後收支性質及餘絀簡明分析表A3.dot</Template>
  <TotalTime>20</TotalTime>
  <Pages>1</Pages>
  <Words>170</Words>
  <Characters>975</Characters>
  <Application>Microsoft Office Word</Application>
  <DocSecurity>0</DocSecurity>
  <Lines>8</Lines>
  <Paragraphs>2</Paragraphs>
  <ScaleCrop>false</ScaleCrop>
  <Company>nao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Eileen</dc:creator>
  <cp:keywords/>
  <cp:lastModifiedBy>李慧玲</cp:lastModifiedBy>
  <cp:revision>4</cp:revision>
  <cp:lastPrinted>2016-07-05T08:45:00Z</cp:lastPrinted>
  <dcterms:created xsi:type="dcterms:W3CDTF">2025-06-17T06:48:00Z</dcterms:created>
  <dcterms:modified xsi:type="dcterms:W3CDTF">2025-06-19T02:30:00Z</dcterms:modified>
</cp:coreProperties>
</file>