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CD454" w14:textId="625056F3"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C858CE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14:paraId="6E486AEE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03CA5962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04D3C74B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4B912EAF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BB8D062" w14:textId="76642D48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C858CE">
              <w:rPr>
                <w:rFonts w:ascii="標楷體" w:eastAsia="標楷體" w:hAnsi="標楷體" w:hint="eastAsia"/>
                <w:sz w:val="20"/>
              </w:rPr>
              <w:t>市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1C1F0D28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75E26540" w14:textId="77777777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6B3B1D87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55E8A1A1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588D7262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4569EBB9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0B84F50C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06B982DD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5DDFFED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00AFDDF3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3ECB5452" w14:textId="7777777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09534E60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5BF27D22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00B76D67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17ECB90D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6F83D6C7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2FD37855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5EBC23A1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72AFADA7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58A5DB86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6DE38742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4CC8D82D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501A1116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130E518F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275BA940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0278CEFA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6FA8EE50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C858CE" w:rsidRPr="00003489" w14:paraId="5DB297F8" w14:textId="77777777" w:rsidTr="000778C8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CCBC864" w14:textId="77777777" w:rsidR="00C858CE" w:rsidRPr="00003489" w:rsidRDefault="00C858CE" w:rsidP="000778C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20D37D58" w14:textId="77777777" w:rsidR="00C858CE" w:rsidRPr="00003489" w:rsidRDefault="00C858CE" w:rsidP="000778C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6C7C6AB7" w14:textId="77777777" w:rsidR="00C858CE" w:rsidRPr="00003489" w:rsidRDefault="00C858CE" w:rsidP="000778C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7C16CED6" w14:textId="77777777" w:rsidR="00C858CE" w:rsidRPr="00003489" w:rsidRDefault="00C858CE" w:rsidP="000778C8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0348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1209D85D" w14:textId="77777777" w:rsidR="00C858CE" w:rsidRPr="00003489" w:rsidRDefault="00C858CE" w:rsidP="000778C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EBE1B90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7E342A7E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24F130B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E9A5CCC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2E6C2BF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9C9DB8D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/>
                <w:b/>
                <w:noProof/>
                <w:spacing w:val="-10"/>
                <w:sz w:val="20"/>
              </w:rPr>
              <w:t>3,500,000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FF8729D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51A1F7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/>
                <w:b/>
                <w:noProof/>
                <w:spacing w:val="-10"/>
                <w:sz w:val="20"/>
              </w:rPr>
              <w:t>3,500,000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BBF4BA8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C65E73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003489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3,500,000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222356" w14:textId="77777777" w:rsidR="00C858CE" w:rsidRPr="00003489" w:rsidRDefault="00C858CE" w:rsidP="000778C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C858CE" w:rsidRPr="00003489" w14:paraId="60DB7807" w14:textId="77777777" w:rsidTr="000778C8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7CFD5B" w14:textId="77777777" w:rsidR="00C858CE" w:rsidRPr="00003489" w:rsidRDefault="00C858CE" w:rsidP="000778C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/>
                <w:b/>
                <w:noProof/>
                <w:spacing w:val="-10"/>
                <w:sz w:val="20"/>
              </w:rPr>
              <w:t>3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053FE" w14:textId="77777777" w:rsidR="00C858CE" w:rsidRPr="00003489" w:rsidRDefault="00C858CE" w:rsidP="000778C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2F922" w14:textId="77777777" w:rsidR="00C858CE" w:rsidRPr="00003489" w:rsidRDefault="00C858CE" w:rsidP="000778C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C8097" w14:textId="77777777" w:rsidR="00C858CE" w:rsidRPr="00003489" w:rsidRDefault="00C858CE" w:rsidP="000778C8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0348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民政局主管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E1418" w14:textId="77777777" w:rsidR="00C858CE" w:rsidRPr="00003489" w:rsidRDefault="00C858CE" w:rsidP="000778C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5C47F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500591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F265D0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8CA1C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E5D14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3597FE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/>
                <w:b/>
                <w:noProof/>
                <w:spacing w:val="-10"/>
                <w:sz w:val="20"/>
              </w:rPr>
              <w:t>3,500,000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4A8F1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A1EBD6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/>
                <w:b/>
                <w:noProof/>
                <w:spacing w:val="-10"/>
                <w:sz w:val="20"/>
              </w:rPr>
              <w:t>3,500,000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8E132C2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0348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64F0ED" w14:textId="77777777" w:rsidR="00C858CE" w:rsidRPr="00003489" w:rsidRDefault="00C858CE" w:rsidP="000778C8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003489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3,500,000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7B93A2" w14:textId="77777777" w:rsidR="00C858CE" w:rsidRPr="00003489" w:rsidRDefault="00C858CE" w:rsidP="000778C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C858CE" w14:paraId="2668297B" w14:textId="77777777" w:rsidTr="000778C8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989E00" w14:textId="77777777" w:rsidR="00C858CE" w:rsidRDefault="00C858CE" w:rsidP="000778C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250B3" w14:textId="77777777" w:rsidR="00C858CE" w:rsidRDefault="00C858CE" w:rsidP="000778C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/>
                <w:noProof/>
                <w:spacing w:val="-10"/>
                <w:sz w:val="20"/>
              </w:rPr>
              <w:t>34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EAFAE" w14:textId="77777777" w:rsidR="00C858CE" w:rsidRDefault="00C858CE" w:rsidP="000778C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67916" w14:textId="77777777" w:rsidR="00C858CE" w:rsidRDefault="00C858CE" w:rsidP="000778C8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00C4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臺南市永康區公所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0FF06C" w14:textId="77777777" w:rsidR="00C858CE" w:rsidRDefault="00C858CE" w:rsidP="000778C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73841" w14:textId="77777777" w:rsidR="00C858CE" w:rsidRDefault="00C858CE" w:rsidP="000778C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85C0FE" w14:textId="77777777" w:rsidR="00C858CE" w:rsidRDefault="00C858CE" w:rsidP="000778C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9D6FF" w14:textId="77777777" w:rsidR="00C858CE" w:rsidRDefault="00C858CE" w:rsidP="000778C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9BEE5" w14:textId="77777777" w:rsidR="00C858CE" w:rsidRDefault="00C858CE" w:rsidP="000778C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D0AE5" w14:textId="77777777" w:rsidR="00C858CE" w:rsidRDefault="00C858CE" w:rsidP="000778C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7B367" w14:textId="77777777" w:rsidR="00C858CE" w:rsidRDefault="00C858CE" w:rsidP="000778C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/>
                <w:noProof/>
                <w:spacing w:val="-10"/>
                <w:sz w:val="20"/>
              </w:rPr>
              <w:t>3,500,000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FA69CE" w14:textId="77777777" w:rsidR="00C858CE" w:rsidRDefault="00C858CE" w:rsidP="000778C8">
            <w:pPr>
              <w:jc w:val="right"/>
              <w:rPr>
                <w:rFonts w:ascii="新細明體" w:hAnsi="新細明體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B9F98D" w14:textId="77777777" w:rsidR="00C858CE" w:rsidRDefault="00C858CE" w:rsidP="000778C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/>
                <w:noProof/>
                <w:spacing w:val="-10"/>
                <w:sz w:val="20"/>
              </w:rPr>
              <w:t>3,500,000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2A7577C" w14:textId="77777777" w:rsidR="00C858CE" w:rsidRDefault="00C858CE" w:rsidP="000778C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D411E6" w14:textId="77777777" w:rsidR="00C858CE" w:rsidRDefault="00C858CE" w:rsidP="000778C8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E00C44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3,500,000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BFAD4C" w14:textId="77777777" w:rsidR="00C858CE" w:rsidRDefault="00C858CE" w:rsidP="000778C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858CE" w14:paraId="3F46DA9C" w14:textId="77777777" w:rsidTr="00770D4A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</w:tcPr>
          <w:p w14:paraId="050C2AAE" w14:textId="77777777" w:rsidR="00C858CE" w:rsidRDefault="00C858CE" w:rsidP="001B5EAB">
            <w:pPr>
              <w:spacing w:beforeLines="30" w:before="108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</w:tcPr>
          <w:p w14:paraId="3ECE0444" w14:textId="77777777" w:rsidR="00C858CE" w:rsidRDefault="00C858CE" w:rsidP="001B5EAB">
            <w:pPr>
              <w:spacing w:beforeLines="30" w:before="108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</w:tcPr>
          <w:p w14:paraId="0086813E" w14:textId="77777777" w:rsidR="00C858CE" w:rsidRDefault="00C858CE" w:rsidP="001B5EAB">
            <w:pPr>
              <w:spacing w:beforeLines="20" w:before="72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14:paraId="4318E783" w14:textId="77777777" w:rsidR="00C858CE" w:rsidRDefault="00C858CE" w:rsidP="001B5EAB">
            <w:pPr>
              <w:spacing w:beforeLines="20" w:before="72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00C4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一般建築及設備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</w:tcPr>
          <w:p w14:paraId="2D766B14" w14:textId="3A6B9FAA" w:rsidR="00C858CE" w:rsidRPr="00F95554" w:rsidRDefault="00256E48" w:rsidP="00892BDA">
            <w:pPr>
              <w:spacing w:beforeLines="20" w:before="7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動支第二預備金辦理</w:t>
            </w:r>
            <w:r w:rsidR="00F95554" w:rsidRPr="00F95554">
              <w:rPr>
                <w:rFonts w:ascii="標楷體" w:eastAsia="標楷體" w:hAnsi="標楷體" w:hint="eastAsia"/>
                <w:noProof/>
                <w:sz w:val="20"/>
              </w:rPr>
              <w:t>大灣里臨時活動中心新建工程經費經臺南市議會決議刪除。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32F69F14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3A41A0AD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02BDE198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49844867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72DA7C7F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42E70641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/>
                <w:noProof/>
                <w:spacing w:val="-10"/>
                <w:sz w:val="20"/>
              </w:rPr>
              <w:t>3,500,000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33E7B7AB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5B7DDC9B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/>
                <w:noProof/>
                <w:spacing w:val="-10"/>
                <w:sz w:val="20"/>
              </w:rPr>
              <w:t>3,500,000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06851D13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E00C4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B9118F" w14:textId="77777777" w:rsidR="00C858CE" w:rsidRDefault="00C858CE" w:rsidP="001B5EAB">
            <w:pPr>
              <w:spacing w:beforeLines="20" w:before="72"/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E00C44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3,500,000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45E36281" w14:textId="747C9F87" w:rsidR="00C858CE" w:rsidRDefault="00770D4A" w:rsidP="00770D4A">
            <w:pPr>
              <w:spacing w:beforeLines="20" w:before="72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市庫未撥款。</w:t>
            </w:r>
          </w:p>
        </w:tc>
      </w:tr>
    </w:tbl>
    <w:p w14:paraId="330FAA89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08DB6" w14:textId="77777777" w:rsidR="00C858CE" w:rsidRDefault="00C858CE">
      <w:r>
        <w:separator/>
      </w:r>
    </w:p>
  </w:endnote>
  <w:endnote w:type="continuationSeparator" w:id="0">
    <w:p w14:paraId="1147A933" w14:textId="77777777" w:rsidR="00C858CE" w:rsidRDefault="00C8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498451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D68E3C8" w14:textId="27117552" w:rsidR="00885377" w:rsidRPr="005336FD" w:rsidRDefault="00885377" w:rsidP="005336FD">
        <w:pPr>
          <w:pStyle w:val="a4"/>
          <w:jc w:val="center"/>
          <w:rPr>
            <w:rFonts w:ascii="標楷體" w:eastAsia="標楷體" w:hAnsi="標楷體" w:hint="eastAsia"/>
          </w:rPr>
        </w:pPr>
        <w:r w:rsidRPr="00885377">
          <w:rPr>
            <w:rFonts w:ascii="標楷體" w:eastAsia="標楷體" w:hAnsi="標楷體" w:hint="eastAsia"/>
          </w:rPr>
          <w:t>第1-</w:t>
        </w:r>
        <w:r w:rsidRPr="00885377">
          <w:rPr>
            <w:rFonts w:ascii="標楷體" w:eastAsia="標楷體" w:hAnsi="標楷體"/>
          </w:rPr>
          <w:fldChar w:fldCharType="begin"/>
        </w:r>
        <w:r w:rsidRPr="00885377">
          <w:rPr>
            <w:rFonts w:ascii="標楷體" w:eastAsia="標楷體" w:hAnsi="標楷體"/>
          </w:rPr>
          <w:instrText>PAGE   \* MERGEFORMAT</w:instrText>
        </w:r>
        <w:r w:rsidRPr="00885377">
          <w:rPr>
            <w:rFonts w:ascii="標楷體" w:eastAsia="標楷體" w:hAnsi="標楷體"/>
          </w:rPr>
          <w:fldChar w:fldCharType="separate"/>
        </w:r>
        <w:r w:rsidRPr="00885377">
          <w:rPr>
            <w:rFonts w:ascii="標楷體" w:eastAsia="標楷體" w:hAnsi="標楷體"/>
            <w:lang w:val="zh-TW"/>
          </w:rPr>
          <w:t>2</w:t>
        </w:r>
        <w:r w:rsidRPr="00885377">
          <w:rPr>
            <w:rFonts w:ascii="標楷體" w:eastAsia="標楷體" w:hAnsi="標楷體"/>
          </w:rPr>
          <w:fldChar w:fldCharType="end"/>
        </w:r>
        <w:r w:rsidRPr="00885377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0C01" w14:textId="77777777" w:rsidR="00C858CE" w:rsidRDefault="00C858CE">
      <w:r>
        <w:separator/>
      </w:r>
    </w:p>
  </w:footnote>
  <w:footnote w:type="continuationSeparator" w:id="0">
    <w:p w14:paraId="50F862E0" w14:textId="77777777" w:rsidR="00C858CE" w:rsidRDefault="00C85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C760" w14:textId="1EB9BCAD" w:rsidR="00BC2A3A" w:rsidRDefault="0056535F">
    <w:pPr>
      <w:pStyle w:val="a3"/>
      <w:jc w:val="center"/>
    </w:pPr>
    <w:r w:rsidRPr="0056535F">
      <w:rPr>
        <w:rFonts w:ascii="標楷體" w:eastAsia="標楷體" w:hAnsi="標楷體" w:hint="eastAsia"/>
        <w:b/>
        <w:color w:val="000000"/>
        <w:sz w:val="32"/>
        <w:szCs w:val="36"/>
        <w:u w:val="single"/>
      </w:rPr>
      <w:t>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56535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56535F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56535F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56535F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BBB07" w14:textId="0CD10453" w:rsidR="003227A1" w:rsidRPr="003227A1" w:rsidRDefault="003227A1">
    <w:pPr>
      <w:pStyle w:val="a3"/>
      <w:jc w:val="center"/>
      <w:rPr>
        <w:rFonts w:ascii="標楷體" w:eastAsia="標楷體"/>
        <w:b/>
        <w:spacing w:val="60"/>
        <w:sz w:val="32"/>
      </w:rPr>
    </w:pPr>
    <w:r w:rsidRPr="003227A1">
      <w:rPr>
        <w:rFonts w:ascii="標楷體" w:eastAsia="標楷體" w:hint="eastAsia"/>
        <w:b/>
        <w:spacing w:val="60"/>
        <w:sz w:val="32"/>
      </w:rPr>
      <w:t>壹、總決算修正數</w:t>
    </w:r>
  </w:p>
  <w:p w14:paraId="460B5AAF" w14:textId="09078868" w:rsidR="00BC2A3A" w:rsidRDefault="00BC2A3A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56535F" w:rsidRPr="0056535F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56535F" w:rsidRPr="0056535F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56535F" w:rsidRPr="0056535F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出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CE"/>
    <w:rsid w:val="000D26B0"/>
    <w:rsid w:val="0013159C"/>
    <w:rsid w:val="0019418A"/>
    <w:rsid w:val="001B5EAB"/>
    <w:rsid w:val="001E5C26"/>
    <w:rsid w:val="002140B6"/>
    <w:rsid w:val="00256E48"/>
    <w:rsid w:val="003227A1"/>
    <w:rsid w:val="00406E4A"/>
    <w:rsid w:val="005336FD"/>
    <w:rsid w:val="0056535F"/>
    <w:rsid w:val="006910DB"/>
    <w:rsid w:val="00770D4A"/>
    <w:rsid w:val="00885377"/>
    <w:rsid w:val="00892BDA"/>
    <w:rsid w:val="00AE487A"/>
    <w:rsid w:val="00BC2A3A"/>
    <w:rsid w:val="00C858CE"/>
    <w:rsid w:val="00F9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AECE442"/>
  <w15:chartTrackingRefBased/>
  <w15:docId w15:val="{57D6A22F-F20A-42E2-923F-0AE57F7D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8537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Lx48Ru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GLx48Ru歲出決算修正數明細表.dot</Template>
  <TotalTime>86</TotalTime>
  <Pages>1</Pages>
  <Words>160</Words>
  <Characters>199</Characters>
  <Application>Microsoft Office Word</Application>
  <DocSecurity>0</DocSecurity>
  <Lines>1</Lines>
  <Paragraphs>1</Paragraphs>
  <ScaleCrop>false</ScaleCrop>
  <Company>N.A.O.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胡嘉芬</dc:creator>
  <cp:keywords/>
  <cp:lastModifiedBy>林俊良</cp:lastModifiedBy>
  <cp:revision>9</cp:revision>
  <cp:lastPrinted>2025-06-16T06:50:00Z</cp:lastPrinted>
  <dcterms:created xsi:type="dcterms:W3CDTF">2025-06-06T07:26:00Z</dcterms:created>
  <dcterms:modified xsi:type="dcterms:W3CDTF">2025-06-26T08:53:00Z</dcterms:modified>
</cp:coreProperties>
</file>