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B5356" w14:textId="77777777" w:rsidR="007C6511" w:rsidRDefault="007C6511" w:rsidP="007A4080">
      <w:pPr>
        <w:pStyle w:val="a3"/>
        <w:spacing w:line="320" w:lineRule="exact"/>
        <w:ind w:rightChars="0" w:right="0" w:firstLine="482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29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733"/>
        <w:gridCol w:w="2733"/>
        <w:gridCol w:w="2733"/>
        <w:gridCol w:w="2733"/>
        <w:gridCol w:w="2733"/>
        <w:gridCol w:w="2733"/>
        <w:gridCol w:w="2733"/>
      </w:tblGrid>
      <w:tr w:rsidR="007A4080" w:rsidRPr="00A865D5" w14:paraId="5DAD6CE0" w14:textId="77777777" w:rsidTr="007A4080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E08F816" w14:textId="77777777" w:rsidR="007A4080" w:rsidRPr="00A865D5" w:rsidRDefault="007A4080" w:rsidP="004E65C8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192248C6" w14:textId="77777777" w:rsidR="007A4080" w:rsidRPr="00A865D5" w:rsidRDefault="007A4080" w:rsidP="004E65C8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534E932B" w14:textId="77777777" w:rsidR="007A4080" w:rsidRPr="002776D8" w:rsidRDefault="007A4080" w:rsidP="004E65C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縣議會主管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0870BE27" w14:textId="77777777" w:rsidR="007A4080" w:rsidRPr="002776D8" w:rsidRDefault="007A4080" w:rsidP="004E65C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縣政府主管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683B965D" w14:textId="77777777" w:rsidR="007A4080" w:rsidRPr="002776D8" w:rsidRDefault="007A4080" w:rsidP="004E65C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民政社會處主管</w:t>
            </w:r>
          </w:p>
        </w:tc>
        <w:tc>
          <w:tcPr>
            <w:tcW w:w="27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045077" w14:textId="77777777" w:rsidR="007A4080" w:rsidRPr="002776D8" w:rsidRDefault="007A4080" w:rsidP="004E65C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衛生局主管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2D8FC78A" w14:textId="77777777" w:rsidR="007A4080" w:rsidRPr="002776D8" w:rsidRDefault="007A4080" w:rsidP="004E65C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警察局主管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7FE6B898" w14:textId="77777777" w:rsidR="007A4080" w:rsidRPr="002776D8" w:rsidRDefault="007A4080" w:rsidP="004E65C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消防局主管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514499A7" w14:textId="77777777" w:rsidR="007A4080" w:rsidRPr="002776D8" w:rsidRDefault="007A4080" w:rsidP="004E65C8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地政局主管</w:t>
            </w:r>
          </w:p>
        </w:tc>
      </w:tr>
      <w:tr w:rsidR="007A4080" w:rsidRPr="007424D5" w14:paraId="3E0B0111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6136C2DC" w14:textId="77777777" w:rsidR="007A4080" w:rsidRPr="007424D5" w:rsidRDefault="007A4080" w:rsidP="004E65C8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7424D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CDE6AEF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64,297,141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BB913B6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2,317,330,971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636127F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32,802,503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37062C3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286,499,504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9899765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194,679,628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E82059D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177,699,059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D1E1EB1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25,041,559</w:t>
            </w:r>
          </w:p>
        </w:tc>
      </w:tr>
      <w:tr w:rsidR="007A4080" w:rsidRPr="007424D5" w14:paraId="2AEBE638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4734C81C" w14:textId="77777777" w:rsidR="007A4080" w:rsidRPr="007424D5" w:rsidRDefault="007A4080" w:rsidP="004E65C8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7424D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EEDB955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63,973,341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0EBBF95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1,321,012,636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F217877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32,802,503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217560F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258,460,220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44D3558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162,976,456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1045E25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114,483,362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F9C6E83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24,961,559</w:t>
            </w:r>
          </w:p>
        </w:tc>
      </w:tr>
      <w:tr w:rsidR="007A4080" w:rsidRPr="000751B1" w14:paraId="1F4F8077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36EBCEA8" w14:textId="05DA991B" w:rsidR="007A4080" w:rsidRPr="000751B1" w:rsidRDefault="007A4080" w:rsidP="00020065">
            <w:pPr>
              <w:numPr>
                <w:ilvl w:val="0"/>
                <w:numId w:val="1"/>
              </w:numPr>
              <w:spacing w:beforeLines="60" w:before="216" w:afterLines="60" w:after="216" w:line="280" w:lineRule="exac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705969406"/>
              </w:rPr>
              <w:t>人事</w:t>
            </w:r>
            <w:r w:rsidRPr="002776D8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705969406"/>
              </w:rPr>
              <w:t>費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F63D47B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45,452,955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3DB372C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192,145,563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BE04737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19,682,063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618AD3F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68,309,976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BBB206D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149,207,137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4D7EDF0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94,489,211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ACFB8DF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18,237,556</w:t>
            </w:r>
          </w:p>
        </w:tc>
      </w:tr>
      <w:tr w:rsidR="007A4080" w:rsidRPr="000751B1" w14:paraId="66C60413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48002122" w14:textId="4747C10D" w:rsidR="007A4080" w:rsidRPr="000751B1" w:rsidRDefault="007A4080" w:rsidP="00020065">
            <w:pPr>
              <w:numPr>
                <w:ilvl w:val="0"/>
                <w:numId w:val="1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803EF44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18,376,386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9FEDC58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270,526,726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157F13D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9,328,408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5CE7FC3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123,131,117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E082413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13,755,319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95CA446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19,769,151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216F430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6,664,003</w:t>
            </w:r>
          </w:p>
        </w:tc>
      </w:tr>
      <w:tr w:rsidR="007A4080" w:rsidRPr="000751B1" w14:paraId="5A07BDFF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559741F0" w14:textId="11A98A78" w:rsidR="007A4080" w:rsidRPr="000751B1" w:rsidRDefault="007A4080" w:rsidP="00020065">
            <w:pPr>
              <w:numPr>
                <w:ilvl w:val="0"/>
                <w:numId w:val="1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6C989C0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144,000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CB6645E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858,340,347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C3526EB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3,792,032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E22C4C3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67,019,127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6E339F1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14,000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632A8DE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225,000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0853014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60,000</w:t>
            </w:r>
          </w:p>
        </w:tc>
      </w:tr>
      <w:tr w:rsidR="007A4080" w:rsidRPr="000751B1" w14:paraId="4BC487C4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7610B4FA" w14:textId="69AEAF67" w:rsidR="007A4080" w:rsidRPr="000751B1" w:rsidRDefault="007A4080" w:rsidP="00020065">
            <w:pPr>
              <w:numPr>
                <w:ilvl w:val="0"/>
                <w:numId w:val="1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債務費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9FBD6C0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D6A6E5F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7191EA3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9B90ACF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AE09EDB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63B3AD6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94CE035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</w:tr>
      <w:tr w:rsidR="007A4080" w:rsidRPr="007424D5" w14:paraId="577D1765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4D99537A" w14:textId="77777777" w:rsidR="007A4080" w:rsidRPr="007424D5" w:rsidRDefault="007A4080" w:rsidP="004E65C8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7424D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E245108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323,800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2454DFD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996,318,335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7CDB195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b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92296B2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28,039,284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EFBDDEB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31,703,172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F7D3D23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63,215,697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29F4D78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80,000</w:t>
            </w:r>
          </w:p>
        </w:tc>
      </w:tr>
      <w:tr w:rsidR="007A4080" w:rsidRPr="000751B1" w14:paraId="581A4498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74F759B3" w14:textId="7245D387" w:rsidR="007A4080" w:rsidRPr="000751B1" w:rsidRDefault="007A4080" w:rsidP="00020065">
            <w:pPr>
              <w:numPr>
                <w:ilvl w:val="0"/>
                <w:numId w:val="2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0392A54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C19AD8F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0242702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5F94C52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7F1C267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0BBB060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B6A2D3E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</w:tr>
      <w:tr w:rsidR="007A4080" w:rsidRPr="000751B1" w14:paraId="3C6D0D5A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02C654B0" w14:textId="4DB25CBC" w:rsidR="007A4080" w:rsidRPr="000751B1" w:rsidRDefault="007A4080" w:rsidP="00020065">
            <w:pPr>
              <w:numPr>
                <w:ilvl w:val="0"/>
                <w:numId w:val="2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DAB92C5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A2A5734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200,000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56022E3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4270C66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91365CC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834F430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288AE4E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</w:tr>
      <w:tr w:rsidR="007A4080" w:rsidRPr="000751B1" w14:paraId="73274C0F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3EA608F1" w14:textId="7A5FBDD4" w:rsidR="007A4080" w:rsidRPr="000751B1" w:rsidRDefault="007A4080" w:rsidP="00020065">
            <w:pPr>
              <w:numPr>
                <w:ilvl w:val="0"/>
                <w:numId w:val="2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設備及投資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2B1D7D3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323,800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BB17E0F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781,354,792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33DFF6F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C7D2B26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28,039,284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8ED4B3D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31,703,172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26C355B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63,215,697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C47C7DE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80,000</w:t>
            </w:r>
          </w:p>
        </w:tc>
      </w:tr>
      <w:tr w:rsidR="007A4080" w:rsidRPr="000751B1" w14:paraId="2CED7C01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459DC59F" w14:textId="34B6DAB8" w:rsidR="007A4080" w:rsidRPr="000751B1" w:rsidRDefault="007A4080" w:rsidP="00020065">
            <w:pPr>
              <w:numPr>
                <w:ilvl w:val="0"/>
                <w:numId w:val="2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0B34D70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9AE9204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214,763,543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9244C25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089CCC1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180F37C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B09C10D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03FE3DF" w14:textId="7777777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</w:tr>
    </w:tbl>
    <w:p w14:paraId="2DBAFD38" w14:textId="77777777" w:rsidR="007C6511" w:rsidRDefault="007C6511" w:rsidP="007C6511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654327FC" w14:textId="77777777" w:rsidR="007C6511" w:rsidRDefault="007C6511" w:rsidP="007A4080">
      <w:pPr>
        <w:pStyle w:val="a3"/>
        <w:spacing w:line="320" w:lineRule="exact"/>
        <w:ind w:rightChars="0" w:right="0" w:firstLine="482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29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733"/>
        <w:gridCol w:w="2733"/>
        <w:gridCol w:w="2733"/>
        <w:gridCol w:w="2733"/>
        <w:gridCol w:w="2733"/>
        <w:gridCol w:w="2733"/>
        <w:gridCol w:w="2733"/>
      </w:tblGrid>
      <w:tr w:rsidR="007A4080" w:rsidRPr="00A865D5" w14:paraId="4D0AC372" w14:textId="77777777" w:rsidTr="007A4080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C61CD54" w14:textId="77777777" w:rsidR="007A4080" w:rsidRPr="00A865D5" w:rsidRDefault="007A4080" w:rsidP="007A4080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2F0F071A" w14:textId="77777777" w:rsidR="007A4080" w:rsidRPr="00A865D5" w:rsidRDefault="007A4080" w:rsidP="007A4080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6E904663" w14:textId="35B110E5" w:rsidR="007A4080" w:rsidRPr="002776D8" w:rsidRDefault="007A4080" w:rsidP="007A408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財政稅務局主管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2FE92AEB" w14:textId="64E1F70F" w:rsidR="007A4080" w:rsidRPr="002776D8" w:rsidRDefault="007A4080" w:rsidP="007A408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交通旅遊局主管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1F204307" w14:textId="4B42E99D" w:rsidR="007A4080" w:rsidRPr="002776D8" w:rsidRDefault="007A4080" w:rsidP="007A408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環境資源局主管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33B82C39" w14:textId="3224D4B2" w:rsidR="007A4080" w:rsidRPr="002776D8" w:rsidRDefault="007A4080" w:rsidP="007A408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3B8567E4" w14:textId="0F13C7F7" w:rsidR="007A4080" w:rsidRPr="002776D8" w:rsidRDefault="007A4080" w:rsidP="007A408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小計</w:t>
            </w:r>
          </w:p>
        </w:tc>
        <w:tc>
          <w:tcPr>
            <w:tcW w:w="27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D03235" w14:textId="04EB05BB" w:rsidR="007A4080" w:rsidRPr="002776D8" w:rsidRDefault="007A4080" w:rsidP="007A408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保留數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6322E728" w14:textId="474796D9" w:rsidR="007A4080" w:rsidRPr="002776D8" w:rsidRDefault="007A4080" w:rsidP="007A4080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合計</w:t>
            </w:r>
          </w:p>
        </w:tc>
      </w:tr>
      <w:tr w:rsidR="007A4080" w:rsidRPr="00E1104C" w14:paraId="51419E45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30F8C50E" w14:textId="77777777" w:rsidR="007A4080" w:rsidRPr="00E1104C" w:rsidRDefault="007A4080" w:rsidP="007A4080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E1104C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2AC7F5B" w14:textId="4BCFDA6F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27,790,875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E9E94A9" w14:textId="7FFBA1F2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604,254,198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4B9DFA0" w14:textId="712F682A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472,572,436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9C4DADC" w14:textId="405834D3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62,677,151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00D0CAE" w14:textId="02D349ED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4,265,645,025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790EE89" w14:textId="7EC7B0A8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638,656,606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E1BF2E2" w14:textId="4DD119A4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4,904,301,631</w:t>
            </w:r>
          </w:p>
        </w:tc>
      </w:tr>
      <w:tr w:rsidR="007A4080" w:rsidRPr="00E1104C" w14:paraId="75E8AD20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5D61928F" w14:textId="77777777" w:rsidR="007A4080" w:rsidRPr="00E1104C" w:rsidRDefault="007A4080" w:rsidP="007A4080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E1104C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3405B75" w14:textId="7380C802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24,434,542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701535F" w14:textId="2E85E1C0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565,029,325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8E8425F" w14:textId="239C6A88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289,686,937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14725B5" w14:textId="66AC1D38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57,054,034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17E5983" w14:textId="6BE9D7F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2,914,874,915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C3CA256" w14:textId="050F1A71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69,720,063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D2CACA9" w14:textId="2F761055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2,984,594,978</w:t>
            </w:r>
          </w:p>
        </w:tc>
      </w:tr>
      <w:tr w:rsidR="007A4080" w:rsidRPr="000751B1" w14:paraId="14E50046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7A46ADBE" w14:textId="3D6868DA" w:rsidR="007A4080" w:rsidRPr="000751B1" w:rsidRDefault="007A4080" w:rsidP="00020065">
            <w:pPr>
              <w:numPr>
                <w:ilvl w:val="0"/>
                <w:numId w:val="3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4843B74" w14:textId="61324150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17,920,879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FE97421" w14:textId="60008D9A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40,746,271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A190F86" w14:textId="1B042BFF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15,304,139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E7552FB" w14:textId="6B2E453F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39,552,372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5FD5615" w14:textId="10A1B0EF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701,048,122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DA239B2" w14:textId="260D7188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38C3548" w14:textId="6CC9246D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701,048,122</w:t>
            </w:r>
          </w:p>
        </w:tc>
      </w:tr>
      <w:tr w:rsidR="007A4080" w:rsidRPr="000751B1" w14:paraId="0CAC48DA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30482D3C" w14:textId="54ED20D9" w:rsidR="007A4080" w:rsidRPr="000751B1" w:rsidRDefault="007A4080" w:rsidP="00020065">
            <w:pPr>
              <w:numPr>
                <w:ilvl w:val="0"/>
                <w:numId w:val="3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BFC2C4A" w14:textId="10452A3C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6,507,663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43BF662" w14:textId="4871F8BE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156,644,402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B681632" w14:textId="14BC119B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159,100,706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3285B1A" w14:textId="1BCA60A0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E3BAD3D" w14:textId="4576CCC5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783,803,881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A36219C" w14:textId="799A81B2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43,091,868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9B41591" w14:textId="376E8B9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826,895,749</w:t>
            </w:r>
          </w:p>
        </w:tc>
      </w:tr>
      <w:tr w:rsidR="007A4080" w:rsidRPr="000751B1" w14:paraId="6546E84A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48737955" w14:textId="2CAE8D93" w:rsidR="007A4080" w:rsidRPr="000751B1" w:rsidRDefault="007A4080" w:rsidP="00020065">
            <w:pPr>
              <w:numPr>
                <w:ilvl w:val="0"/>
                <w:numId w:val="3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1029D2E" w14:textId="57606CA9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6,000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C54A562" w14:textId="29356EDB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367,638,652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65978DE" w14:textId="1262F569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115,282,092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17EB570" w14:textId="74D728D4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17,501,662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5036CE5" w14:textId="0DA2A85E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1,430,022,912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D87CE96" w14:textId="3421E81B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26,628,195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E0D0A09" w14:textId="13D21201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1,456,651,107</w:t>
            </w:r>
          </w:p>
        </w:tc>
      </w:tr>
      <w:tr w:rsidR="007A4080" w:rsidRPr="000751B1" w14:paraId="144DAFB6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6C4A43BC" w14:textId="0AD3DE4E" w:rsidR="007A4080" w:rsidRPr="000751B1" w:rsidRDefault="007A4080" w:rsidP="00020065">
            <w:pPr>
              <w:numPr>
                <w:ilvl w:val="0"/>
                <w:numId w:val="3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債務費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8156FDD" w14:textId="01EA8AC6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9717921" w14:textId="1DDA7EC9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140CCF7" w14:textId="6AE9508E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E0401BC" w14:textId="6932EE22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AC3799E" w14:textId="650BCE5A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6FEEA00" w14:textId="10F8359B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C64062D" w14:textId="1D2D25CC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</w:tr>
      <w:tr w:rsidR="007A4080" w:rsidRPr="00E1104C" w14:paraId="71CA7CD9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035A97E9" w14:textId="77777777" w:rsidR="007A4080" w:rsidRPr="00E1104C" w:rsidRDefault="007A4080" w:rsidP="007A4080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E1104C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582815D" w14:textId="623EA8FB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3,356,333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AA99DB5" w14:textId="18E58C5D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39,224,873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8140930" w14:textId="3DCE0AD0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182,885,499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3B14782" w14:textId="1A456B85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5,623,117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3113498" w14:textId="03F2D758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1,350,770,110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840FB7E" w14:textId="163BFC33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568,936,543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FFCD6D6" w14:textId="1646F0F8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  <w:t>1,919,706,653</w:t>
            </w:r>
          </w:p>
        </w:tc>
      </w:tr>
      <w:tr w:rsidR="007A4080" w:rsidRPr="000751B1" w14:paraId="6CAD37E6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00247803" w14:textId="655AFF74" w:rsidR="007A4080" w:rsidRPr="000751B1" w:rsidRDefault="007A4080" w:rsidP="00020065">
            <w:pPr>
              <w:numPr>
                <w:ilvl w:val="0"/>
                <w:numId w:val="4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21CC337" w14:textId="394683D5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479CA54" w14:textId="613C571F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F53ED4E" w14:textId="5126DDBE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1C3D839" w14:textId="69426559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14AEB88" w14:textId="5F8AF710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3F392E4" w14:textId="71350C2F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256F2CB" w14:textId="1B214C15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</w:tr>
      <w:tr w:rsidR="007A4080" w:rsidRPr="000751B1" w14:paraId="06A1B39E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4C4670CF" w14:textId="435C7346" w:rsidR="007A4080" w:rsidRPr="000751B1" w:rsidRDefault="007A4080" w:rsidP="00020065">
            <w:pPr>
              <w:numPr>
                <w:ilvl w:val="0"/>
                <w:numId w:val="4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5629196" w14:textId="62E72ACF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177FFE8" w14:textId="59622C47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3A14E03" w14:textId="5F6EE84F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E3A7DC3" w14:textId="0575CDB9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4F79648" w14:textId="2B76561D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200,000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F6CA1C2" w14:textId="75D25C24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5869227" w14:textId="2225C778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200,000</w:t>
            </w:r>
          </w:p>
        </w:tc>
      </w:tr>
      <w:tr w:rsidR="007A4080" w:rsidRPr="000751B1" w14:paraId="5868C165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047478E3" w14:textId="00551672" w:rsidR="007A4080" w:rsidRPr="000751B1" w:rsidRDefault="007A4080" w:rsidP="00020065">
            <w:pPr>
              <w:numPr>
                <w:ilvl w:val="0"/>
                <w:numId w:val="4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設備及投資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34E50B2" w14:textId="26497AE8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356,333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E7A60ED" w14:textId="6BFCEB53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39,224,873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7E56101" w14:textId="2FB7D6BB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182,885,499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5C74C56" w14:textId="6119ED24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5,623,117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9C86B71" w14:textId="5A58A40B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1,132,806,567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D0722B0" w14:textId="159A1363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505,176,543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5CA9952" w14:textId="52E68B30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1,637,983,110</w:t>
            </w:r>
          </w:p>
        </w:tc>
      </w:tr>
      <w:tr w:rsidR="007A4080" w:rsidRPr="000751B1" w14:paraId="406312A6" w14:textId="77777777" w:rsidTr="0002006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60" w:type="dxa"/>
            <w:shd w:val="clear" w:color="auto" w:fill="auto"/>
            <w:vAlign w:val="center"/>
          </w:tcPr>
          <w:p w14:paraId="45D01B07" w14:textId="63817B14" w:rsidR="007A4080" w:rsidRPr="000751B1" w:rsidRDefault="007A4080" w:rsidP="00020065">
            <w:pPr>
              <w:numPr>
                <w:ilvl w:val="0"/>
                <w:numId w:val="4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BA9C57D" w14:textId="60DCAF35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3,000,000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B0A4679" w14:textId="0D3A7F5D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43E3F4F" w14:textId="6F46ED90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30FB21D" w14:textId="22A5A880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 w:hint="eastAsia"/>
                <w:noProof/>
                <w:spacing w:val="8"/>
                <w:w w:val="100"/>
                <w:szCs w:val="18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C30B21D" w14:textId="0F33D4B9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217,763,543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E4BD71E" w14:textId="52746A2A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63,760,000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E885CF6" w14:textId="5719A67F" w:rsidR="007A4080" w:rsidRPr="009006A4" w:rsidRDefault="007A4080" w:rsidP="009006A4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9006A4"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  <w:t>281,523,543</w:t>
            </w:r>
          </w:p>
        </w:tc>
      </w:tr>
    </w:tbl>
    <w:p w14:paraId="33CF3682" w14:textId="77777777" w:rsidR="007C6511" w:rsidRDefault="007C6511" w:rsidP="007C6511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sectPr w:rsidR="007C6511" w:rsidSect="00A032FC">
      <w:headerReference w:type="default" r:id="rId8"/>
      <w:headerReference w:type="first" r:id="rId9"/>
      <w:pgSz w:w="23814" w:h="16840" w:orient="landscape" w:code="8"/>
      <w:pgMar w:top="1134" w:right="1134" w:bottom="851" w:left="1134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1C1B7" w14:textId="77777777" w:rsidR="007C6511" w:rsidRDefault="007C6511" w:rsidP="009E17D4">
      <w:r>
        <w:separator/>
      </w:r>
    </w:p>
  </w:endnote>
  <w:endnote w:type="continuationSeparator" w:id="0">
    <w:p w14:paraId="25644640" w14:textId="77777777" w:rsidR="007C6511" w:rsidRDefault="007C6511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37CD7" w14:textId="77777777" w:rsidR="007C6511" w:rsidRDefault="007C6511" w:rsidP="009E17D4">
      <w:r>
        <w:separator/>
      </w:r>
    </w:p>
  </w:footnote>
  <w:footnote w:type="continuationSeparator" w:id="0">
    <w:p w14:paraId="59D1488B" w14:textId="77777777" w:rsidR="007C6511" w:rsidRDefault="007C6511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64D2D" w14:textId="1DF7C391" w:rsidR="00A032FC" w:rsidRPr="00B309AD" w:rsidRDefault="007A4080" w:rsidP="00A032FC">
    <w:pPr>
      <w:pStyle w:val="a3"/>
      <w:spacing w:line="320" w:lineRule="exact"/>
      <w:ind w:rightChars="235" w:right="564" w:firstLine="480"/>
      <w:jc w:val="center"/>
      <w:rPr>
        <w:rFonts w:hAnsi="標楷體"/>
        <w:bCs/>
        <w:sz w:val="32"/>
        <w:szCs w:val="32"/>
      </w:rPr>
    </w:pPr>
    <w:r w:rsidRPr="007A4080">
      <w:rPr>
        <w:rFonts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b/>
        <w:color w:val="000000"/>
        <w:spacing w:val="20"/>
        <w:sz w:val="32"/>
        <w:szCs w:val="32"/>
        <w:u w:val="single"/>
      </w:rPr>
      <w:t>、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Pr="007A4080">
      <w:rPr>
        <w:rFonts w:hAnsi="標楷體"/>
        <w:b/>
        <w:spacing w:val="60"/>
        <w:w w:val="100"/>
        <w:sz w:val="32"/>
        <w:szCs w:val="32"/>
        <w:u w:val="single"/>
      </w:rPr>
      <w:t>113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Pr="007A4080">
      <w:rPr>
        <w:rFonts w:hAnsi="標楷體"/>
        <w:b/>
        <w:spacing w:val="60"/>
        <w:w w:val="100"/>
        <w:sz w:val="32"/>
        <w:szCs w:val="32"/>
        <w:u w:val="single"/>
      </w:rPr>
      <w:t>連江縣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="00A032FC" w:rsidRPr="00B309AD">
      <w:rPr>
        <w:rFonts w:hAnsi="標楷體" w:hint="eastAsia"/>
        <w:bCs/>
        <w:sz w:val="24"/>
        <w:szCs w:val="24"/>
      </w:rPr>
      <w:t>(續</w:t>
    </w:r>
    <w:r w:rsidR="00A032FC" w:rsidRPr="00B309AD">
      <w:rPr>
        <w:rFonts w:hAnsi="標楷體"/>
        <w:bCs/>
        <w:sz w:val="24"/>
        <w:szCs w:val="24"/>
      </w:rPr>
      <w:t>)</w:t>
    </w:r>
  </w:p>
  <w:p w14:paraId="2F9BAB30" w14:textId="77777777" w:rsidR="00A032FC" w:rsidRPr="00A032FC" w:rsidRDefault="00A032FC" w:rsidP="00A032FC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39F" w14:textId="7284C91E" w:rsidR="00A032FC" w:rsidRPr="007C6F04" w:rsidRDefault="007A4080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 w:rsidRPr="007A408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7A4080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7A4080">
      <w:rPr>
        <w:rFonts w:ascii="標楷體" w:eastAsia="標楷體" w:hAnsi="標楷體"/>
        <w:b/>
        <w:spacing w:val="60"/>
        <w:sz w:val="32"/>
        <w:szCs w:val="32"/>
        <w:u w:val="single"/>
      </w:rPr>
      <w:t>連江縣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F314E"/>
    <w:multiLevelType w:val="hybridMultilevel"/>
    <w:tmpl w:val="F79E2A56"/>
    <w:lvl w:ilvl="0" w:tplc="19A2B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7941B7C"/>
    <w:multiLevelType w:val="hybridMultilevel"/>
    <w:tmpl w:val="F2B491B8"/>
    <w:lvl w:ilvl="0" w:tplc="19A2B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0774D6C"/>
    <w:multiLevelType w:val="hybridMultilevel"/>
    <w:tmpl w:val="DE0CF244"/>
    <w:lvl w:ilvl="0" w:tplc="19A2B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0902805"/>
    <w:multiLevelType w:val="hybridMultilevel"/>
    <w:tmpl w:val="D3143E44"/>
    <w:lvl w:ilvl="0" w:tplc="19A2B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511"/>
    <w:rsid w:val="00020065"/>
    <w:rsid w:val="00030A60"/>
    <w:rsid w:val="000751B1"/>
    <w:rsid w:val="000829BA"/>
    <w:rsid w:val="001B5022"/>
    <w:rsid w:val="001D72A9"/>
    <w:rsid w:val="002776D8"/>
    <w:rsid w:val="002865ED"/>
    <w:rsid w:val="00335A84"/>
    <w:rsid w:val="003A09D3"/>
    <w:rsid w:val="004120E8"/>
    <w:rsid w:val="004412ED"/>
    <w:rsid w:val="004733C9"/>
    <w:rsid w:val="00525DF8"/>
    <w:rsid w:val="00540446"/>
    <w:rsid w:val="0060537D"/>
    <w:rsid w:val="007A4080"/>
    <w:rsid w:val="007B08FF"/>
    <w:rsid w:val="007C6511"/>
    <w:rsid w:val="007C65B0"/>
    <w:rsid w:val="007C6F04"/>
    <w:rsid w:val="00844078"/>
    <w:rsid w:val="008B5364"/>
    <w:rsid w:val="008D5355"/>
    <w:rsid w:val="008F26EA"/>
    <w:rsid w:val="009006A4"/>
    <w:rsid w:val="009A0C4B"/>
    <w:rsid w:val="009A2FFB"/>
    <w:rsid w:val="009D105B"/>
    <w:rsid w:val="009E17D4"/>
    <w:rsid w:val="00A032FC"/>
    <w:rsid w:val="00A35EAF"/>
    <w:rsid w:val="00A865D5"/>
    <w:rsid w:val="00AA186A"/>
    <w:rsid w:val="00B12FAD"/>
    <w:rsid w:val="00B26CE0"/>
    <w:rsid w:val="00B309AD"/>
    <w:rsid w:val="00BC18E5"/>
    <w:rsid w:val="00C34B64"/>
    <w:rsid w:val="00C57ABD"/>
    <w:rsid w:val="00C73DB7"/>
    <w:rsid w:val="00D479AB"/>
    <w:rsid w:val="00DD2192"/>
    <w:rsid w:val="00DD78AC"/>
    <w:rsid w:val="00DF5FFF"/>
    <w:rsid w:val="00E122CC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97CA7F6"/>
  <w15:chartTrackingRefBased/>
  <w15:docId w15:val="{D72DAD48-6C4C-4878-8BC3-5E1E9DE27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4yBkedW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23215-5A99-4F2A-8F88-13CFA9F5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4yBkedW各主管機關歲出用途別科目決算審定數綜計表.dot</Template>
  <TotalTime>56</TotalTime>
  <Pages>2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賴怡玲</dc:creator>
  <cp:keywords/>
  <cp:lastModifiedBy>賴怡玲</cp:lastModifiedBy>
  <cp:revision>5</cp:revision>
  <dcterms:created xsi:type="dcterms:W3CDTF">2025-05-29T07:10:00Z</dcterms:created>
  <dcterms:modified xsi:type="dcterms:W3CDTF">2025-06-18T09:11:00Z</dcterms:modified>
</cp:coreProperties>
</file>