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"/>
        <w:gridCol w:w="527"/>
        <w:gridCol w:w="2405"/>
        <w:gridCol w:w="1549"/>
        <w:gridCol w:w="1442"/>
        <w:gridCol w:w="1077"/>
        <w:gridCol w:w="367"/>
        <w:gridCol w:w="1444"/>
        <w:gridCol w:w="1444"/>
        <w:gridCol w:w="1519"/>
        <w:gridCol w:w="1520"/>
        <w:gridCol w:w="1521"/>
        <w:gridCol w:w="1520"/>
        <w:gridCol w:w="708"/>
        <w:gridCol w:w="1719"/>
        <w:gridCol w:w="801"/>
        <w:gridCol w:w="1561"/>
        <w:gridCol w:w="603"/>
      </w:tblGrid>
      <w:tr w:rsidR="00E55EEF" w14:paraId="4D19F79B" w14:textId="77777777" w:rsidTr="00265C4D">
        <w:trPr>
          <w:gridBefore w:val="1"/>
          <w:wBefore w:w="40" w:type="dxa"/>
          <w:cantSplit/>
          <w:trHeight w:val="270"/>
          <w:tblHeader/>
        </w:trPr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14:paraId="51A21C99" w14:textId="77777777" w:rsidR="00E55EEF" w:rsidRDefault="00E55EEF" w:rsidP="00265C4D">
            <w:pPr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647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FF764" w14:textId="77777777" w:rsidR="00E55EEF" w:rsidRDefault="00E55EEF" w:rsidP="00265C4D">
            <w:pPr>
              <w:ind w:right="79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門</w:t>
            </w:r>
            <w:proofErr w:type="gramStart"/>
            <w:r>
              <w:rPr>
                <w:rFonts w:eastAsia="標楷體" w:hint="eastAsia"/>
                <w:sz w:val="20"/>
              </w:rPr>
              <w:t>併</w:t>
            </w:r>
            <w:proofErr w:type="gramEnd"/>
            <w:r>
              <w:rPr>
                <w:rFonts w:eastAsia="標楷體" w:hint="eastAsia"/>
                <w:sz w:val="20"/>
              </w:rPr>
              <w:t>計</w:t>
            </w:r>
          </w:p>
        </w:tc>
        <w:tc>
          <w:tcPr>
            <w:tcW w:w="14727" w:type="dxa"/>
            <w:gridSpan w:val="1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232A10D" w14:textId="77777777" w:rsidR="00E55EEF" w:rsidRDefault="00E55EEF" w:rsidP="00542884">
            <w:pPr>
              <w:tabs>
                <w:tab w:val="left" w:pos="12645"/>
              </w:tabs>
              <w:wordWrap w:val="0"/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/>
                <w:sz w:val="20"/>
              </w:rPr>
              <w:t xml:space="preserve">  </w:t>
            </w:r>
            <w:r>
              <w:rPr>
                <w:rFonts w:eastAsia="標楷體" w:hint="eastAsia"/>
                <w:sz w:val="20"/>
              </w:rPr>
              <w:t xml:space="preserve">                                                                                                              </w:t>
            </w:r>
          </w:p>
          <w:p w14:paraId="1B5954E1" w14:textId="77777777" w:rsidR="00E55EEF" w:rsidRDefault="00E55EEF" w:rsidP="00265C4D">
            <w:pPr>
              <w:tabs>
                <w:tab w:val="left" w:pos="12882"/>
              </w:tabs>
              <w:ind w:right="6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單位</w:t>
            </w:r>
            <w:r>
              <w:rPr>
                <w:rFonts w:eastAsia="標楷體"/>
                <w:sz w:val="20"/>
              </w:rPr>
              <w:t>：</w:t>
            </w:r>
            <w:r>
              <w:rPr>
                <w:rFonts w:eastAsia="標楷體" w:hint="eastAsia"/>
                <w:sz w:val="20"/>
              </w:rPr>
              <w:t>新臺幣元</w:t>
            </w:r>
          </w:p>
        </w:tc>
      </w:tr>
      <w:tr w:rsidR="00E55EEF" w14:paraId="1280D4CD" w14:textId="77777777" w:rsidTr="00265C4D">
        <w:trPr>
          <w:gridBefore w:val="1"/>
          <w:wBefore w:w="40" w:type="dxa"/>
          <w:cantSplit/>
          <w:trHeight w:val="270"/>
          <w:tblHeader/>
        </w:trPr>
        <w:tc>
          <w:tcPr>
            <w:tcW w:w="527" w:type="dxa"/>
            <w:tcBorders>
              <w:top w:val="nil"/>
              <w:left w:val="nil"/>
              <w:right w:val="nil"/>
            </w:tcBorders>
          </w:tcPr>
          <w:p w14:paraId="783CD42A" w14:textId="77777777" w:rsidR="00E55EEF" w:rsidRDefault="00E55EEF" w:rsidP="00265C4D">
            <w:pPr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6473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50A44DD0" w14:textId="77777777" w:rsidR="00E55EEF" w:rsidRDefault="00E55EEF" w:rsidP="00542884">
            <w:pPr>
              <w:ind w:right="-186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4727" w:type="dxa"/>
            <w:gridSpan w:val="12"/>
            <w:vMerge/>
            <w:tcBorders>
              <w:left w:val="nil"/>
              <w:right w:val="nil"/>
            </w:tcBorders>
            <w:vAlign w:val="bottom"/>
          </w:tcPr>
          <w:p w14:paraId="4A49F675" w14:textId="77777777" w:rsidR="00E55EEF" w:rsidRDefault="00E55EEF" w:rsidP="00542884">
            <w:pPr>
              <w:tabs>
                <w:tab w:val="left" w:pos="12882"/>
              </w:tabs>
              <w:ind w:right="7"/>
              <w:rPr>
                <w:rFonts w:eastAsia="標楷體"/>
                <w:sz w:val="20"/>
              </w:rPr>
            </w:pPr>
          </w:p>
        </w:tc>
      </w:tr>
      <w:tr w:rsidR="0019333D" w14:paraId="07CB9C5A" w14:textId="77777777" w:rsidTr="00265C4D">
        <w:trPr>
          <w:cantSplit/>
          <w:tblHeader/>
        </w:trPr>
        <w:tc>
          <w:tcPr>
            <w:tcW w:w="2972" w:type="dxa"/>
            <w:gridSpan w:val="3"/>
            <w:tcBorders>
              <w:left w:val="nil"/>
            </w:tcBorders>
            <w:vAlign w:val="center"/>
          </w:tcPr>
          <w:p w14:paraId="73707E55" w14:textId="77777777" w:rsidR="0019333D" w:rsidRDefault="0019333D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49" w:type="dxa"/>
            <w:vMerge w:val="restart"/>
            <w:vAlign w:val="center"/>
          </w:tcPr>
          <w:p w14:paraId="3DAB761E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774" w:type="dxa"/>
            <w:gridSpan w:val="5"/>
            <w:vAlign w:val="center"/>
          </w:tcPr>
          <w:p w14:paraId="75DF44D2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88" w:type="dxa"/>
            <w:gridSpan w:val="5"/>
            <w:vAlign w:val="center"/>
          </w:tcPr>
          <w:p w14:paraId="11602A06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520" w:type="dxa"/>
            <w:gridSpan w:val="2"/>
            <w:vAlign w:val="center"/>
          </w:tcPr>
          <w:p w14:paraId="3138D3DD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</w:t>
            </w:r>
          </w:p>
          <w:p w14:paraId="6C249B27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算數比較增減</w:t>
            </w:r>
          </w:p>
        </w:tc>
        <w:tc>
          <w:tcPr>
            <w:tcW w:w="2164" w:type="dxa"/>
            <w:gridSpan w:val="2"/>
            <w:tcBorders>
              <w:right w:val="nil"/>
            </w:tcBorders>
            <w:vAlign w:val="center"/>
          </w:tcPr>
          <w:p w14:paraId="53610726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4C5C30DE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19333D" w14:paraId="446A4A11" w14:textId="77777777" w:rsidTr="00265C4D">
        <w:trPr>
          <w:cantSplit/>
          <w:tblHeader/>
        </w:trPr>
        <w:tc>
          <w:tcPr>
            <w:tcW w:w="567" w:type="dxa"/>
            <w:gridSpan w:val="2"/>
            <w:tcBorders>
              <w:left w:val="nil"/>
            </w:tcBorders>
            <w:vAlign w:val="center"/>
          </w:tcPr>
          <w:p w14:paraId="2939EB29" w14:textId="77777777" w:rsidR="0019333D" w:rsidRDefault="0019333D" w:rsidP="002806A0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405" w:type="dxa"/>
            <w:vAlign w:val="center"/>
          </w:tcPr>
          <w:p w14:paraId="2DFF3BCB" w14:textId="77777777" w:rsidR="0019333D" w:rsidRDefault="0019333D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49" w:type="dxa"/>
            <w:vMerge/>
            <w:vAlign w:val="center"/>
          </w:tcPr>
          <w:p w14:paraId="33A5A18E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42" w:type="dxa"/>
            <w:vAlign w:val="center"/>
          </w:tcPr>
          <w:p w14:paraId="74339103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44" w:type="dxa"/>
            <w:gridSpan w:val="2"/>
            <w:vAlign w:val="center"/>
          </w:tcPr>
          <w:p w14:paraId="794F046A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44" w:type="dxa"/>
            <w:vAlign w:val="center"/>
          </w:tcPr>
          <w:p w14:paraId="67695F1A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44" w:type="dxa"/>
            <w:vAlign w:val="center"/>
          </w:tcPr>
          <w:p w14:paraId="50724761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19" w:type="dxa"/>
            <w:vAlign w:val="center"/>
          </w:tcPr>
          <w:p w14:paraId="4B293366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20" w:type="dxa"/>
            <w:vAlign w:val="center"/>
          </w:tcPr>
          <w:p w14:paraId="06A59DC2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521" w:type="dxa"/>
            <w:vAlign w:val="center"/>
          </w:tcPr>
          <w:p w14:paraId="1AA1DCD1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20" w:type="dxa"/>
            <w:vAlign w:val="center"/>
          </w:tcPr>
          <w:p w14:paraId="4EA10063" w14:textId="77777777" w:rsidR="0019333D" w:rsidRDefault="0019333D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08" w:type="dxa"/>
            <w:vAlign w:val="center"/>
          </w:tcPr>
          <w:p w14:paraId="1198B43A" w14:textId="77777777"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1719" w:type="dxa"/>
            <w:vAlign w:val="center"/>
          </w:tcPr>
          <w:p w14:paraId="2A46DBE1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801" w:type="dxa"/>
            <w:vAlign w:val="center"/>
          </w:tcPr>
          <w:p w14:paraId="7B6E1329" w14:textId="77777777" w:rsidR="0019333D" w:rsidRDefault="0019333D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561" w:type="dxa"/>
            <w:vAlign w:val="center"/>
          </w:tcPr>
          <w:p w14:paraId="48E21696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603" w:type="dxa"/>
            <w:tcBorders>
              <w:right w:val="nil"/>
            </w:tcBorders>
            <w:vAlign w:val="center"/>
          </w:tcPr>
          <w:p w14:paraId="24895ABA" w14:textId="77777777"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536A85" w:rsidRPr="00B25DB1" w14:paraId="710A90B2" w14:textId="77777777" w:rsidTr="00265C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67" w:type="dxa"/>
            <w:gridSpan w:val="2"/>
            <w:shd w:val="clear" w:color="auto" w:fill="auto"/>
            <w:vAlign w:val="center"/>
          </w:tcPr>
          <w:p w14:paraId="0C47A43F" w14:textId="77777777" w:rsidR="00536A85" w:rsidRPr="00B25DB1" w:rsidRDefault="00536A85" w:rsidP="00822B91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05" w:type="dxa"/>
            <w:shd w:val="clear" w:color="auto" w:fill="auto"/>
            <w:vAlign w:val="center"/>
          </w:tcPr>
          <w:p w14:paraId="3374ACF9" w14:textId="77777777" w:rsidR="00536A85" w:rsidRPr="00B25DB1" w:rsidRDefault="00536A85" w:rsidP="00822B91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25DB1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E1CAD1E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5,336,787,000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D2A1783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4,324,145,025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62D4DE98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B6C5D8A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580,156,606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74D3553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4,904,301,631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580381D9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4,265,645,025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99953BA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A2DBDA5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638,656,606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7D129D3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4,904,301,631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E3E570C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100.00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689E4791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- 432,485,369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B2C6836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- 8.10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1A68DA0" w14:textId="77777777" w:rsidR="00536A85" w:rsidRPr="00570166" w:rsidRDefault="00536A85" w:rsidP="00301408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3D93FAD5" w14:textId="77777777" w:rsidR="00536A85" w:rsidRPr="00570166" w:rsidRDefault="00536A85" w:rsidP="00301408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36A85" w14:paraId="05C3A141" w14:textId="77777777" w:rsidTr="00265C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67" w:type="dxa"/>
            <w:gridSpan w:val="2"/>
            <w:shd w:val="clear" w:color="auto" w:fill="auto"/>
            <w:vAlign w:val="center"/>
          </w:tcPr>
          <w:p w14:paraId="3D5DFC44" w14:textId="77777777" w:rsidR="00536A85" w:rsidRDefault="00536A85" w:rsidP="00822B91">
            <w:pPr>
              <w:jc w:val="center"/>
              <w:rPr>
                <w:rFonts w:ascii="新細明體" w:hAnsi="新細明體"/>
                <w:sz w:val="20"/>
              </w:rPr>
            </w:pPr>
            <w:r w:rsidRPr="004D28B0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9A3A36E" w14:textId="77777777" w:rsidR="00536A85" w:rsidRDefault="00536A85" w:rsidP="00822B91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D28B0">
              <w:rPr>
                <w:rFonts w:ascii="標楷體" w:eastAsia="標楷體" w:hAnsi="標楷體" w:hint="eastAsia"/>
                <w:noProof/>
                <w:sz w:val="20"/>
              </w:rPr>
              <w:t>縣議會主管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5C18DEC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68,585,000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D6E8435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64,297,141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33D2A744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367B684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CD1C57D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64,297,141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06921698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64,297,141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D7971F4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71561FA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A5C8078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64,297,141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9B974D4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1.31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6AC3BEF5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- 4,287,859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281A3F4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- 6.25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727BB781" w14:textId="77777777" w:rsidR="00536A85" w:rsidRPr="00570166" w:rsidRDefault="00536A85" w:rsidP="0030140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0F3BD769" w14:textId="77777777" w:rsidR="00536A85" w:rsidRPr="00570166" w:rsidRDefault="00536A85" w:rsidP="0030140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36A85" w14:paraId="095F4711" w14:textId="77777777" w:rsidTr="00265C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67" w:type="dxa"/>
            <w:gridSpan w:val="2"/>
            <w:shd w:val="clear" w:color="auto" w:fill="auto"/>
            <w:vAlign w:val="center"/>
          </w:tcPr>
          <w:p w14:paraId="3D0DE061" w14:textId="77777777" w:rsidR="00536A85" w:rsidRDefault="00536A85" w:rsidP="00822B91">
            <w:pPr>
              <w:jc w:val="center"/>
              <w:rPr>
                <w:rFonts w:ascii="新細明體" w:hAnsi="新細明體"/>
                <w:sz w:val="20"/>
              </w:rPr>
            </w:pPr>
            <w:r w:rsidRPr="004D28B0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865B1B1" w14:textId="77777777" w:rsidR="00536A85" w:rsidRDefault="00536A85" w:rsidP="00822B91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D28B0">
              <w:rPr>
                <w:rFonts w:ascii="標楷體" w:eastAsia="標楷體" w:hAnsi="標楷體" w:hint="eastAsia"/>
                <w:noProof/>
                <w:sz w:val="20"/>
              </w:rPr>
              <w:t>縣政府主管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05EC5F1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2,874,223,000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EDC84F1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2,375,830,971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4CE4FBF3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7A2706C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329,675,387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DBF9C39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2,705,506,358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AD9315E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2,317,330,971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947A3F6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C69F2C8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388,175,387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7939109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2,705,506,358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32FF0D1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55.17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71366700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- 168,716,642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F1A6C7A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- 5.87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43C0595D" w14:textId="77777777" w:rsidR="00536A85" w:rsidRPr="00570166" w:rsidRDefault="00536A85" w:rsidP="0030140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453124D8" w14:textId="77777777" w:rsidR="00536A85" w:rsidRPr="00570166" w:rsidRDefault="00536A85" w:rsidP="0030140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36A85" w14:paraId="6062D16E" w14:textId="77777777" w:rsidTr="00265C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67" w:type="dxa"/>
            <w:gridSpan w:val="2"/>
            <w:shd w:val="clear" w:color="auto" w:fill="auto"/>
            <w:vAlign w:val="center"/>
          </w:tcPr>
          <w:p w14:paraId="27360D6D" w14:textId="77777777" w:rsidR="00536A85" w:rsidRDefault="00536A85" w:rsidP="00822B91">
            <w:pPr>
              <w:jc w:val="center"/>
              <w:rPr>
                <w:rFonts w:ascii="新細明體" w:hAnsi="新細明體"/>
                <w:sz w:val="20"/>
              </w:rPr>
            </w:pPr>
            <w:r w:rsidRPr="004D28B0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FADD58E" w14:textId="77777777" w:rsidR="00536A85" w:rsidRDefault="00536A85" w:rsidP="00822B91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D28B0">
              <w:rPr>
                <w:rFonts w:ascii="標楷體" w:eastAsia="標楷體" w:hAnsi="標楷體" w:hint="eastAsia"/>
                <w:noProof/>
                <w:sz w:val="20"/>
              </w:rPr>
              <w:t>民政社會處主管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AE682F3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39,857,000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83A805D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32,802,503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75B52B1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5802125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F848845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32,802,503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A6C9469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32,802,503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28655B7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6931198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316ABF8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32,802,503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7D001F7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0.67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41E83566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- 7,054,497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4556DA3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- 17.70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C5BC90D" w14:textId="77777777" w:rsidR="00536A85" w:rsidRPr="00570166" w:rsidRDefault="00536A85" w:rsidP="0030140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483CD276" w14:textId="77777777" w:rsidR="00536A85" w:rsidRPr="00570166" w:rsidRDefault="00536A85" w:rsidP="0030140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36A85" w14:paraId="31D5F507" w14:textId="77777777" w:rsidTr="00265C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67" w:type="dxa"/>
            <w:gridSpan w:val="2"/>
            <w:shd w:val="clear" w:color="auto" w:fill="auto"/>
            <w:vAlign w:val="center"/>
          </w:tcPr>
          <w:p w14:paraId="4A095DA0" w14:textId="77777777" w:rsidR="00536A85" w:rsidRDefault="00536A85" w:rsidP="00822B91">
            <w:pPr>
              <w:jc w:val="center"/>
              <w:rPr>
                <w:rFonts w:ascii="新細明體" w:hAnsi="新細明體"/>
                <w:sz w:val="20"/>
              </w:rPr>
            </w:pPr>
            <w:r w:rsidRPr="004D28B0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645995D8" w14:textId="77777777" w:rsidR="00536A85" w:rsidRDefault="00536A85" w:rsidP="00822B91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D28B0">
              <w:rPr>
                <w:rFonts w:ascii="標楷體" w:eastAsia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BD66DB0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383,320,000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C3ADA32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286,499,504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08D1812A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854E94B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43,301,297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C86D590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329,800,801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BBBBDB1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286,499,504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C691AF8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73C9D0C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43,301,297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B61A011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329,800,801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B466353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6.72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165D3501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- 53,519,199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0C736A4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- 13.96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4587EBCC" w14:textId="77777777" w:rsidR="00536A85" w:rsidRPr="00570166" w:rsidRDefault="00536A85" w:rsidP="0030140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0A6DD01F" w14:textId="77777777" w:rsidR="00536A85" w:rsidRPr="00570166" w:rsidRDefault="00536A85" w:rsidP="0030140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36A85" w14:paraId="4DFA758B" w14:textId="77777777" w:rsidTr="00265C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67" w:type="dxa"/>
            <w:gridSpan w:val="2"/>
            <w:shd w:val="clear" w:color="auto" w:fill="auto"/>
            <w:vAlign w:val="center"/>
          </w:tcPr>
          <w:p w14:paraId="7825D71F" w14:textId="77777777" w:rsidR="00536A85" w:rsidRDefault="00536A85" w:rsidP="00822B91">
            <w:pPr>
              <w:jc w:val="center"/>
              <w:rPr>
                <w:rFonts w:ascii="新細明體" w:hAnsi="新細明體"/>
                <w:sz w:val="20"/>
              </w:rPr>
            </w:pPr>
            <w:r w:rsidRPr="004D28B0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EBAA856" w14:textId="77777777" w:rsidR="00536A85" w:rsidRDefault="00536A85" w:rsidP="00822B91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D28B0">
              <w:rPr>
                <w:rFonts w:ascii="標楷體" w:eastAsia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9D8D09F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216,844,000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DC83462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194,679,628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148E7E87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998BC3D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4,339,000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37A36AB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199,018,628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2901509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194,679,628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C83EF16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C77D95D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4,339,000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CDA8B5D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199,018,628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7217309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4.06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7946EAAC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- 17,825,372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0A5B07C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- 8.22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F706361" w14:textId="77777777" w:rsidR="00536A85" w:rsidRPr="00570166" w:rsidRDefault="00536A85" w:rsidP="0030140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75A17460" w14:textId="77777777" w:rsidR="00536A85" w:rsidRPr="00570166" w:rsidRDefault="00536A85" w:rsidP="0030140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36A85" w14:paraId="641DF576" w14:textId="77777777" w:rsidTr="00265C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67" w:type="dxa"/>
            <w:gridSpan w:val="2"/>
            <w:shd w:val="clear" w:color="auto" w:fill="auto"/>
            <w:vAlign w:val="center"/>
          </w:tcPr>
          <w:p w14:paraId="1C7C3A47" w14:textId="77777777" w:rsidR="00536A85" w:rsidRDefault="00536A85" w:rsidP="00822B91">
            <w:pPr>
              <w:jc w:val="center"/>
              <w:rPr>
                <w:rFonts w:ascii="新細明體" w:hAnsi="新細明體"/>
                <w:sz w:val="20"/>
              </w:rPr>
            </w:pPr>
            <w:r w:rsidRPr="004D28B0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64D47508" w14:textId="77777777" w:rsidR="00536A85" w:rsidRDefault="00536A85" w:rsidP="00822B91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D28B0">
              <w:rPr>
                <w:rFonts w:ascii="標楷體" w:eastAsia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59A996F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189,253,000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6FD15E2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177,699,059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463D61C8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BDD17F6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BED1E32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177,699,059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2AC383C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177,699,059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3F627FE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5691F13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CDA1A01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177,699,059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6248D2D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3.62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3348D802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- 11,553,941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C938458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- 6.11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248DF9D" w14:textId="77777777" w:rsidR="00536A85" w:rsidRPr="00570166" w:rsidRDefault="00536A85" w:rsidP="0030140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10B753FE" w14:textId="77777777" w:rsidR="00536A85" w:rsidRPr="00570166" w:rsidRDefault="00536A85" w:rsidP="0030140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36A85" w14:paraId="3277A508" w14:textId="77777777" w:rsidTr="00265C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67" w:type="dxa"/>
            <w:gridSpan w:val="2"/>
            <w:shd w:val="clear" w:color="auto" w:fill="auto"/>
            <w:vAlign w:val="center"/>
          </w:tcPr>
          <w:p w14:paraId="6C5EA6ED" w14:textId="77777777" w:rsidR="00536A85" w:rsidRDefault="00536A85" w:rsidP="00822B91">
            <w:pPr>
              <w:jc w:val="center"/>
              <w:rPr>
                <w:rFonts w:ascii="新細明體" w:hAnsi="新細明體"/>
                <w:sz w:val="20"/>
              </w:rPr>
            </w:pPr>
            <w:r w:rsidRPr="004D28B0">
              <w:rPr>
                <w:rFonts w:ascii="新細明體" w:hAnsi="新細明體"/>
                <w:noProof/>
                <w:sz w:val="20"/>
              </w:rPr>
              <w:t>7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636C3FE" w14:textId="77777777" w:rsidR="00536A85" w:rsidRDefault="00536A85" w:rsidP="00822B91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D28B0">
              <w:rPr>
                <w:rFonts w:ascii="標楷體" w:eastAsia="標楷體" w:hAnsi="標楷體" w:hint="eastAsia"/>
                <w:noProof/>
                <w:sz w:val="20"/>
              </w:rPr>
              <w:t>地政局主管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E099E58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30,767,000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20C8337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25,041,559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4512A887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7D80AD2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6241AF1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25,041,559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22A64BF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25,041,559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F67BB04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597E7B2B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447FDFB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25,041,559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8E76C76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0.51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2138C263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- 5,725,441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9860970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- 18.61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4624CD60" w14:textId="77777777" w:rsidR="00536A85" w:rsidRPr="00570166" w:rsidRDefault="00536A85" w:rsidP="0030140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0CE7C4DA" w14:textId="77777777" w:rsidR="00536A85" w:rsidRPr="00570166" w:rsidRDefault="00536A85" w:rsidP="0030140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36A85" w14:paraId="149182FA" w14:textId="77777777" w:rsidTr="00265C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67" w:type="dxa"/>
            <w:gridSpan w:val="2"/>
            <w:shd w:val="clear" w:color="auto" w:fill="auto"/>
            <w:vAlign w:val="center"/>
          </w:tcPr>
          <w:p w14:paraId="3302E279" w14:textId="77777777" w:rsidR="00536A85" w:rsidRDefault="00536A85" w:rsidP="00822B91">
            <w:pPr>
              <w:jc w:val="center"/>
              <w:rPr>
                <w:rFonts w:ascii="新細明體" w:hAnsi="新細明體"/>
                <w:sz w:val="20"/>
              </w:rPr>
            </w:pPr>
            <w:r w:rsidRPr="004D28B0">
              <w:rPr>
                <w:rFonts w:ascii="新細明體" w:hAnsi="新細明體"/>
                <w:noProof/>
                <w:sz w:val="20"/>
              </w:rPr>
              <w:t>8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10B70923" w14:textId="77777777" w:rsidR="00536A85" w:rsidRDefault="00536A85" w:rsidP="00822B91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D28B0">
              <w:rPr>
                <w:rFonts w:ascii="標楷體" w:eastAsia="標楷體" w:hAnsi="標楷體" w:hint="eastAsia"/>
                <w:noProof/>
                <w:sz w:val="20"/>
              </w:rPr>
              <w:t>財政稅務局主管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8E63AA3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34,213,000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3645E87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27,790,875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0C8B1652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EE400E2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366,827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C02C7AE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28,157,702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1B30F11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27,790,875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D55C323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E2BE5E4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366,827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51F1CF2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28,157,702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5A61D78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0.57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30C56F38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- 6,055,298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21487D07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- 17.70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74F14C88" w14:textId="77777777" w:rsidR="00536A85" w:rsidRPr="00570166" w:rsidRDefault="00536A85" w:rsidP="0030140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6811F930" w14:textId="77777777" w:rsidR="00536A85" w:rsidRPr="00570166" w:rsidRDefault="00536A85" w:rsidP="0030140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36A85" w14:paraId="6E11243D" w14:textId="77777777" w:rsidTr="00265C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67" w:type="dxa"/>
            <w:gridSpan w:val="2"/>
            <w:shd w:val="clear" w:color="auto" w:fill="auto"/>
            <w:vAlign w:val="center"/>
          </w:tcPr>
          <w:p w14:paraId="2D5A70CF" w14:textId="77777777" w:rsidR="00536A85" w:rsidRDefault="00536A85" w:rsidP="00822B91">
            <w:pPr>
              <w:jc w:val="center"/>
              <w:rPr>
                <w:rFonts w:ascii="新細明體" w:hAnsi="新細明體"/>
                <w:sz w:val="20"/>
              </w:rPr>
            </w:pPr>
            <w:r w:rsidRPr="004D28B0">
              <w:rPr>
                <w:rFonts w:ascii="新細明體" w:hAnsi="新細明體"/>
                <w:noProof/>
                <w:sz w:val="20"/>
              </w:rPr>
              <w:t>9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1A693B0" w14:textId="77777777" w:rsidR="00536A85" w:rsidRDefault="00536A85" w:rsidP="00822B91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D28B0">
              <w:rPr>
                <w:rFonts w:ascii="標楷體" w:eastAsia="標楷體" w:hAnsi="標楷體" w:hint="eastAsia"/>
                <w:noProof/>
                <w:sz w:val="20"/>
              </w:rPr>
              <w:t>交通旅遊局主管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E7C7C49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747,526,480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8B8E2F3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604,254,198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7E74EFC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FCDD0B1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116,824,525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5CC0A84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721,078,723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FBC394D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604,254,198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2EF2686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BA5BD92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116,824,525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0664A2E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721,078,723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F388CC5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14.70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277D350A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- 26,447,757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9688173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- 3.54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093AD0D4" w14:textId="77777777" w:rsidR="00536A85" w:rsidRPr="00570166" w:rsidRDefault="00536A85" w:rsidP="0030140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306A0366" w14:textId="77777777" w:rsidR="00536A85" w:rsidRPr="00570166" w:rsidRDefault="00536A85" w:rsidP="0030140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36A85" w14:paraId="49832581" w14:textId="77777777" w:rsidTr="00265C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67" w:type="dxa"/>
            <w:gridSpan w:val="2"/>
            <w:shd w:val="clear" w:color="auto" w:fill="auto"/>
            <w:vAlign w:val="center"/>
          </w:tcPr>
          <w:p w14:paraId="22A81D3E" w14:textId="77777777" w:rsidR="00536A85" w:rsidRDefault="00536A85" w:rsidP="00822B91">
            <w:pPr>
              <w:jc w:val="center"/>
              <w:rPr>
                <w:rFonts w:ascii="新細明體" w:hAnsi="新細明體"/>
                <w:sz w:val="20"/>
              </w:rPr>
            </w:pPr>
            <w:r w:rsidRPr="004D28B0">
              <w:rPr>
                <w:rFonts w:ascii="新細明體" w:hAnsi="新細明體"/>
                <w:noProof/>
                <w:sz w:val="20"/>
              </w:rPr>
              <w:t>10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2676885A" w14:textId="77777777" w:rsidR="00536A85" w:rsidRDefault="00536A85" w:rsidP="00822B91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D28B0">
              <w:rPr>
                <w:rFonts w:ascii="標楷體" w:eastAsia="標楷體" w:hAnsi="標楷體" w:hint="eastAsia"/>
                <w:noProof/>
                <w:sz w:val="20"/>
              </w:rPr>
              <w:t>環境資源局主管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C599A58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602,813,000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482FDE9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472,572,436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30538240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EB8AA58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46,872,687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D6BA452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519,445,123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058BBA08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472,572,436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C6C6905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4605D3C9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46,872,687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89AA03B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519,445,123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F01EBF3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10.59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57C58E0F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- 83,367,877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0E7CBE9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- 13.83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7868A26" w14:textId="77777777" w:rsidR="00536A85" w:rsidRPr="00570166" w:rsidRDefault="00536A85" w:rsidP="0030140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2F6ED236" w14:textId="77777777" w:rsidR="00536A85" w:rsidRPr="00570166" w:rsidRDefault="00536A85" w:rsidP="0030140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36A85" w14:paraId="3F0EAED3" w14:textId="77777777" w:rsidTr="00265C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67" w:type="dxa"/>
            <w:gridSpan w:val="2"/>
            <w:shd w:val="clear" w:color="auto" w:fill="auto"/>
            <w:vAlign w:val="center"/>
          </w:tcPr>
          <w:p w14:paraId="47428F11" w14:textId="77777777" w:rsidR="00536A85" w:rsidRDefault="00536A85" w:rsidP="00822B91">
            <w:pPr>
              <w:jc w:val="center"/>
              <w:rPr>
                <w:rFonts w:ascii="新細明體" w:hAnsi="新細明體"/>
                <w:sz w:val="20"/>
              </w:rPr>
            </w:pPr>
            <w:r w:rsidRPr="004D28B0">
              <w:rPr>
                <w:rFonts w:ascii="新細明體" w:hAnsi="新細明體"/>
                <w:noProof/>
                <w:sz w:val="20"/>
              </w:rPr>
              <w:t>11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F776AC5" w14:textId="77777777" w:rsidR="00536A85" w:rsidRDefault="00536A85" w:rsidP="00822B91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D28B0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348017B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111,291,000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C6D6D19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62,677,151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0CFF58BD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AFC106B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38,776,883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30EB6D4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101,454,034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1688DAAE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62,677,151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B39FBD6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A7F042E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38,776,883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5D01E79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101,454,034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C2DBF8D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2.07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321A7BE2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- 9,836,966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D0F6A17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- 8.84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365B7CB" w14:textId="77777777" w:rsidR="00536A85" w:rsidRPr="00570166" w:rsidRDefault="00536A85" w:rsidP="0030140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4048AC81" w14:textId="77777777" w:rsidR="00536A85" w:rsidRPr="00570166" w:rsidRDefault="00536A85" w:rsidP="0030140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36A85" w14:paraId="0288AA5C" w14:textId="77777777" w:rsidTr="00265C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67" w:type="dxa"/>
            <w:gridSpan w:val="2"/>
            <w:shd w:val="clear" w:color="auto" w:fill="auto"/>
            <w:vAlign w:val="center"/>
          </w:tcPr>
          <w:p w14:paraId="3155A5F3" w14:textId="77777777" w:rsidR="00536A85" w:rsidRDefault="00536A85" w:rsidP="00822B91">
            <w:pPr>
              <w:jc w:val="center"/>
              <w:rPr>
                <w:rFonts w:ascii="新細明體" w:hAnsi="新細明體"/>
                <w:sz w:val="20"/>
              </w:rPr>
            </w:pPr>
            <w:r w:rsidRPr="004D28B0">
              <w:rPr>
                <w:rFonts w:ascii="新細明體" w:hAnsi="新細明體"/>
                <w:noProof/>
                <w:sz w:val="20"/>
              </w:rPr>
              <w:t>12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3DCC3830" w14:textId="77777777" w:rsidR="00536A85" w:rsidRDefault="00536A85" w:rsidP="00822B91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D28B0">
              <w:rPr>
                <w:rFonts w:ascii="標楷體" w:eastAsia="標楷體" w:hAnsi="標楷體" w:hint="eastAsia"/>
                <w:noProof/>
                <w:sz w:val="20"/>
              </w:rPr>
              <w:t>調整公務員工待遇準備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E946C44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25,000,000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F0A5CF1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4B9C8D80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FED3C65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B32C0D0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51BC866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5E3CCEA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F392160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DC216B8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9EE8F8C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6005CDB1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- 25,000,000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9B0E55A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- 100.00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725B96AB" w14:textId="77777777" w:rsidR="00536A85" w:rsidRPr="00570166" w:rsidRDefault="00536A85" w:rsidP="0030140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3EB00A51" w14:textId="77777777" w:rsidR="00536A85" w:rsidRPr="00570166" w:rsidRDefault="00536A85" w:rsidP="00301408">
            <w:pPr>
              <w:ind w:rightChars="20" w:right="48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--</w:t>
            </w:r>
          </w:p>
        </w:tc>
      </w:tr>
      <w:tr w:rsidR="00536A85" w14:paraId="708CDDF0" w14:textId="77777777" w:rsidTr="00265C4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567" w:type="dxa"/>
            <w:gridSpan w:val="2"/>
            <w:shd w:val="clear" w:color="auto" w:fill="auto"/>
            <w:vAlign w:val="center"/>
          </w:tcPr>
          <w:p w14:paraId="4FFC323C" w14:textId="77777777" w:rsidR="00536A85" w:rsidRDefault="00536A85" w:rsidP="00822B91">
            <w:pPr>
              <w:jc w:val="center"/>
              <w:rPr>
                <w:rFonts w:ascii="新細明體" w:hAnsi="新細明體"/>
                <w:sz w:val="20"/>
              </w:rPr>
            </w:pPr>
            <w:r w:rsidRPr="004D28B0">
              <w:rPr>
                <w:rFonts w:ascii="新細明體" w:hAnsi="新細明體"/>
                <w:noProof/>
                <w:sz w:val="20"/>
              </w:rPr>
              <w:t>13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19200516" w14:textId="77777777" w:rsidR="00536A85" w:rsidRDefault="00536A85" w:rsidP="00822B91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D28B0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C6FECF0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13,094,520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CE1AC1F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89501B2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76EDACF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2CD2C89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4326EFE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DD8DD6A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3B30EDC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74E0894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7ABFCDE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5C10A817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- 13,094,520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60D5339" w14:textId="77777777" w:rsidR="00536A85" w:rsidRPr="00570166" w:rsidRDefault="00536A85" w:rsidP="007754E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- 100.00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483E7584" w14:textId="77777777" w:rsidR="00536A85" w:rsidRPr="00570166" w:rsidRDefault="00536A85" w:rsidP="00301408">
            <w:pPr>
              <w:ind w:rightChars="10" w:right="24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1F2F318E" w14:textId="77777777" w:rsidR="00536A85" w:rsidRPr="00570166" w:rsidRDefault="00536A85" w:rsidP="00301408">
            <w:pPr>
              <w:ind w:rightChars="20" w:right="48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57016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--</w:t>
            </w:r>
          </w:p>
        </w:tc>
      </w:tr>
    </w:tbl>
    <w:p w14:paraId="70CD5F6D" w14:textId="6DDE2981" w:rsidR="00AE2EA2" w:rsidRDefault="00536A85">
      <w:pPr>
        <w:ind w:right="414"/>
        <w:rPr>
          <w:rFonts w:ascii="標楷體" w:eastAsia="標楷體" w:hAnsi="標楷體"/>
          <w:sz w:val="20"/>
        </w:rPr>
      </w:pPr>
      <w:proofErr w:type="gramStart"/>
      <w:r>
        <w:rPr>
          <w:rFonts w:ascii="標楷體" w:eastAsia="標楷體" w:hAnsi="標楷體" w:hint="eastAsia"/>
          <w:sz w:val="20"/>
        </w:rPr>
        <w:t>註</w:t>
      </w:r>
      <w:proofErr w:type="gramEnd"/>
      <w:r>
        <w:rPr>
          <w:rFonts w:ascii="標楷體" w:eastAsia="標楷體" w:hAnsi="標楷體" w:hint="eastAsia"/>
          <w:sz w:val="20"/>
        </w:rPr>
        <w:t>：</w:t>
      </w:r>
      <w:proofErr w:type="gramStart"/>
      <w:r w:rsidR="007754E8">
        <w:rPr>
          <w:rFonts w:ascii="標楷體" w:eastAsia="標楷體" w:hAnsi="標楷體" w:hint="eastAsia"/>
          <w:sz w:val="20"/>
        </w:rPr>
        <w:t>1</w:t>
      </w:r>
      <w:r w:rsidR="007754E8">
        <w:rPr>
          <w:rFonts w:ascii="標楷體" w:eastAsia="標楷體" w:hAnsi="標楷體"/>
          <w:sz w:val="20"/>
        </w:rPr>
        <w:t>13</w:t>
      </w:r>
      <w:proofErr w:type="gramEnd"/>
      <w:r>
        <w:rPr>
          <w:rFonts w:ascii="標楷體" w:eastAsia="標楷體" w:hAnsi="標楷體" w:hint="eastAsia"/>
          <w:sz w:val="20"/>
        </w:rPr>
        <w:t>年度第二預備金原編列預算數</w:t>
      </w:r>
      <w:r w:rsidR="00301408">
        <w:rPr>
          <w:rFonts w:ascii="標楷體" w:eastAsia="標楷體" w:hAnsi="標楷體" w:hint="eastAsia"/>
          <w:sz w:val="20"/>
        </w:rPr>
        <w:t>1</w:t>
      </w:r>
      <w:r w:rsidR="00301408">
        <w:rPr>
          <w:rFonts w:ascii="標楷體" w:eastAsia="標楷體" w:hAnsi="標楷體"/>
          <w:sz w:val="20"/>
        </w:rPr>
        <w:t>,500</w:t>
      </w:r>
      <w:r w:rsidR="00301408">
        <w:rPr>
          <w:rFonts w:ascii="標楷體" w:eastAsia="標楷體" w:hAnsi="標楷體" w:hint="eastAsia"/>
          <w:sz w:val="20"/>
        </w:rPr>
        <w:t>萬元</w:t>
      </w:r>
      <w:r>
        <w:rPr>
          <w:rFonts w:ascii="標楷體" w:eastAsia="標楷體" w:hAnsi="標楷體" w:hint="eastAsia"/>
          <w:sz w:val="20"/>
        </w:rPr>
        <w:t>，經核准動支</w:t>
      </w:r>
      <w:r w:rsidR="00301408">
        <w:rPr>
          <w:rFonts w:ascii="標楷體" w:eastAsia="標楷體" w:hAnsi="標楷體"/>
          <w:sz w:val="20"/>
        </w:rPr>
        <w:t>190</w:t>
      </w:r>
      <w:r w:rsidR="00301408">
        <w:rPr>
          <w:rFonts w:ascii="標楷體" w:eastAsia="標楷體" w:hAnsi="標楷體" w:hint="eastAsia"/>
          <w:sz w:val="20"/>
        </w:rPr>
        <w:t>萬餘元</w:t>
      </w:r>
      <w:r>
        <w:rPr>
          <w:rFonts w:ascii="標楷體" w:eastAsia="標楷體" w:hAnsi="標楷體" w:hint="eastAsia"/>
          <w:sz w:val="20"/>
        </w:rPr>
        <w:t>，賸餘</w:t>
      </w:r>
      <w:r w:rsidR="00301408">
        <w:rPr>
          <w:rFonts w:ascii="標楷體" w:eastAsia="標楷體" w:hAnsi="標楷體"/>
          <w:sz w:val="20"/>
        </w:rPr>
        <w:t>1,309</w:t>
      </w:r>
      <w:r w:rsidR="00301408">
        <w:rPr>
          <w:rFonts w:ascii="標楷體" w:eastAsia="標楷體" w:hAnsi="標楷體" w:hint="eastAsia"/>
          <w:sz w:val="20"/>
        </w:rPr>
        <w:t>萬餘</w:t>
      </w:r>
      <w:r>
        <w:rPr>
          <w:rFonts w:ascii="標楷體" w:eastAsia="標楷體" w:hAnsi="標楷體" w:hint="eastAsia"/>
          <w:sz w:val="20"/>
        </w:rPr>
        <w:t>元。</w:t>
      </w:r>
    </w:p>
    <w:p w14:paraId="11D2CCF7" w14:textId="77777777" w:rsidR="003A6AF3" w:rsidRDefault="003A6AF3">
      <w:pPr>
        <w:ind w:right="414"/>
        <w:rPr>
          <w:rFonts w:ascii="標楷體" w:eastAsia="標楷體" w:hAnsi="標楷體"/>
          <w:sz w:val="20"/>
        </w:rPr>
      </w:pPr>
    </w:p>
    <w:sectPr w:rsidR="003A6AF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EC2F0" w14:textId="77777777" w:rsidR="00536A85" w:rsidRDefault="00536A85">
      <w:r>
        <w:separator/>
      </w:r>
    </w:p>
  </w:endnote>
  <w:endnote w:type="continuationSeparator" w:id="0">
    <w:p w14:paraId="440B3F87" w14:textId="77777777" w:rsidR="00536A85" w:rsidRDefault="00536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373E4" w14:textId="77777777" w:rsidR="00CB5796" w:rsidRDefault="00CB579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A0864" w14:textId="77777777" w:rsidR="00CB5796" w:rsidRDefault="00CB5796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80AFE" w14:textId="77777777" w:rsidR="00CB5796" w:rsidRDefault="00CB579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DD6A7" w14:textId="77777777" w:rsidR="00536A85" w:rsidRDefault="00536A85">
      <w:r>
        <w:separator/>
      </w:r>
    </w:p>
  </w:footnote>
  <w:footnote w:type="continuationSeparator" w:id="0">
    <w:p w14:paraId="1ACF8976" w14:textId="77777777" w:rsidR="00536A85" w:rsidRDefault="00536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E8190" w14:textId="77777777" w:rsidR="00CB5796" w:rsidRDefault="00CB579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F9B76" w14:textId="523A6023" w:rsidR="0019333D" w:rsidRDefault="00CB5796">
    <w:pPr>
      <w:pStyle w:val="a3"/>
      <w:jc w:val="center"/>
    </w:pPr>
    <w:r w:rsidRPr="00CB5796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拾壹</w:t>
    </w:r>
    <w:r w:rsidR="003A6AF3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CB5796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CB5796">
      <w:rPr>
        <w:rFonts w:ascii="標楷體" w:eastAsia="標楷體" w:hAnsi="標楷體" w:hint="eastAsia"/>
        <w:b/>
        <w:spacing w:val="60"/>
        <w:sz w:val="32"/>
        <w:szCs w:val="32"/>
        <w:u w:val="single"/>
      </w:rPr>
      <w:t>連江縣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CB5796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F18BA" w14:textId="3120E8B8" w:rsidR="0019333D" w:rsidRDefault="00CB5796">
    <w:pPr>
      <w:pStyle w:val="a3"/>
      <w:jc w:val="center"/>
      <w:rPr>
        <w:b/>
        <w:sz w:val="32"/>
      </w:rPr>
    </w:pPr>
    <w:r w:rsidRPr="00CB5796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拾壹</w:t>
    </w:r>
    <w:r w:rsidR="003A6AF3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19333D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CB5796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19333D">
      <w:rPr>
        <w:rFonts w:ascii="標楷體" w:eastAsia="標楷體" w:hint="eastAsia"/>
        <w:b/>
        <w:spacing w:val="60"/>
        <w:sz w:val="32"/>
        <w:u w:val="single"/>
      </w:rPr>
      <w:t>年度</w:t>
    </w:r>
    <w:r w:rsidRPr="00CB5796">
      <w:rPr>
        <w:rFonts w:ascii="標楷體" w:eastAsia="標楷體" w:hAnsi="標楷體" w:hint="eastAsia"/>
        <w:b/>
        <w:spacing w:val="60"/>
        <w:sz w:val="32"/>
        <w:u w:val="single"/>
      </w:rPr>
      <w:t>連江縣</w:t>
    </w:r>
    <w:r w:rsidR="0019333D">
      <w:rPr>
        <w:rFonts w:ascii="標楷體" w:eastAsia="標楷體" w:hint="eastAsia"/>
        <w:b/>
        <w:spacing w:val="60"/>
        <w:sz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u w:val="single"/>
      </w:rPr>
      <w:t>總</w:t>
    </w:r>
    <w:r w:rsidR="0019333D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A85"/>
    <w:rsid w:val="00126D1C"/>
    <w:rsid w:val="001360D0"/>
    <w:rsid w:val="0019333D"/>
    <w:rsid w:val="001B52B0"/>
    <w:rsid w:val="00265C4D"/>
    <w:rsid w:val="002806A0"/>
    <w:rsid w:val="002B407D"/>
    <w:rsid w:val="00301408"/>
    <w:rsid w:val="00314D54"/>
    <w:rsid w:val="003A6AF3"/>
    <w:rsid w:val="0042792A"/>
    <w:rsid w:val="00536A85"/>
    <w:rsid w:val="00542884"/>
    <w:rsid w:val="00570166"/>
    <w:rsid w:val="007754E8"/>
    <w:rsid w:val="00A82B7C"/>
    <w:rsid w:val="00AE2EA2"/>
    <w:rsid w:val="00CB5796"/>
    <w:rsid w:val="00D33987"/>
    <w:rsid w:val="00DA741F"/>
    <w:rsid w:val="00E0026A"/>
    <w:rsid w:val="00E55EEF"/>
    <w:rsid w:val="00ED5A22"/>
    <w:rsid w:val="00F14484"/>
    <w:rsid w:val="00FC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0D92084"/>
  <w15:chartTrackingRefBased/>
  <w15:docId w15:val="{FAB3A227-90A2-42EE-8026-105A89237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du8jGZ9Y2e&#27506;&#20986;&#27231;&#38364;&#21029;&#27770;&#31639;&#23529;&#23450;&#34920;&#20027;&#31649;&#21029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du8jGZ9Y2e歲出機關別決算審定表主管別.dot</Template>
  <TotalTime>13</TotalTime>
  <Pages>1</Pages>
  <Words>446</Words>
  <Characters>1406</Characters>
  <Application>Microsoft Office Word</Application>
  <DocSecurity>0</DocSecurity>
  <Lines>11</Lines>
  <Paragraphs>3</Paragraphs>
  <ScaleCrop>false</ScaleCrop>
  <Company>N.A.O.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賴怡玲</dc:creator>
  <cp:keywords/>
  <cp:lastModifiedBy>賴怡玲</cp:lastModifiedBy>
  <cp:revision>6</cp:revision>
  <dcterms:created xsi:type="dcterms:W3CDTF">2025-06-02T01:07:00Z</dcterms:created>
  <dcterms:modified xsi:type="dcterms:W3CDTF">2025-06-18T09:23:00Z</dcterms:modified>
</cp:coreProperties>
</file>